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81C14" w14:textId="16F8DAB3" w:rsidR="00C90E7E" w:rsidRPr="00537856" w:rsidRDefault="00C90E7E" w:rsidP="00F07822"/>
    <w:p w14:paraId="14952376" w14:textId="77777777" w:rsidR="00840ECF" w:rsidRPr="001C5DAB" w:rsidRDefault="00840ECF" w:rsidP="00840ECF">
      <w:pPr>
        <w:pStyle w:val="Overskrift1"/>
        <w:numPr>
          <w:ilvl w:val="0"/>
          <w:numId w:val="37"/>
        </w:numPr>
      </w:pPr>
      <w:bookmarkStart w:id="0" w:name="_Toc92971880"/>
      <w:bookmarkStart w:id="1" w:name="_Toc93493653"/>
      <w:bookmarkStart w:id="2" w:name="_Toc93493930"/>
      <w:bookmarkStart w:id="3" w:name="_Toc93495379"/>
      <w:bookmarkStart w:id="4" w:name="_Toc93495757"/>
      <w:bookmarkStart w:id="5" w:name="_Toc93496377"/>
      <w:bookmarkStart w:id="6" w:name="_Toc93560389"/>
      <w:bookmarkStart w:id="7" w:name="_Toc93907946"/>
      <w:bookmarkStart w:id="8" w:name="_Toc93907965"/>
      <w:bookmarkStart w:id="9" w:name="_Toc93907984"/>
      <w:bookmarkStart w:id="10" w:name="_Toc93908003"/>
      <w:bookmarkStart w:id="11" w:name="_Toc94272025"/>
      <w:bookmarkStart w:id="12" w:name="_Toc94792289"/>
      <w:bookmarkStart w:id="13" w:name="_Toc94792308"/>
      <w:bookmarkStart w:id="14" w:name="_Toc94792327"/>
      <w:bookmarkStart w:id="15" w:name="_Toc94792346"/>
      <w:bookmarkStart w:id="16" w:name="_Toc95824019"/>
      <w:bookmarkStart w:id="17" w:name="_Toc95824038"/>
      <w:bookmarkStart w:id="18" w:name="_Toc95824057"/>
      <w:bookmarkStart w:id="19" w:name="_Toc95824076"/>
      <w:bookmarkStart w:id="20" w:name="_Toc96504104"/>
      <w:bookmarkStart w:id="21" w:name="_Toc96504122"/>
      <w:bookmarkStart w:id="22" w:name="_Toc96504140"/>
      <w:bookmarkStart w:id="23" w:name="_Toc96504158"/>
      <w:bookmarkStart w:id="24" w:name="_Toc97120833"/>
      <w:bookmarkStart w:id="25" w:name="_Toc97120851"/>
      <w:bookmarkStart w:id="26" w:name="_Toc97120869"/>
      <w:bookmarkStart w:id="27" w:name="_Toc97120887"/>
      <w:bookmarkStart w:id="28" w:name="_Toc97126799"/>
      <w:bookmarkStart w:id="29" w:name="_Toc97126817"/>
      <w:bookmarkStart w:id="30" w:name="_Toc97126835"/>
      <w:bookmarkStart w:id="31" w:name="_Toc97126853"/>
      <w:bookmarkStart w:id="32" w:name="_Toc97127290"/>
      <w:bookmarkStart w:id="33" w:name="_Toc97298038"/>
      <w:bookmarkStart w:id="34" w:name="_Toc97298056"/>
      <w:bookmarkStart w:id="35" w:name="_Toc97298074"/>
      <w:bookmarkStart w:id="36" w:name="_Toc97298092"/>
      <w:bookmarkStart w:id="37" w:name="_Toc97298110"/>
      <w:bookmarkStart w:id="38" w:name="_Toc97300372"/>
      <w:bookmarkStart w:id="39" w:name="_Toc223439646"/>
      <w:r w:rsidRPr="001C5DAB">
        <w:t>Svardokumenter</w:t>
      </w:r>
      <w:bookmarkStart w:id="40" w:name="_E1_Dokumentasjon_fra"/>
      <w:bookmarkEnd w:id="40"/>
    </w:p>
    <w:p w14:paraId="387E3285" w14:textId="77777777" w:rsidR="00840ECF" w:rsidRPr="001C5DAB" w:rsidRDefault="00840ECF" w:rsidP="00840ECF"/>
    <w:p w14:paraId="5C64EB30" w14:textId="77777777" w:rsidR="00840ECF" w:rsidRPr="001C5DAB" w:rsidRDefault="00840ECF" w:rsidP="00840ECF">
      <w:pPr>
        <w:tabs>
          <w:tab w:val="left" w:pos="1110"/>
        </w:tabs>
        <w:rPr>
          <w:b/>
          <w:bCs/>
        </w:rPr>
      </w:pPr>
      <w:hyperlink w:anchor="E1_Innhold" w:history="1">
        <w:r>
          <w:rPr>
            <w:rStyle w:val="Hyperkobling"/>
            <w:b/>
            <w:bCs/>
          </w:rPr>
          <w:t>E1 – Svardokumenter for entreprenørens kvalifikasjoner</w:t>
        </w:r>
      </w:hyperlink>
      <w:r w:rsidRPr="001C5DAB">
        <w:rPr>
          <w:b/>
          <w:bCs/>
        </w:rPr>
        <w:t xml:space="preserve"> </w:t>
      </w:r>
    </w:p>
    <w:p w14:paraId="269F663B" w14:textId="77777777" w:rsidR="00840ECF" w:rsidRPr="001C5DAB" w:rsidRDefault="00840ECF" w:rsidP="00840ECF">
      <w:pPr>
        <w:tabs>
          <w:tab w:val="left" w:pos="1110"/>
        </w:tabs>
        <w:rPr>
          <w:b/>
          <w:bCs/>
        </w:rPr>
      </w:pPr>
      <w:hyperlink w:anchor="E2_Innhold" w:history="1">
        <w:r>
          <w:rPr>
            <w:rStyle w:val="Hyperkobling"/>
            <w:b/>
            <w:bCs/>
          </w:rPr>
          <w:t>E2 – Svardokumenter for entreprenørens tilbud</w:t>
        </w:r>
      </w:hyperlink>
    </w:p>
    <w:p w14:paraId="4C21BE73" w14:textId="77777777" w:rsidR="00840ECF" w:rsidRPr="001C5DAB" w:rsidRDefault="00840ECF" w:rsidP="00840ECF">
      <w:pPr>
        <w:tabs>
          <w:tab w:val="left" w:pos="1110"/>
        </w:tabs>
        <w:rPr>
          <w:b/>
          <w:bCs/>
        </w:rPr>
        <w:sectPr w:rsidR="00840ECF" w:rsidRPr="001C5DAB" w:rsidSect="00840ECF">
          <w:headerReference w:type="default" r:id="rId13"/>
          <w:pgSz w:w="11906" w:h="16838"/>
          <w:pgMar w:top="1258" w:right="991" w:bottom="1077" w:left="1701" w:header="709" w:footer="709" w:gutter="0"/>
          <w:pgNumType w:start="1"/>
          <w:cols w:space="708"/>
          <w:docGrid w:linePitch="360"/>
        </w:sectPr>
      </w:pPr>
      <w:r w:rsidRPr="001C5DAB">
        <w:rPr>
          <w:b/>
          <w:bCs/>
        </w:rPr>
        <w:t xml:space="preserve">  </w:t>
      </w:r>
    </w:p>
    <w:p w14:paraId="45941386" w14:textId="77777777" w:rsidR="00840ECF" w:rsidRPr="001C5DAB" w:rsidRDefault="00840ECF" w:rsidP="00840ECF">
      <w:pPr>
        <w:rPr>
          <w:b/>
          <w:sz w:val="28"/>
          <w:szCs w:val="28"/>
        </w:rPr>
      </w:pPr>
      <w:r w:rsidRPr="001C5DAB">
        <w:rPr>
          <w:b/>
          <w:sz w:val="28"/>
          <w:szCs w:val="28"/>
        </w:rPr>
        <w:lastRenderedPageBreak/>
        <w:t>E Svardokumenter</w:t>
      </w:r>
    </w:p>
    <w:p w14:paraId="5CBDDC09" w14:textId="77777777" w:rsidR="00840ECF" w:rsidRPr="001C5DAB" w:rsidRDefault="00840ECF" w:rsidP="00840ECF">
      <w:pPr>
        <w:pStyle w:val="Overskrift2"/>
        <w:numPr>
          <w:ilvl w:val="1"/>
          <w:numId w:val="37"/>
        </w:numPr>
      </w:pPr>
      <w:bookmarkStart w:id="41" w:name="_E2_Svardokument_for"/>
      <w:bookmarkStart w:id="42" w:name="E1_Innhold"/>
      <w:bookmarkEnd w:id="41"/>
      <w:r w:rsidRPr="001C5DAB">
        <w:t xml:space="preserve">Svardokumenter for </w:t>
      </w:r>
      <w:r>
        <w:t>entreprenøren</w:t>
      </w:r>
      <w:r w:rsidRPr="001C5DAB">
        <w:t>s kvalifikasjoner</w:t>
      </w:r>
    </w:p>
    <w:bookmarkEnd w:id="42"/>
    <w:p w14:paraId="7AAF35BC" w14:textId="77777777" w:rsidR="00840ECF" w:rsidRPr="001C5DAB" w:rsidRDefault="00840ECF" w:rsidP="00840ECF">
      <w:pPr>
        <w:rPr>
          <w:b/>
          <w:bCs/>
        </w:rPr>
      </w:pPr>
    </w:p>
    <w:p w14:paraId="2EAD5FCA" w14:textId="77777777" w:rsidR="00840ECF" w:rsidRPr="001C5DAB" w:rsidRDefault="00840ECF" w:rsidP="00840ECF">
      <w:pPr>
        <w:rPr>
          <w:b/>
          <w:bCs/>
          <w:sz w:val="26"/>
          <w:szCs w:val="26"/>
        </w:rPr>
      </w:pPr>
    </w:p>
    <w:p w14:paraId="4C4090D7" w14:textId="77777777" w:rsidR="00840ECF" w:rsidRPr="001C5DAB" w:rsidRDefault="00840ECF" w:rsidP="00840ECF">
      <w:pPr>
        <w:rPr>
          <w:b/>
          <w:bCs/>
          <w:sz w:val="26"/>
          <w:szCs w:val="26"/>
        </w:rPr>
      </w:pPr>
      <w:r w:rsidRPr="001C5DAB">
        <w:rPr>
          <w:b/>
          <w:bCs/>
          <w:sz w:val="26"/>
          <w:szCs w:val="26"/>
        </w:rPr>
        <w:t>Innhold</w:t>
      </w:r>
    </w:p>
    <w:p w14:paraId="64015461" w14:textId="77777777" w:rsidR="00840ECF" w:rsidRDefault="00840ECF" w:rsidP="00840ECF">
      <w:pPr>
        <w:pStyle w:val="INNH3"/>
        <w:rPr>
          <w:rFonts w:asciiTheme="minorHAnsi" w:eastAsiaTheme="minorEastAsia" w:hAnsiTheme="minorHAnsi" w:cstheme="minorBidi"/>
          <w:b w:val="0"/>
          <w:noProof/>
          <w:kern w:val="2"/>
          <w:sz w:val="24"/>
          <w:lang w:eastAsia="nb-NO"/>
          <w14:ligatures w14:val="standardContextual"/>
        </w:rPr>
      </w:pPr>
      <w:r w:rsidRPr="001C5DAB">
        <w:rPr>
          <w:noProof/>
          <w:szCs w:val="28"/>
        </w:rPr>
        <w:fldChar w:fldCharType="begin"/>
      </w:r>
      <w:r w:rsidRPr="001C5DAB">
        <w:instrText xml:space="preserve"> TOC \b E1v2\o "1-4" \h \z \u </w:instrText>
      </w:r>
      <w:r w:rsidRPr="001C5DAB">
        <w:rPr>
          <w:noProof/>
          <w:szCs w:val="28"/>
        </w:rPr>
        <w:fldChar w:fldCharType="separate"/>
      </w:r>
      <w:hyperlink w:anchor="_Toc218769783" w:history="1">
        <w:r w:rsidRPr="00D81AE0">
          <w:rPr>
            <w:rStyle w:val="Hyperkobling"/>
            <w:rFonts w:ascii="Times New Roman" w:hAnsi="Times New Roman"/>
            <w:noProof/>
          </w:rPr>
          <w:t>1.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lang w:eastAsia="nb-NO"/>
            <w14:ligatures w14:val="standardContextual"/>
          </w:rPr>
          <w:tab/>
        </w:r>
        <w:r w:rsidRPr="00D81AE0">
          <w:rPr>
            <w:rStyle w:val="Hyperkobling"/>
            <w:noProof/>
          </w:rPr>
          <w:t>Om kapittel E1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_Toc218769783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220F09FF" w14:textId="77777777" w:rsidR="00840ECF" w:rsidRDefault="00840ECF" w:rsidP="00840ECF">
      <w:pPr>
        <w:pStyle w:val="INNH3"/>
        <w:rPr>
          <w:rFonts w:asciiTheme="minorHAnsi" w:eastAsiaTheme="minorEastAsia" w:hAnsiTheme="minorHAnsi" w:cstheme="minorBidi"/>
          <w:b w:val="0"/>
          <w:noProof/>
          <w:kern w:val="2"/>
          <w:sz w:val="24"/>
          <w:lang w:eastAsia="nb-NO"/>
          <w14:ligatures w14:val="standardContextual"/>
        </w:rPr>
      </w:pPr>
      <w:hyperlink w:anchor="_Toc218769784" w:history="1">
        <w:r w:rsidRPr="00D81AE0">
          <w:rPr>
            <w:rStyle w:val="Hyperkobling"/>
            <w:rFonts w:ascii="Times New Roman" w:hAnsi="Times New Roman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lang w:eastAsia="nb-NO"/>
            <w14:ligatures w14:val="standardContextual"/>
          </w:rPr>
          <w:tab/>
        </w:r>
        <w:r w:rsidRPr="00D81AE0">
          <w:rPr>
            <w:rStyle w:val="Hyperkobling"/>
            <w:noProof/>
          </w:rPr>
          <w:t>Det europeiske egenerklæringsskjemaet (ESPD)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_Toc218769784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5FF3FAC" w14:textId="77777777" w:rsidR="00840ECF" w:rsidRDefault="00840ECF" w:rsidP="00840ECF">
      <w:pPr>
        <w:pStyle w:val="INNH3"/>
        <w:rPr>
          <w:rFonts w:asciiTheme="minorHAnsi" w:eastAsiaTheme="minorEastAsia" w:hAnsiTheme="minorHAnsi" w:cstheme="minorBidi"/>
          <w:b w:val="0"/>
          <w:noProof/>
          <w:kern w:val="2"/>
          <w:sz w:val="24"/>
          <w:lang w:eastAsia="nb-NO"/>
          <w14:ligatures w14:val="standardContextual"/>
        </w:rPr>
      </w:pPr>
      <w:hyperlink w:anchor="_Toc218769785" w:history="1">
        <w:r w:rsidRPr="00D81AE0">
          <w:rPr>
            <w:rStyle w:val="Hyperkobling"/>
            <w:rFonts w:ascii="Times New Roman" w:hAnsi="Times New Roman"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lang w:eastAsia="nb-NO"/>
            <w14:ligatures w14:val="standardContextual"/>
          </w:rPr>
          <w:tab/>
        </w:r>
        <w:r w:rsidRPr="00D81AE0">
          <w:rPr>
            <w:rStyle w:val="Hyperkobling"/>
            <w:noProof/>
          </w:rPr>
          <w:t>Entreprenørens organisatoriske og juridiske stilling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_Toc218769785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C3A80A1" w14:textId="77777777" w:rsidR="00840ECF" w:rsidRDefault="00840ECF" w:rsidP="00840ECF">
      <w:pPr>
        <w:pStyle w:val="INNH4"/>
        <w:tabs>
          <w:tab w:val="right" w:leader="dot" w:pos="9204"/>
        </w:tabs>
        <w:rPr>
          <w:rFonts w:asciiTheme="minorHAnsi" w:eastAsiaTheme="minorEastAsia" w:hAnsiTheme="minorHAnsi" w:cstheme="minorBidi"/>
          <w:noProof/>
          <w:kern w:val="2"/>
          <w:sz w:val="24"/>
          <w:lang w:eastAsia="nb-NO"/>
          <w14:ligatures w14:val="standardContextual"/>
        </w:rPr>
      </w:pPr>
      <w:hyperlink w:anchor="_Toc218769786" w:history="1">
        <w:r w:rsidRPr="00D81AE0">
          <w:rPr>
            <w:rStyle w:val="Hyperkobling"/>
            <w:rFonts w:ascii="Times New Roman" w:hAnsi="Times New Roman"/>
            <w:noProof/>
          </w:rPr>
          <w:t>3.1.</w:t>
        </w:r>
        <w:r w:rsidRPr="00D81AE0">
          <w:rPr>
            <w:rStyle w:val="Hyperkobling"/>
            <w:noProof/>
          </w:rPr>
          <w:t xml:space="preserve"> Lovlig etablert foretak – kapittel B2 punkt 2.2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_Toc218769786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B655D7C" w14:textId="77777777" w:rsidR="00840ECF" w:rsidRDefault="00840ECF" w:rsidP="00840ECF">
      <w:pPr>
        <w:pStyle w:val="INNH4"/>
        <w:tabs>
          <w:tab w:val="right" w:leader="dot" w:pos="9204"/>
        </w:tabs>
        <w:rPr>
          <w:rFonts w:asciiTheme="minorHAnsi" w:eastAsiaTheme="minorEastAsia" w:hAnsiTheme="minorHAnsi" w:cstheme="minorBidi"/>
          <w:noProof/>
          <w:kern w:val="2"/>
          <w:sz w:val="24"/>
          <w:lang w:eastAsia="nb-NO"/>
          <w14:ligatures w14:val="standardContextual"/>
        </w:rPr>
      </w:pPr>
      <w:hyperlink w:anchor="_Toc218769787" w:history="1">
        <w:r w:rsidRPr="00D81AE0">
          <w:rPr>
            <w:rStyle w:val="Hyperkobling"/>
            <w:rFonts w:ascii="Times New Roman" w:hAnsi="Times New Roman"/>
            <w:noProof/>
          </w:rPr>
          <w:t>3.2.</w:t>
        </w:r>
        <w:r w:rsidRPr="00D81AE0">
          <w:rPr>
            <w:rStyle w:val="Hyperkobling"/>
            <w:noProof/>
          </w:rPr>
          <w:t xml:space="preserve"> Generell informasjon om entreprenøren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_Toc218769787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AC00BFA" w14:textId="77777777" w:rsidR="00840ECF" w:rsidRDefault="00840ECF" w:rsidP="00840ECF">
      <w:pPr>
        <w:pStyle w:val="INNH4"/>
        <w:tabs>
          <w:tab w:val="right" w:leader="dot" w:pos="9204"/>
        </w:tabs>
        <w:rPr>
          <w:rFonts w:asciiTheme="minorHAnsi" w:eastAsiaTheme="minorEastAsia" w:hAnsiTheme="minorHAnsi" w:cstheme="minorBidi"/>
          <w:noProof/>
          <w:kern w:val="2"/>
          <w:sz w:val="24"/>
          <w:lang w:eastAsia="nb-NO"/>
          <w14:ligatures w14:val="standardContextual"/>
        </w:rPr>
      </w:pPr>
      <w:hyperlink w:anchor="_Toc218769788" w:history="1">
        <w:r w:rsidRPr="00D81AE0">
          <w:rPr>
            <w:rStyle w:val="Hyperkobling"/>
            <w:rFonts w:ascii="Times New Roman" w:hAnsi="Times New Roman"/>
            <w:noProof/>
          </w:rPr>
          <w:t>3.3.</w:t>
        </w:r>
        <w:r w:rsidRPr="00D81AE0">
          <w:rPr>
            <w:rStyle w:val="Hyperkobling"/>
            <w:noProof/>
          </w:rPr>
          <w:t xml:space="preserve"> Entreprenørens struktur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_Toc218769788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4985CEC" w14:textId="77777777" w:rsidR="00840ECF" w:rsidRDefault="00840ECF" w:rsidP="00840ECF">
      <w:pPr>
        <w:pStyle w:val="INNH4"/>
        <w:tabs>
          <w:tab w:val="right" w:leader="dot" w:pos="9204"/>
        </w:tabs>
        <w:rPr>
          <w:rFonts w:asciiTheme="minorHAnsi" w:eastAsiaTheme="minorEastAsia" w:hAnsiTheme="minorHAnsi" w:cstheme="minorBidi"/>
          <w:noProof/>
          <w:kern w:val="2"/>
          <w:sz w:val="24"/>
          <w:lang w:eastAsia="nb-NO"/>
          <w14:ligatures w14:val="standardContextual"/>
        </w:rPr>
      </w:pPr>
      <w:hyperlink w:anchor="_Toc218769789" w:history="1">
        <w:r w:rsidRPr="00D81AE0">
          <w:rPr>
            <w:rStyle w:val="Hyperkobling"/>
            <w:rFonts w:ascii="Times New Roman" w:hAnsi="Times New Roman"/>
            <w:noProof/>
          </w:rPr>
          <w:t>3.4.</w:t>
        </w:r>
        <w:r w:rsidRPr="00D81AE0">
          <w:rPr>
            <w:rStyle w:val="Hyperkobling"/>
            <w:noProof/>
          </w:rPr>
          <w:t xml:space="preserve"> Entreprenører som deltar i fellesskap, jf. kapittel B2 pkt. 4.2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_Toc218769789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431A12D" w14:textId="77777777" w:rsidR="00840ECF" w:rsidRDefault="00840ECF" w:rsidP="00840ECF">
      <w:pPr>
        <w:pStyle w:val="INNH4"/>
        <w:tabs>
          <w:tab w:val="right" w:leader="dot" w:pos="9204"/>
        </w:tabs>
        <w:rPr>
          <w:rFonts w:asciiTheme="minorHAnsi" w:eastAsiaTheme="minorEastAsia" w:hAnsiTheme="minorHAnsi" w:cstheme="minorBidi"/>
          <w:noProof/>
          <w:kern w:val="2"/>
          <w:sz w:val="24"/>
          <w:lang w:eastAsia="nb-NO"/>
          <w14:ligatures w14:val="standardContextual"/>
        </w:rPr>
      </w:pPr>
      <w:hyperlink w:anchor="_Toc218769790" w:history="1">
        <w:r w:rsidRPr="00D81AE0">
          <w:rPr>
            <w:rStyle w:val="Hyperkobling"/>
            <w:rFonts w:ascii="Times New Roman" w:hAnsi="Times New Roman"/>
            <w:noProof/>
          </w:rPr>
          <w:t>3.5.</w:t>
        </w:r>
        <w:r w:rsidRPr="00D81AE0">
          <w:rPr>
            <w:rStyle w:val="Hyperkobling"/>
            <w:noProof/>
          </w:rPr>
          <w:t xml:space="preserve"> Støtte fra andre virksomheter for oppfyllelse av kvalifikasjonskrav, jf. kapittel B2 pkt. 4.1.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_Toc218769790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F011437" w14:textId="77777777" w:rsidR="00840ECF" w:rsidRDefault="00840ECF" w:rsidP="00840ECF">
      <w:pPr>
        <w:pStyle w:val="INNH4"/>
        <w:tabs>
          <w:tab w:val="right" w:leader="dot" w:pos="9204"/>
        </w:tabs>
        <w:rPr>
          <w:rFonts w:asciiTheme="minorHAnsi" w:eastAsiaTheme="minorEastAsia" w:hAnsiTheme="minorHAnsi" w:cstheme="minorBidi"/>
          <w:noProof/>
          <w:kern w:val="2"/>
          <w:sz w:val="24"/>
          <w:lang w:eastAsia="nb-NO"/>
          <w14:ligatures w14:val="standardContextual"/>
        </w:rPr>
      </w:pPr>
      <w:hyperlink w:anchor="_Toc218769791" w:history="1">
        <w:r w:rsidRPr="00D81AE0">
          <w:rPr>
            <w:rStyle w:val="Hyperkobling"/>
            <w:rFonts w:ascii="Times New Roman" w:hAnsi="Times New Roman"/>
            <w:noProof/>
          </w:rPr>
          <w:t>3.6.</w:t>
        </w:r>
        <w:r w:rsidRPr="00D81AE0">
          <w:rPr>
            <w:rStyle w:val="Hyperkobling"/>
            <w:noProof/>
          </w:rPr>
          <w:t xml:space="preserve"> Egenerklæring om forholdet til gjeldende sanksjonslovgivning, jf. kapittel B2 pkt. 2.2.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_Toc218769791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77145CB" w14:textId="77777777" w:rsidR="00840ECF" w:rsidRDefault="00840ECF" w:rsidP="00840ECF">
      <w:pPr>
        <w:pStyle w:val="INNH3"/>
        <w:rPr>
          <w:rFonts w:asciiTheme="minorHAnsi" w:eastAsiaTheme="minorEastAsia" w:hAnsiTheme="minorHAnsi" w:cstheme="minorBidi"/>
          <w:b w:val="0"/>
          <w:noProof/>
          <w:kern w:val="2"/>
          <w:sz w:val="24"/>
          <w:lang w:eastAsia="nb-NO"/>
          <w14:ligatures w14:val="standardContextual"/>
        </w:rPr>
      </w:pPr>
      <w:hyperlink w:anchor="_Toc218769792" w:history="1">
        <w:r w:rsidRPr="00D81AE0">
          <w:rPr>
            <w:rStyle w:val="Hyperkobling"/>
            <w:rFonts w:ascii="Times New Roman" w:hAnsi="Times New Roman"/>
            <w:noProof/>
          </w:rPr>
          <w:t>4.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lang w:eastAsia="nb-NO"/>
            <w14:ligatures w14:val="standardContextual"/>
          </w:rPr>
          <w:tab/>
        </w:r>
        <w:r w:rsidRPr="00D81AE0">
          <w:rPr>
            <w:rStyle w:val="Hyperkobling"/>
            <w:noProof/>
          </w:rPr>
          <w:t>Entreprenørens økonomiske og finansielle kapasitet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_Toc218769792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F8F3EFC" w14:textId="77777777" w:rsidR="00840ECF" w:rsidRDefault="00840ECF" w:rsidP="00840ECF">
      <w:pPr>
        <w:pStyle w:val="INNH3"/>
        <w:rPr>
          <w:rFonts w:asciiTheme="minorHAnsi" w:eastAsiaTheme="minorEastAsia" w:hAnsiTheme="minorHAnsi" w:cstheme="minorBidi"/>
          <w:b w:val="0"/>
          <w:noProof/>
          <w:kern w:val="2"/>
          <w:sz w:val="24"/>
          <w:lang w:eastAsia="nb-NO"/>
          <w14:ligatures w14:val="standardContextual"/>
        </w:rPr>
      </w:pPr>
      <w:hyperlink w:anchor="_Toc218769793" w:history="1">
        <w:r w:rsidRPr="00D81AE0">
          <w:rPr>
            <w:rStyle w:val="Hyperkobling"/>
            <w:rFonts w:ascii="Times New Roman" w:hAnsi="Times New Roman"/>
            <w:noProof/>
          </w:rPr>
          <w:t>5.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lang w:eastAsia="nb-NO"/>
            <w14:ligatures w14:val="standardContextual"/>
          </w:rPr>
          <w:tab/>
        </w:r>
        <w:r w:rsidRPr="00D81AE0">
          <w:rPr>
            <w:rStyle w:val="Hyperkobling"/>
            <w:noProof/>
          </w:rPr>
          <w:t>Entreprenørens tekniske og faglige kvalifikasjoner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_Toc218769793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57012E7" w14:textId="77777777" w:rsidR="00840ECF" w:rsidRDefault="00840ECF" w:rsidP="00840ECF">
      <w:pPr>
        <w:pStyle w:val="INNH4"/>
        <w:tabs>
          <w:tab w:val="right" w:leader="dot" w:pos="9204"/>
        </w:tabs>
        <w:rPr>
          <w:rFonts w:asciiTheme="minorHAnsi" w:eastAsiaTheme="minorEastAsia" w:hAnsiTheme="minorHAnsi" w:cstheme="minorBidi"/>
          <w:noProof/>
          <w:kern w:val="2"/>
          <w:sz w:val="24"/>
          <w:lang w:eastAsia="nb-NO"/>
          <w14:ligatures w14:val="standardContextual"/>
        </w:rPr>
      </w:pPr>
      <w:hyperlink w:anchor="_Toc218769794" w:history="1">
        <w:r w:rsidRPr="00D81AE0">
          <w:rPr>
            <w:rStyle w:val="Hyperkobling"/>
            <w:rFonts w:ascii="Times New Roman" w:hAnsi="Times New Roman"/>
            <w:noProof/>
          </w:rPr>
          <w:t>5.1.</w:t>
        </w:r>
        <w:r w:rsidRPr="00D81AE0">
          <w:rPr>
            <w:rStyle w:val="Hyperkobling"/>
            <w:noProof/>
          </w:rPr>
          <w:t xml:space="preserve"> Relevant erfaring – jf. kapittel B2 punkt 2.4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_Toc218769794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791FB17" w14:textId="77777777" w:rsidR="00840ECF" w:rsidRDefault="00840ECF" w:rsidP="00840ECF">
      <w:pPr>
        <w:pStyle w:val="INNH3"/>
        <w:rPr>
          <w:rFonts w:asciiTheme="minorHAnsi" w:eastAsiaTheme="minorEastAsia" w:hAnsiTheme="minorHAnsi" w:cstheme="minorBidi"/>
          <w:b w:val="0"/>
          <w:noProof/>
          <w:kern w:val="2"/>
          <w:sz w:val="24"/>
          <w:lang w:eastAsia="nb-NO"/>
          <w14:ligatures w14:val="standardContextual"/>
        </w:rPr>
      </w:pPr>
      <w:hyperlink w:anchor="_Toc218769795" w:history="1">
        <w:r w:rsidRPr="00D81AE0">
          <w:rPr>
            <w:rStyle w:val="Hyperkobling"/>
            <w:rFonts w:ascii="Times New Roman" w:hAnsi="Times New Roman"/>
            <w:noProof/>
          </w:rPr>
          <w:t>6.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lang w:eastAsia="nb-NO"/>
            <w14:ligatures w14:val="standardContextual"/>
          </w:rPr>
          <w:tab/>
        </w:r>
        <w:r w:rsidRPr="00D81AE0">
          <w:rPr>
            <w:rStyle w:val="Hyperkobling"/>
            <w:noProof/>
          </w:rPr>
          <w:t>Helse, miljø og sikkerhet (HMS) og kvalitet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_Toc218769795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65A6CA9" w14:textId="77777777" w:rsidR="00840ECF" w:rsidRDefault="00840ECF" w:rsidP="00840ECF">
      <w:pPr>
        <w:pStyle w:val="INNH4"/>
        <w:tabs>
          <w:tab w:val="right" w:leader="dot" w:pos="9204"/>
        </w:tabs>
        <w:rPr>
          <w:rFonts w:asciiTheme="minorHAnsi" w:eastAsiaTheme="minorEastAsia" w:hAnsiTheme="minorHAnsi" w:cstheme="minorBidi"/>
          <w:noProof/>
          <w:kern w:val="2"/>
          <w:sz w:val="24"/>
          <w:lang w:eastAsia="nb-NO"/>
          <w14:ligatures w14:val="standardContextual"/>
        </w:rPr>
      </w:pPr>
      <w:hyperlink w:anchor="_Toc218769796" w:history="1">
        <w:r w:rsidRPr="00D81AE0">
          <w:rPr>
            <w:rStyle w:val="Hyperkobling"/>
            <w:rFonts w:ascii="Times New Roman" w:hAnsi="Times New Roman"/>
            <w:noProof/>
            <w:highlight w:val="lightGray"/>
          </w:rPr>
          <w:t>6.1.</w:t>
        </w:r>
        <w:r w:rsidRPr="00D81AE0">
          <w:rPr>
            <w:rStyle w:val="Hyperkobling"/>
            <w:noProof/>
          </w:rPr>
          <w:t xml:space="preserve"> </w:t>
        </w:r>
        <w:r w:rsidRPr="00D81AE0">
          <w:rPr>
            <w:rStyle w:val="Hyperkobling"/>
            <w:noProof/>
            <w:highlight w:val="lightGray"/>
          </w:rPr>
          <w:t>Miljøstyring – jf. kapittel B2 punkt 2.5.1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_Toc218769796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60757EE" w14:textId="77777777" w:rsidR="00840ECF" w:rsidRDefault="00840ECF" w:rsidP="00840ECF">
      <w:pPr>
        <w:pStyle w:val="INNH4"/>
        <w:tabs>
          <w:tab w:val="right" w:leader="dot" w:pos="9204"/>
        </w:tabs>
        <w:rPr>
          <w:rFonts w:asciiTheme="minorHAnsi" w:eastAsiaTheme="minorEastAsia" w:hAnsiTheme="minorHAnsi" w:cstheme="minorBidi"/>
          <w:noProof/>
          <w:kern w:val="2"/>
          <w:sz w:val="24"/>
          <w:lang w:eastAsia="nb-NO"/>
          <w14:ligatures w14:val="standardContextual"/>
        </w:rPr>
      </w:pPr>
      <w:hyperlink w:anchor="_Toc218769797" w:history="1">
        <w:r w:rsidRPr="00D81AE0">
          <w:rPr>
            <w:rStyle w:val="Hyperkobling"/>
            <w:rFonts w:ascii="Times New Roman" w:hAnsi="Times New Roman"/>
            <w:noProof/>
            <w:highlight w:val="lightGray"/>
          </w:rPr>
          <w:t>6.2.</w:t>
        </w:r>
        <w:r w:rsidRPr="00D81AE0">
          <w:rPr>
            <w:rStyle w:val="Hyperkobling"/>
            <w:noProof/>
            <w:highlight w:val="lightGray"/>
          </w:rPr>
          <w:t xml:space="preserve"> Kvalitetsstyring – jf. kapittel B2 punkt 2.5.2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_Toc218769797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2C4F258" w14:textId="77777777" w:rsidR="00840ECF" w:rsidRDefault="00840ECF" w:rsidP="00840ECF">
      <w:pPr>
        <w:pStyle w:val="INNH3"/>
        <w:rPr>
          <w:rFonts w:asciiTheme="minorHAnsi" w:eastAsiaTheme="minorEastAsia" w:hAnsiTheme="minorHAnsi" w:cstheme="minorBidi"/>
          <w:b w:val="0"/>
          <w:noProof/>
          <w:kern w:val="2"/>
          <w:sz w:val="24"/>
          <w:lang w:eastAsia="nb-NO"/>
          <w14:ligatures w14:val="standardContextual"/>
        </w:rPr>
      </w:pPr>
      <w:hyperlink w:anchor="_Toc218769798" w:history="1">
        <w:r w:rsidRPr="00D81AE0">
          <w:rPr>
            <w:rStyle w:val="Hyperkobling"/>
            <w:rFonts w:ascii="Times New Roman" w:hAnsi="Times New Roman"/>
            <w:noProof/>
          </w:rPr>
          <w:t>7.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lang w:eastAsia="nb-NO"/>
            <w14:ligatures w14:val="standardContextual"/>
          </w:rPr>
          <w:tab/>
        </w:r>
        <w:r w:rsidRPr="00D81AE0">
          <w:rPr>
            <w:rStyle w:val="Hyperkobling"/>
            <w:noProof/>
          </w:rPr>
          <w:t>Skatteattest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_Toc218769798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891EC3D" w14:textId="77777777" w:rsidR="00840ECF" w:rsidRDefault="00840ECF" w:rsidP="00840ECF">
      <w:pPr>
        <w:pStyle w:val="INNH3"/>
        <w:rPr>
          <w:rFonts w:asciiTheme="minorHAnsi" w:eastAsiaTheme="minorEastAsia" w:hAnsiTheme="minorHAnsi" w:cstheme="minorBidi"/>
          <w:b w:val="0"/>
          <w:noProof/>
          <w:kern w:val="2"/>
          <w:sz w:val="24"/>
          <w:lang w:eastAsia="nb-NO"/>
          <w14:ligatures w14:val="standardContextual"/>
        </w:rPr>
      </w:pPr>
      <w:hyperlink w:anchor="_Toc218769799" w:history="1">
        <w:r w:rsidRPr="00D81AE0">
          <w:rPr>
            <w:rStyle w:val="Hyperkobling"/>
            <w:rFonts w:ascii="Times New Roman" w:hAnsi="Times New Roman"/>
            <w:noProof/>
          </w:rPr>
          <w:t>8.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lang w:eastAsia="nb-NO"/>
            <w14:ligatures w14:val="standardContextual"/>
          </w:rPr>
          <w:tab/>
        </w:r>
        <w:r w:rsidRPr="00D81AE0">
          <w:rPr>
            <w:rStyle w:val="Hyperkobling"/>
            <w:noProof/>
          </w:rPr>
          <w:t>Vedlegg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_Toc218769799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120CAEF" w14:textId="77777777" w:rsidR="00840ECF" w:rsidRPr="001C5DAB" w:rsidRDefault="00840ECF" w:rsidP="00840ECF">
      <w:pPr>
        <w:jc w:val="right"/>
      </w:pPr>
      <w:r w:rsidRPr="001C5DAB">
        <w:fldChar w:fldCharType="end"/>
      </w:r>
    </w:p>
    <w:p w14:paraId="02160673" w14:textId="77777777" w:rsidR="00840ECF" w:rsidRPr="001C5DAB" w:rsidRDefault="00840ECF" w:rsidP="00840ECF"/>
    <w:p w14:paraId="2202122A" w14:textId="77777777" w:rsidR="00840ECF" w:rsidRPr="001C5DAB" w:rsidRDefault="00840ECF" w:rsidP="00840ECF">
      <w:r w:rsidRPr="001C5DAB">
        <w:br w:type="page"/>
      </w:r>
    </w:p>
    <w:p w14:paraId="447FAB6E" w14:textId="77777777" w:rsidR="00840ECF" w:rsidRPr="001C5DAB" w:rsidRDefault="00840ECF" w:rsidP="00840ECF">
      <w:pPr>
        <w:pStyle w:val="Overskrift3"/>
        <w:numPr>
          <w:ilvl w:val="2"/>
          <w:numId w:val="37"/>
        </w:numPr>
      </w:pPr>
      <w:bookmarkStart w:id="43" w:name="_Toc218769783"/>
      <w:bookmarkStart w:id="44" w:name="E1v2"/>
      <w:r w:rsidRPr="001C5DAB">
        <w:lastRenderedPageBreak/>
        <w:t>Om kapittel E1</w:t>
      </w:r>
      <w:bookmarkEnd w:id="43"/>
    </w:p>
    <w:p w14:paraId="70E06117" w14:textId="77777777" w:rsidR="00840ECF" w:rsidRPr="001C5DAB" w:rsidRDefault="00840ECF" w:rsidP="00840ECF">
      <w:r w:rsidRPr="001C5DAB">
        <w:t xml:space="preserve">Disse skjemaer skal, sammen med ESPD skjemaet, fylles ut av den enkelte </w:t>
      </w:r>
      <w:r>
        <w:t>entreprenør</w:t>
      </w:r>
      <w:r w:rsidRPr="001C5DAB">
        <w:t xml:space="preserve">. </w:t>
      </w:r>
    </w:p>
    <w:p w14:paraId="6AF9B028" w14:textId="77777777" w:rsidR="00840ECF" w:rsidRPr="001C5DAB" w:rsidRDefault="00840ECF" w:rsidP="00840ECF">
      <w:r w:rsidRPr="001C5DAB">
        <w:t>Opplysninger om tilbyder skal gis med redigering og struktur som er angitt i dette kapitlet.</w:t>
      </w:r>
    </w:p>
    <w:p w14:paraId="07E7D1AA" w14:textId="77777777" w:rsidR="00840ECF" w:rsidRPr="001C5DAB" w:rsidRDefault="00840ECF" w:rsidP="00840ECF"/>
    <w:p w14:paraId="63632638" w14:textId="77777777" w:rsidR="00840ECF" w:rsidRPr="001C5DAB" w:rsidRDefault="00840ECF" w:rsidP="00840ECF">
      <w:pPr>
        <w:pStyle w:val="Overskrift3"/>
        <w:numPr>
          <w:ilvl w:val="2"/>
          <w:numId w:val="37"/>
        </w:numPr>
      </w:pPr>
      <w:bookmarkStart w:id="45" w:name="_Toc482368542"/>
      <w:bookmarkStart w:id="46" w:name="_Toc495658504"/>
      <w:bookmarkStart w:id="47" w:name="_Toc25325029"/>
      <w:bookmarkStart w:id="48" w:name="_Toc218769784"/>
      <w:r w:rsidRPr="001C5DAB">
        <w:t>Det europeiske egenerklæringsskjemaet (ESPD)</w:t>
      </w:r>
      <w:bookmarkEnd w:id="45"/>
      <w:bookmarkEnd w:id="46"/>
      <w:bookmarkEnd w:id="47"/>
      <w:bookmarkEnd w:id="48"/>
    </w:p>
    <w:p w14:paraId="6DBE2CC6" w14:textId="77777777" w:rsidR="00840ECF" w:rsidRPr="001C5DAB" w:rsidRDefault="00840ECF" w:rsidP="00840ECF">
      <w:r w:rsidRPr="001C5DAB">
        <w:t>Entreprenørene skal fylle ut det elektroniske egenerklæringsskjemaet for offentlige anskaffelser (ESPD) som er gjort gjeldende i konkurransen, jf. kapittel B2 punkt 3.1 jf. 6.1.</w:t>
      </w:r>
    </w:p>
    <w:p w14:paraId="33C8A07E" w14:textId="77777777" w:rsidR="00840ECF" w:rsidRPr="001C5DAB" w:rsidRDefault="00840ECF" w:rsidP="00840ECF"/>
    <w:p w14:paraId="32C1BF4A" w14:textId="77777777" w:rsidR="00840ECF" w:rsidRPr="001C5DAB" w:rsidRDefault="00840ECF" w:rsidP="00840ECF">
      <w:r w:rsidRPr="001C5DAB">
        <w:t xml:space="preserve">Dersom flere </w:t>
      </w:r>
      <w:r>
        <w:t>entreprenøre</w:t>
      </w:r>
      <w:r w:rsidRPr="001C5DAB">
        <w:t xml:space="preserve">r deltar i konkurransen i fellesskap eller entreprenøren støtter seg på et annet foretak for å oppfylle kvalifikasjonskravene skal det, i tillegg til entreprenørens eget utfylte skjema, leveres et komplett utfylt ESPD-skjema for hver enkelt av </w:t>
      </w:r>
      <w:r>
        <w:t>entreprenørene</w:t>
      </w:r>
      <w:r w:rsidRPr="001C5DAB">
        <w:t xml:space="preserve"> i felleskapet eller for hver entreprenør som bidrar til oppfyllelse av ett eller flere kvalifikasjonskrav. </w:t>
      </w:r>
    </w:p>
    <w:p w14:paraId="4DD45897" w14:textId="77777777" w:rsidR="00840ECF" w:rsidRPr="001C5DAB" w:rsidRDefault="00840ECF" w:rsidP="00840ECF"/>
    <w:p w14:paraId="66578978" w14:textId="77777777" w:rsidR="00840ECF" w:rsidRPr="001C5DAB" w:rsidRDefault="00840ECF" w:rsidP="00840ECF">
      <w:r w:rsidRPr="001C5DAB">
        <w:t>ESPD-filen er gjort tilgjengelig via EU-</w:t>
      </w:r>
      <w:proofErr w:type="spellStart"/>
      <w:r w:rsidRPr="001C5DAB">
        <w:t>supply</w:t>
      </w:r>
      <w:proofErr w:type="spellEnd"/>
      <w:r w:rsidRPr="001C5DAB">
        <w:t>.</w:t>
      </w:r>
      <w:r w:rsidRPr="001C5DAB">
        <w:rPr>
          <w:shd w:val="clear" w:color="auto" w:fill="D9D9D9"/>
        </w:rPr>
        <w:t xml:space="preserve"> </w:t>
      </w:r>
    </w:p>
    <w:p w14:paraId="4741C105" w14:textId="77777777" w:rsidR="00840ECF" w:rsidRPr="001C5DAB" w:rsidRDefault="00840ECF" w:rsidP="00840ECF">
      <w:pPr>
        <w:numPr>
          <w:ilvl w:val="0"/>
          <w:numId w:val="83"/>
        </w:numPr>
        <w:outlineLvl w:val="0"/>
        <w:rPr>
          <w:b/>
          <w:bCs/>
        </w:rPr>
        <w:sectPr w:rsidR="00840ECF" w:rsidRPr="001C5DAB" w:rsidSect="00840ECF">
          <w:headerReference w:type="even" r:id="rId14"/>
          <w:headerReference w:type="default" r:id="rId15"/>
          <w:headerReference w:type="first" r:id="rId16"/>
          <w:footerReference w:type="first" r:id="rId17"/>
          <w:pgSz w:w="11906" w:h="16838"/>
          <w:pgMar w:top="1258" w:right="991" w:bottom="1077" w:left="1701" w:header="709" w:footer="709" w:gutter="0"/>
          <w:pgNumType w:start="1"/>
          <w:cols w:space="708"/>
          <w:docGrid w:linePitch="360"/>
        </w:sectPr>
      </w:pPr>
      <w:bookmarkStart w:id="49" w:name="_Toc303535943"/>
      <w:bookmarkStart w:id="50" w:name="_Toc349380651"/>
      <w:bookmarkStart w:id="51" w:name="_Toc405283432"/>
      <w:bookmarkStart w:id="52" w:name="_Toc477340220"/>
      <w:bookmarkStart w:id="53" w:name="_Toc477353240"/>
      <w:bookmarkStart w:id="54" w:name="_Toc478030297"/>
    </w:p>
    <w:p w14:paraId="4096C365" w14:textId="77777777" w:rsidR="00840ECF" w:rsidRPr="001C5DAB" w:rsidRDefault="00840ECF" w:rsidP="00840ECF">
      <w:pPr>
        <w:pStyle w:val="Overskrift3"/>
        <w:numPr>
          <w:ilvl w:val="2"/>
          <w:numId w:val="37"/>
        </w:numPr>
      </w:pPr>
      <w:bookmarkStart w:id="55" w:name="_Toc495658505"/>
      <w:bookmarkStart w:id="56" w:name="_Toc25325030"/>
      <w:bookmarkStart w:id="57" w:name="_Toc218769785"/>
      <w:r w:rsidRPr="001C5DAB">
        <w:lastRenderedPageBreak/>
        <w:t>Entreprenørens organisatoriske og juridiske stilling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 w:rsidRPr="001C5DAB">
        <w:t xml:space="preserve"> </w:t>
      </w:r>
    </w:p>
    <w:p w14:paraId="72D2C6B7" w14:textId="77777777" w:rsidR="00840ECF" w:rsidRPr="001C5DAB" w:rsidRDefault="00840ECF" w:rsidP="00840ECF">
      <w:pPr>
        <w:pStyle w:val="Overskrift4"/>
        <w:numPr>
          <w:ilvl w:val="3"/>
          <w:numId w:val="37"/>
        </w:numPr>
      </w:pPr>
      <w:bookmarkStart w:id="58" w:name="_Toc495658506"/>
      <w:bookmarkStart w:id="59" w:name="_Toc25325031"/>
      <w:bookmarkStart w:id="60" w:name="_Toc218769786"/>
      <w:bookmarkStart w:id="61" w:name="_Toc303535944"/>
      <w:bookmarkStart w:id="62" w:name="_Toc349380652"/>
      <w:bookmarkStart w:id="63" w:name="_Toc405283433"/>
      <w:bookmarkStart w:id="64" w:name="_Toc477340221"/>
      <w:bookmarkStart w:id="65" w:name="_Toc477353241"/>
      <w:bookmarkStart w:id="66" w:name="_Toc478030298"/>
      <w:r w:rsidRPr="001C5DAB">
        <w:t>Lovlig etablert foretak</w:t>
      </w:r>
      <w:bookmarkEnd w:id="58"/>
      <w:bookmarkEnd w:id="59"/>
      <w:r w:rsidRPr="001C5DAB">
        <w:t xml:space="preserve"> – kapittel B2 punkt 2.2</w:t>
      </w:r>
      <w:bookmarkEnd w:id="60"/>
    </w:p>
    <w:p w14:paraId="1B1E5032" w14:textId="77777777" w:rsidR="00840ECF" w:rsidRPr="001C5DAB" w:rsidRDefault="00840ECF" w:rsidP="00840ECF">
      <w:pPr>
        <w:rPr>
          <w:rFonts w:cs="Arial"/>
          <w:szCs w:val="22"/>
        </w:rPr>
      </w:pPr>
      <w:r w:rsidRPr="001C5DAB">
        <w:t xml:space="preserve">Her vedlegges firmaattest fra Foretaksregistret. </w:t>
      </w:r>
      <w:r w:rsidRPr="001C5DAB">
        <w:rPr>
          <w:rFonts w:cs="Arial"/>
          <w:szCs w:val="22"/>
        </w:rPr>
        <w:t xml:space="preserve">Utenlandske </w:t>
      </w:r>
      <w:r>
        <w:rPr>
          <w:rFonts w:cs="Arial"/>
          <w:szCs w:val="22"/>
        </w:rPr>
        <w:t>entreprenør</w:t>
      </w:r>
      <w:r w:rsidRPr="001C5DAB">
        <w:rPr>
          <w:rFonts w:cs="Arial"/>
          <w:szCs w:val="22"/>
        </w:rPr>
        <w:t xml:space="preserve">er skal isteden levere tilsvarende attest bestemt ved lovgivningen i den stat </w:t>
      </w:r>
      <w:r>
        <w:rPr>
          <w:rFonts w:cs="Arial"/>
          <w:szCs w:val="22"/>
        </w:rPr>
        <w:t>entreprenør</w:t>
      </w:r>
      <w:r w:rsidRPr="001C5DAB">
        <w:rPr>
          <w:rFonts w:cs="Arial"/>
          <w:szCs w:val="22"/>
        </w:rPr>
        <w:t>en er etablert.</w:t>
      </w:r>
    </w:p>
    <w:p w14:paraId="74F74F6C" w14:textId="77777777" w:rsidR="00840ECF" w:rsidRPr="001C5DAB" w:rsidRDefault="00840ECF" w:rsidP="00840ECF">
      <w:pPr>
        <w:ind w:left="284"/>
        <w:rPr>
          <w:rFonts w:cs="Arial"/>
          <w:szCs w:val="22"/>
        </w:rPr>
      </w:pPr>
    </w:p>
    <w:p w14:paraId="4EAEEA74" w14:textId="77777777" w:rsidR="00840ECF" w:rsidRPr="001C5DAB" w:rsidRDefault="00840ECF" w:rsidP="00840ECF">
      <w:pPr>
        <w:pStyle w:val="Overskrift4"/>
        <w:numPr>
          <w:ilvl w:val="3"/>
          <w:numId w:val="37"/>
        </w:numPr>
      </w:pPr>
      <w:bookmarkStart w:id="67" w:name="_Toc495658507"/>
      <w:bookmarkStart w:id="68" w:name="_Toc25325032"/>
      <w:bookmarkStart w:id="69" w:name="_Toc218769787"/>
      <w:r w:rsidRPr="001C5DAB">
        <w:t xml:space="preserve">Generell informasjon om 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r>
        <w:t>entreprenøren</w:t>
      </w:r>
      <w:bookmarkEnd w:id="69"/>
    </w:p>
    <w:p w14:paraId="276546AC" w14:textId="77777777" w:rsidR="00840ECF" w:rsidRPr="001C5DAB" w:rsidRDefault="00840ECF" w:rsidP="00840ECF">
      <w:r w:rsidRPr="001C5DAB">
        <w:t>Leverandøren:</w:t>
      </w:r>
      <w:r w:rsidRPr="001C5DAB">
        <w:tab/>
      </w:r>
      <w:r w:rsidRPr="001C5DAB">
        <w:tab/>
      </w:r>
      <w:r w:rsidRPr="001C5DAB">
        <w:tab/>
      </w:r>
      <w:r w:rsidRPr="001C5DAB">
        <w:tab/>
      </w:r>
      <w:r w:rsidRPr="001C5DAB">
        <w:tab/>
      </w:r>
      <w:r w:rsidRPr="001C5DAB">
        <w:tab/>
      </w:r>
      <w:r w:rsidRPr="001C5DAB">
        <w:tab/>
      </w:r>
      <w:r w:rsidRPr="001C5DAB">
        <w:tab/>
        <w:t xml:space="preserve">                                                           </w:t>
      </w:r>
      <w:r w:rsidRPr="001C5DAB">
        <w:tab/>
      </w:r>
    </w:p>
    <w:tbl>
      <w:tblPr>
        <w:tblW w:w="6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3969"/>
      </w:tblGrid>
      <w:tr w:rsidR="00840ECF" w:rsidRPr="001C5DAB" w14:paraId="0C08E11A" w14:textId="77777777" w:rsidTr="0026601E">
        <w:tc>
          <w:tcPr>
            <w:tcW w:w="2622" w:type="dxa"/>
          </w:tcPr>
          <w:p w14:paraId="735508DA" w14:textId="77777777" w:rsidR="00840ECF" w:rsidRPr="001C5DAB" w:rsidRDefault="00840ECF" w:rsidP="0026601E">
            <w:r w:rsidRPr="001C5DAB">
              <w:t>Navn</w:t>
            </w:r>
          </w:p>
        </w:tc>
        <w:tc>
          <w:tcPr>
            <w:tcW w:w="3969" w:type="dxa"/>
          </w:tcPr>
          <w:p w14:paraId="20418144" w14:textId="77777777" w:rsidR="00840ECF" w:rsidRPr="001C5DAB" w:rsidRDefault="00840ECF" w:rsidP="0026601E"/>
        </w:tc>
      </w:tr>
      <w:tr w:rsidR="00840ECF" w:rsidRPr="001C5DAB" w14:paraId="472C67E1" w14:textId="77777777" w:rsidTr="0026601E">
        <w:tc>
          <w:tcPr>
            <w:tcW w:w="2622" w:type="dxa"/>
          </w:tcPr>
          <w:p w14:paraId="4BB05C4A" w14:textId="77777777" w:rsidR="00840ECF" w:rsidRPr="001C5DAB" w:rsidRDefault="00840ECF" w:rsidP="0026601E">
            <w:r w:rsidRPr="001C5DAB">
              <w:t>Adresse</w:t>
            </w:r>
          </w:p>
        </w:tc>
        <w:tc>
          <w:tcPr>
            <w:tcW w:w="3969" w:type="dxa"/>
          </w:tcPr>
          <w:p w14:paraId="47D1656A" w14:textId="77777777" w:rsidR="00840ECF" w:rsidRPr="001C5DAB" w:rsidRDefault="00840ECF" w:rsidP="0026601E"/>
        </w:tc>
      </w:tr>
      <w:tr w:rsidR="00840ECF" w:rsidRPr="001C5DAB" w14:paraId="4B110789" w14:textId="77777777" w:rsidTr="0026601E">
        <w:tc>
          <w:tcPr>
            <w:tcW w:w="2622" w:type="dxa"/>
          </w:tcPr>
          <w:p w14:paraId="0D99EA73" w14:textId="77777777" w:rsidR="00840ECF" w:rsidRPr="001C5DAB" w:rsidRDefault="00840ECF" w:rsidP="0026601E">
            <w:r w:rsidRPr="001C5DAB">
              <w:t>Telefon</w:t>
            </w:r>
          </w:p>
        </w:tc>
        <w:tc>
          <w:tcPr>
            <w:tcW w:w="3969" w:type="dxa"/>
          </w:tcPr>
          <w:p w14:paraId="64C3EABB" w14:textId="77777777" w:rsidR="00840ECF" w:rsidRPr="001C5DAB" w:rsidRDefault="00840ECF" w:rsidP="0026601E"/>
        </w:tc>
      </w:tr>
      <w:tr w:rsidR="00840ECF" w:rsidRPr="001C5DAB" w14:paraId="5A543AA9" w14:textId="77777777" w:rsidTr="0026601E">
        <w:tc>
          <w:tcPr>
            <w:tcW w:w="2622" w:type="dxa"/>
          </w:tcPr>
          <w:p w14:paraId="675AF96B" w14:textId="77777777" w:rsidR="00840ECF" w:rsidRPr="001C5DAB" w:rsidRDefault="00840ECF" w:rsidP="0026601E">
            <w:r w:rsidRPr="001C5DAB">
              <w:t>Telefaks</w:t>
            </w:r>
          </w:p>
        </w:tc>
        <w:tc>
          <w:tcPr>
            <w:tcW w:w="3969" w:type="dxa"/>
          </w:tcPr>
          <w:p w14:paraId="281F783B" w14:textId="77777777" w:rsidR="00840ECF" w:rsidRPr="001C5DAB" w:rsidRDefault="00840ECF" w:rsidP="0026601E"/>
        </w:tc>
      </w:tr>
      <w:tr w:rsidR="00840ECF" w:rsidRPr="001C5DAB" w14:paraId="1CA24295" w14:textId="77777777" w:rsidTr="0026601E">
        <w:tc>
          <w:tcPr>
            <w:tcW w:w="2622" w:type="dxa"/>
          </w:tcPr>
          <w:p w14:paraId="6C5B4D51" w14:textId="77777777" w:rsidR="00840ECF" w:rsidRPr="001C5DAB" w:rsidRDefault="00840ECF" w:rsidP="0026601E">
            <w:r w:rsidRPr="001C5DAB">
              <w:t>E-post</w:t>
            </w:r>
          </w:p>
        </w:tc>
        <w:tc>
          <w:tcPr>
            <w:tcW w:w="3969" w:type="dxa"/>
          </w:tcPr>
          <w:p w14:paraId="05B21A29" w14:textId="77777777" w:rsidR="00840ECF" w:rsidRPr="001C5DAB" w:rsidRDefault="00840ECF" w:rsidP="0026601E"/>
        </w:tc>
      </w:tr>
    </w:tbl>
    <w:p w14:paraId="17E0FDA3" w14:textId="77777777" w:rsidR="00840ECF" w:rsidRPr="001C5DAB" w:rsidRDefault="00840ECF" w:rsidP="00840ECF">
      <w:pPr>
        <w:rPr>
          <w:rFonts w:eastAsiaTheme="majorEastAsia"/>
        </w:rPr>
      </w:pPr>
      <w:bookmarkStart w:id="70" w:name="_Toc303535945"/>
      <w:bookmarkStart w:id="71" w:name="_Toc349380653"/>
      <w:bookmarkStart w:id="72" w:name="_Toc405283434"/>
      <w:bookmarkStart w:id="73" w:name="_Toc477340222"/>
      <w:bookmarkStart w:id="74" w:name="_Toc477353242"/>
      <w:bookmarkStart w:id="75" w:name="_Toc478030299"/>
      <w:bookmarkStart w:id="76" w:name="_Toc495658508"/>
    </w:p>
    <w:p w14:paraId="2D6F0FD6" w14:textId="77777777" w:rsidR="00840ECF" w:rsidRPr="001C5DAB" w:rsidRDefault="00840ECF" w:rsidP="00840ECF">
      <w:pPr>
        <w:pStyle w:val="Overskrift4"/>
        <w:numPr>
          <w:ilvl w:val="3"/>
          <w:numId w:val="37"/>
        </w:numPr>
      </w:pPr>
      <w:bookmarkStart w:id="77" w:name="_Toc25325033"/>
      <w:bookmarkStart w:id="78" w:name="_Toc218769788"/>
      <w:r>
        <w:t>Entreprenøren</w:t>
      </w:r>
      <w:r w:rsidRPr="001C5DAB">
        <w:t>s struktur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18BF525F" w14:textId="77777777" w:rsidR="00840ECF" w:rsidRPr="001C5DAB" w:rsidRDefault="00840ECF" w:rsidP="00840ECF">
      <w:r w:rsidRPr="001C5DAB">
        <w:t xml:space="preserve">Vennligst kryss av nedenfor for </w:t>
      </w:r>
      <w:r>
        <w:t>entreprenør</w:t>
      </w:r>
      <w:r w:rsidRPr="001C5DAB">
        <w:t>ens struktur.</w:t>
      </w:r>
    </w:p>
    <w:p w14:paraId="7EC7C0E1" w14:textId="77777777" w:rsidR="00840ECF" w:rsidRPr="001C5DAB" w:rsidRDefault="00840ECF" w:rsidP="00840EC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7"/>
        <w:gridCol w:w="430"/>
        <w:gridCol w:w="1701"/>
        <w:gridCol w:w="425"/>
        <w:gridCol w:w="1701"/>
        <w:gridCol w:w="426"/>
        <w:gridCol w:w="1700"/>
        <w:gridCol w:w="425"/>
      </w:tblGrid>
      <w:tr w:rsidR="00840ECF" w:rsidRPr="001C5DAB" w14:paraId="75CE32DE" w14:textId="77777777" w:rsidTr="0026601E">
        <w:tc>
          <w:tcPr>
            <w:tcW w:w="1767" w:type="dxa"/>
            <w:tcBorders>
              <w:top w:val="nil"/>
              <w:left w:val="nil"/>
              <w:bottom w:val="nil"/>
            </w:tcBorders>
          </w:tcPr>
          <w:p w14:paraId="503F64AF" w14:textId="77777777" w:rsidR="00840ECF" w:rsidRPr="001C5DAB" w:rsidRDefault="00840ECF" w:rsidP="0026601E">
            <w:r w:rsidRPr="001C5DAB">
              <w:t>Enkeltstående firma:</w:t>
            </w:r>
          </w:p>
        </w:tc>
        <w:tc>
          <w:tcPr>
            <w:tcW w:w="430" w:type="dxa"/>
          </w:tcPr>
          <w:p w14:paraId="2B066B9C" w14:textId="77777777" w:rsidR="00840ECF" w:rsidRPr="001C5DAB" w:rsidRDefault="00840ECF" w:rsidP="0026601E"/>
        </w:tc>
        <w:tc>
          <w:tcPr>
            <w:tcW w:w="1701" w:type="dxa"/>
            <w:tcBorders>
              <w:top w:val="nil"/>
              <w:bottom w:val="nil"/>
            </w:tcBorders>
          </w:tcPr>
          <w:p w14:paraId="305B17F0" w14:textId="77777777" w:rsidR="00840ECF" w:rsidRPr="001C5DAB" w:rsidRDefault="00840ECF" w:rsidP="0026601E">
            <w:r w:rsidRPr="001C5DAB">
              <w:t xml:space="preserve">          Konsortium:</w:t>
            </w:r>
          </w:p>
        </w:tc>
        <w:tc>
          <w:tcPr>
            <w:tcW w:w="425" w:type="dxa"/>
          </w:tcPr>
          <w:p w14:paraId="31B22AFB" w14:textId="77777777" w:rsidR="00840ECF" w:rsidRPr="001C5DAB" w:rsidRDefault="00840ECF" w:rsidP="0026601E"/>
        </w:tc>
        <w:tc>
          <w:tcPr>
            <w:tcW w:w="1701" w:type="dxa"/>
            <w:tcBorders>
              <w:top w:val="nil"/>
              <w:bottom w:val="nil"/>
            </w:tcBorders>
          </w:tcPr>
          <w:p w14:paraId="1B279C07" w14:textId="77777777" w:rsidR="00840ECF" w:rsidRPr="001C5DAB" w:rsidRDefault="00840ECF" w:rsidP="0026601E">
            <w:r w:rsidRPr="001C5DAB">
              <w:t xml:space="preserve">        Joint Venture:</w:t>
            </w:r>
          </w:p>
        </w:tc>
        <w:tc>
          <w:tcPr>
            <w:tcW w:w="426" w:type="dxa"/>
          </w:tcPr>
          <w:p w14:paraId="59997EE6" w14:textId="77777777" w:rsidR="00840ECF" w:rsidRPr="001C5DAB" w:rsidRDefault="00840ECF" w:rsidP="0026601E"/>
        </w:tc>
        <w:tc>
          <w:tcPr>
            <w:tcW w:w="1700" w:type="dxa"/>
            <w:tcBorders>
              <w:top w:val="nil"/>
              <w:bottom w:val="nil"/>
            </w:tcBorders>
          </w:tcPr>
          <w:p w14:paraId="70A62CE5" w14:textId="77777777" w:rsidR="00840ECF" w:rsidRPr="001C5DAB" w:rsidRDefault="00840ECF" w:rsidP="0026601E">
            <w:r w:rsidRPr="001C5DAB">
              <w:t xml:space="preserve">                    Annet:</w:t>
            </w:r>
          </w:p>
        </w:tc>
        <w:tc>
          <w:tcPr>
            <w:tcW w:w="425" w:type="dxa"/>
          </w:tcPr>
          <w:p w14:paraId="32154A3F" w14:textId="77777777" w:rsidR="00840ECF" w:rsidRPr="001C5DAB" w:rsidRDefault="00840ECF" w:rsidP="0026601E">
            <w:pPr>
              <w:tabs>
                <w:tab w:val="center" w:pos="4536"/>
                <w:tab w:val="right" w:pos="9072"/>
              </w:tabs>
            </w:pPr>
          </w:p>
        </w:tc>
      </w:tr>
    </w:tbl>
    <w:p w14:paraId="028262A4" w14:textId="77777777" w:rsidR="00840ECF" w:rsidRPr="001C5DAB" w:rsidRDefault="00840ECF" w:rsidP="00840ECF"/>
    <w:p w14:paraId="5F0EE7F2" w14:textId="77777777" w:rsidR="00840ECF" w:rsidRPr="001C5DAB" w:rsidRDefault="00840ECF" w:rsidP="00840ECF">
      <w:r w:rsidRPr="001C5DAB">
        <w:t>Dersom "Annet" – vennligst spesifiser:</w:t>
      </w:r>
    </w:p>
    <w:tbl>
      <w:tblPr>
        <w:tblW w:w="13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92"/>
      </w:tblGrid>
      <w:tr w:rsidR="00840ECF" w:rsidRPr="001C5DAB" w14:paraId="2AB3DBD4" w14:textId="77777777" w:rsidTr="0026601E">
        <w:tc>
          <w:tcPr>
            <w:tcW w:w="13992" w:type="dxa"/>
          </w:tcPr>
          <w:p w14:paraId="59E51BDC" w14:textId="77777777" w:rsidR="00840ECF" w:rsidRPr="001C5DAB" w:rsidRDefault="00840ECF" w:rsidP="0026601E"/>
          <w:p w14:paraId="456ABBCF" w14:textId="77777777" w:rsidR="00840ECF" w:rsidRPr="001C5DAB" w:rsidRDefault="00840ECF" w:rsidP="0026601E"/>
        </w:tc>
      </w:tr>
    </w:tbl>
    <w:p w14:paraId="51050F82" w14:textId="77777777" w:rsidR="00840ECF" w:rsidRPr="001C5DAB" w:rsidRDefault="00840ECF" w:rsidP="00840ECF">
      <w:bookmarkStart w:id="79" w:name="_Toc303535946"/>
      <w:bookmarkStart w:id="80" w:name="_Toc349380654"/>
      <w:bookmarkStart w:id="81" w:name="_Toc405283435"/>
      <w:bookmarkStart w:id="82" w:name="_Toc477340223"/>
      <w:bookmarkStart w:id="83" w:name="_Toc477353243"/>
      <w:bookmarkStart w:id="84" w:name="_Toc478030300"/>
      <w:bookmarkStart w:id="85" w:name="_Toc495658509"/>
    </w:p>
    <w:p w14:paraId="4A30D09B" w14:textId="77777777" w:rsidR="00840ECF" w:rsidRPr="001C5DAB" w:rsidRDefault="00840ECF" w:rsidP="00840ECF">
      <w:pPr>
        <w:pStyle w:val="Overskrift4"/>
        <w:numPr>
          <w:ilvl w:val="3"/>
          <w:numId w:val="37"/>
        </w:numPr>
      </w:pPr>
      <w:bookmarkStart w:id="86" w:name="_Toc495658510"/>
      <w:bookmarkStart w:id="87" w:name="_Toc25325034"/>
      <w:bookmarkStart w:id="88" w:name="_Toc218769789"/>
      <w:bookmarkEnd w:id="79"/>
      <w:bookmarkEnd w:id="80"/>
      <w:bookmarkEnd w:id="81"/>
      <w:bookmarkEnd w:id="82"/>
      <w:bookmarkEnd w:id="83"/>
      <w:bookmarkEnd w:id="84"/>
      <w:bookmarkEnd w:id="85"/>
      <w:r>
        <w:t>Entreprenører</w:t>
      </w:r>
      <w:r w:rsidRPr="001C5DAB">
        <w:t xml:space="preserve"> som deltar i fellesskap</w:t>
      </w:r>
      <w:bookmarkEnd w:id="86"/>
      <w:bookmarkEnd w:id="87"/>
      <w:r w:rsidRPr="001C5DAB">
        <w:t>, jf. kapittel B2 pkt. 4.2</w:t>
      </w:r>
      <w:bookmarkEnd w:id="88"/>
    </w:p>
    <w:p w14:paraId="4DBFB71B" w14:textId="77777777" w:rsidR="00840ECF" w:rsidRPr="001C5DAB" w:rsidRDefault="00840ECF" w:rsidP="00840ECF">
      <w:r>
        <w:t>Entreprenø</w:t>
      </w:r>
      <w:r w:rsidRPr="001C5DAB">
        <w:t xml:space="preserve">rer som deltar i </w:t>
      </w:r>
      <w:proofErr w:type="gramStart"/>
      <w:r w:rsidRPr="001C5DAB">
        <w:t>fellesskap</w:t>
      </w:r>
      <w:proofErr w:type="gramEnd"/>
      <w:r w:rsidRPr="001C5DAB">
        <w:t xml:space="preserve"> må fylle ut følgende informasjon:</w:t>
      </w:r>
    </w:p>
    <w:p w14:paraId="4EE056C2" w14:textId="77777777" w:rsidR="00840ECF" w:rsidRPr="001C5DAB" w:rsidRDefault="00840ECF" w:rsidP="00840ECF"/>
    <w:tbl>
      <w:tblPr>
        <w:tblW w:w="14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2338"/>
        <w:gridCol w:w="3686"/>
        <w:gridCol w:w="6025"/>
      </w:tblGrid>
      <w:tr w:rsidR="00840ECF" w:rsidRPr="001C5DAB" w14:paraId="2C28D709" w14:textId="77777777" w:rsidTr="0026601E">
        <w:trPr>
          <w:tblHeader/>
        </w:trPr>
        <w:tc>
          <w:tcPr>
            <w:tcW w:w="2338" w:type="dxa"/>
            <w:shd w:val="clear" w:color="auto" w:fill="FFFFFF" w:themeFill="background1"/>
          </w:tcPr>
          <w:p w14:paraId="0F6D230D" w14:textId="77777777" w:rsidR="00840ECF" w:rsidRPr="001C5DAB" w:rsidRDefault="00840ECF" w:rsidP="0026601E">
            <w:r w:rsidRPr="001C5DAB">
              <w:lastRenderedPageBreak/>
              <w:t xml:space="preserve">Firmanavn </w:t>
            </w:r>
          </w:p>
        </w:tc>
        <w:tc>
          <w:tcPr>
            <w:tcW w:w="2338" w:type="dxa"/>
            <w:shd w:val="clear" w:color="auto" w:fill="FFFFFF" w:themeFill="background1"/>
          </w:tcPr>
          <w:p w14:paraId="68E663A4" w14:textId="77777777" w:rsidR="00840ECF" w:rsidRPr="001C5DAB" w:rsidRDefault="00840ECF" w:rsidP="0026601E">
            <w:r w:rsidRPr="001C5DAB">
              <w:t>Nasjonalitet</w:t>
            </w:r>
          </w:p>
        </w:tc>
        <w:tc>
          <w:tcPr>
            <w:tcW w:w="3686" w:type="dxa"/>
            <w:shd w:val="clear" w:color="auto" w:fill="FFFFFF" w:themeFill="background1"/>
          </w:tcPr>
          <w:p w14:paraId="69897413" w14:textId="77777777" w:rsidR="00840ECF" w:rsidRPr="001C5DAB" w:rsidRDefault="00840ECF" w:rsidP="0026601E">
            <w:r w:rsidRPr="001C5DAB">
              <w:t>Adresse, organisasjonsnummer</w:t>
            </w:r>
          </w:p>
        </w:tc>
        <w:tc>
          <w:tcPr>
            <w:tcW w:w="6025" w:type="dxa"/>
            <w:shd w:val="clear" w:color="auto" w:fill="FFFFFF" w:themeFill="background1"/>
          </w:tcPr>
          <w:p w14:paraId="5936F383" w14:textId="77777777" w:rsidR="00840ECF" w:rsidRPr="001C5DAB" w:rsidRDefault="00840ECF" w:rsidP="0026601E">
            <w:r w:rsidRPr="001C5DAB">
              <w:t xml:space="preserve">Rolle (arbeidsoppgaver og fagområde) hos i arbeidsfellesskapet </w:t>
            </w:r>
          </w:p>
        </w:tc>
      </w:tr>
      <w:tr w:rsidR="00840ECF" w:rsidRPr="001C5DAB" w14:paraId="087E9C44" w14:textId="77777777" w:rsidTr="0026601E">
        <w:tc>
          <w:tcPr>
            <w:tcW w:w="2338" w:type="dxa"/>
          </w:tcPr>
          <w:p w14:paraId="35CE4412" w14:textId="77777777" w:rsidR="00840ECF" w:rsidRPr="001C5DAB" w:rsidRDefault="00840ECF" w:rsidP="0026601E"/>
        </w:tc>
        <w:tc>
          <w:tcPr>
            <w:tcW w:w="2338" w:type="dxa"/>
          </w:tcPr>
          <w:p w14:paraId="45162B2C" w14:textId="77777777" w:rsidR="00840ECF" w:rsidRPr="001C5DAB" w:rsidRDefault="00840ECF" w:rsidP="0026601E"/>
        </w:tc>
        <w:tc>
          <w:tcPr>
            <w:tcW w:w="3686" w:type="dxa"/>
          </w:tcPr>
          <w:p w14:paraId="7E831F81" w14:textId="77777777" w:rsidR="00840ECF" w:rsidRPr="001C5DAB" w:rsidRDefault="00840ECF" w:rsidP="0026601E"/>
        </w:tc>
        <w:tc>
          <w:tcPr>
            <w:tcW w:w="6025" w:type="dxa"/>
          </w:tcPr>
          <w:p w14:paraId="075CA6FB" w14:textId="77777777" w:rsidR="00840ECF" w:rsidRPr="001C5DAB" w:rsidRDefault="00840ECF" w:rsidP="0026601E"/>
        </w:tc>
      </w:tr>
      <w:tr w:rsidR="00840ECF" w:rsidRPr="001C5DAB" w14:paraId="58750058" w14:textId="77777777" w:rsidTr="0026601E">
        <w:tc>
          <w:tcPr>
            <w:tcW w:w="2338" w:type="dxa"/>
          </w:tcPr>
          <w:p w14:paraId="7C3D8F34" w14:textId="77777777" w:rsidR="00840ECF" w:rsidRPr="001C5DAB" w:rsidRDefault="00840ECF" w:rsidP="0026601E"/>
        </w:tc>
        <w:tc>
          <w:tcPr>
            <w:tcW w:w="2338" w:type="dxa"/>
          </w:tcPr>
          <w:p w14:paraId="60ABA810" w14:textId="77777777" w:rsidR="00840ECF" w:rsidRPr="001C5DAB" w:rsidRDefault="00840ECF" w:rsidP="0026601E"/>
        </w:tc>
        <w:tc>
          <w:tcPr>
            <w:tcW w:w="3686" w:type="dxa"/>
          </w:tcPr>
          <w:p w14:paraId="345B567D" w14:textId="77777777" w:rsidR="00840ECF" w:rsidRPr="001C5DAB" w:rsidRDefault="00840ECF" w:rsidP="0026601E"/>
        </w:tc>
        <w:tc>
          <w:tcPr>
            <w:tcW w:w="6025" w:type="dxa"/>
          </w:tcPr>
          <w:p w14:paraId="2F11C9BC" w14:textId="77777777" w:rsidR="00840ECF" w:rsidRPr="001C5DAB" w:rsidRDefault="00840ECF" w:rsidP="0026601E"/>
        </w:tc>
      </w:tr>
      <w:tr w:rsidR="00840ECF" w:rsidRPr="001C5DAB" w14:paraId="712955F4" w14:textId="77777777" w:rsidTr="0026601E">
        <w:tc>
          <w:tcPr>
            <w:tcW w:w="2338" w:type="dxa"/>
          </w:tcPr>
          <w:p w14:paraId="1B9B2203" w14:textId="77777777" w:rsidR="00840ECF" w:rsidRPr="001C5DAB" w:rsidRDefault="00840ECF" w:rsidP="0026601E"/>
        </w:tc>
        <w:tc>
          <w:tcPr>
            <w:tcW w:w="2338" w:type="dxa"/>
          </w:tcPr>
          <w:p w14:paraId="2974921A" w14:textId="77777777" w:rsidR="00840ECF" w:rsidRPr="001C5DAB" w:rsidRDefault="00840ECF" w:rsidP="0026601E"/>
        </w:tc>
        <w:tc>
          <w:tcPr>
            <w:tcW w:w="3686" w:type="dxa"/>
          </w:tcPr>
          <w:p w14:paraId="7815AE15" w14:textId="77777777" w:rsidR="00840ECF" w:rsidRPr="001C5DAB" w:rsidRDefault="00840ECF" w:rsidP="0026601E"/>
        </w:tc>
        <w:tc>
          <w:tcPr>
            <w:tcW w:w="6025" w:type="dxa"/>
          </w:tcPr>
          <w:p w14:paraId="72C45622" w14:textId="77777777" w:rsidR="00840ECF" w:rsidRPr="001C5DAB" w:rsidRDefault="00840ECF" w:rsidP="0026601E"/>
        </w:tc>
      </w:tr>
      <w:tr w:rsidR="00840ECF" w:rsidRPr="001C5DAB" w14:paraId="25706ECA" w14:textId="77777777" w:rsidTr="0026601E">
        <w:tc>
          <w:tcPr>
            <w:tcW w:w="2338" w:type="dxa"/>
          </w:tcPr>
          <w:p w14:paraId="59D3585E" w14:textId="77777777" w:rsidR="00840ECF" w:rsidRPr="001C5DAB" w:rsidRDefault="00840ECF" w:rsidP="0026601E"/>
        </w:tc>
        <w:tc>
          <w:tcPr>
            <w:tcW w:w="2338" w:type="dxa"/>
          </w:tcPr>
          <w:p w14:paraId="1BF1E930" w14:textId="77777777" w:rsidR="00840ECF" w:rsidRPr="001C5DAB" w:rsidRDefault="00840ECF" w:rsidP="0026601E"/>
        </w:tc>
        <w:tc>
          <w:tcPr>
            <w:tcW w:w="3686" w:type="dxa"/>
          </w:tcPr>
          <w:p w14:paraId="2A8BA484" w14:textId="77777777" w:rsidR="00840ECF" w:rsidRPr="001C5DAB" w:rsidRDefault="00840ECF" w:rsidP="0026601E"/>
        </w:tc>
        <w:tc>
          <w:tcPr>
            <w:tcW w:w="6025" w:type="dxa"/>
          </w:tcPr>
          <w:p w14:paraId="4A3319C5" w14:textId="77777777" w:rsidR="00840ECF" w:rsidRPr="001C5DAB" w:rsidRDefault="00840ECF" w:rsidP="0026601E"/>
        </w:tc>
      </w:tr>
      <w:tr w:rsidR="00840ECF" w:rsidRPr="001C5DAB" w14:paraId="6CAE7F4D" w14:textId="77777777" w:rsidTr="0026601E">
        <w:tc>
          <w:tcPr>
            <w:tcW w:w="2338" w:type="dxa"/>
          </w:tcPr>
          <w:p w14:paraId="6556F527" w14:textId="77777777" w:rsidR="00840ECF" w:rsidRPr="001C5DAB" w:rsidRDefault="00840ECF" w:rsidP="0026601E"/>
        </w:tc>
        <w:tc>
          <w:tcPr>
            <w:tcW w:w="2338" w:type="dxa"/>
          </w:tcPr>
          <w:p w14:paraId="5407B4BB" w14:textId="77777777" w:rsidR="00840ECF" w:rsidRPr="001C5DAB" w:rsidRDefault="00840ECF" w:rsidP="0026601E"/>
        </w:tc>
        <w:tc>
          <w:tcPr>
            <w:tcW w:w="3686" w:type="dxa"/>
          </w:tcPr>
          <w:p w14:paraId="46AD426C" w14:textId="77777777" w:rsidR="00840ECF" w:rsidRPr="001C5DAB" w:rsidRDefault="00840ECF" w:rsidP="0026601E"/>
        </w:tc>
        <w:tc>
          <w:tcPr>
            <w:tcW w:w="6025" w:type="dxa"/>
          </w:tcPr>
          <w:p w14:paraId="7FDA16ED" w14:textId="77777777" w:rsidR="00840ECF" w:rsidRPr="001C5DAB" w:rsidRDefault="00840ECF" w:rsidP="0026601E"/>
        </w:tc>
      </w:tr>
      <w:tr w:rsidR="00840ECF" w:rsidRPr="001C5DAB" w14:paraId="682D1F5D" w14:textId="77777777" w:rsidTr="0026601E">
        <w:tc>
          <w:tcPr>
            <w:tcW w:w="2338" w:type="dxa"/>
          </w:tcPr>
          <w:p w14:paraId="7D569AE4" w14:textId="77777777" w:rsidR="00840ECF" w:rsidRPr="001C5DAB" w:rsidRDefault="00840ECF" w:rsidP="0026601E"/>
        </w:tc>
        <w:tc>
          <w:tcPr>
            <w:tcW w:w="2338" w:type="dxa"/>
          </w:tcPr>
          <w:p w14:paraId="7E8108A5" w14:textId="77777777" w:rsidR="00840ECF" w:rsidRPr="001C5DAB" w:rsidRDefault="00840ECF" w:rsidP="0026601E"/>
        </w:tc>
        <w:tc>
          <w:tcPr>
            <w:tcW w:w="3686" w:type="dxa"/>
          </w:tcPr>
          <w:p w14:paraId="3735B0D5" w14:textId="77777777" w:rsidR="00840ECF" w:rsidRPr="001C5DAB" w:rsidRDefault="00840ECF" w:rsidP="0026601E"/>
        </w:tc>
        <w:tc>
          <w:tcPr>
            <w:tcW w:w="6025" w:type="dxa"/>
          </w:tcPr>
          <w:p w14:paraId="21CD9DD8" w14:textId="77777777" w:rsidR="00840ECF" w:rsidRPr="001C5DAB" w:rsidRDefault="00840ECF" w:rsidP="0026601E"/>
        </w:tc>
      </w:tr>
    </w:tbl>
    <w:p w14:paraId="26191FF5" w14:textId="77777777" w:rsidR="00840ECF" w:rsidRPr="001C5DAB" w:rsidRDefault="00840ECF" w:rsidP="00840ECF">
      <w:bookmarkStart w:id="89" w:name="_Toc495658511"/>
    </w:p>
    <w:p w14:paraId="2CEBC66F" w14:textId="77777777" w:rsidR="00840ECF" w:rsidRPr="001C5DAB" w:rsidRDefault="00840ECF" w:rsidP="00840ECF">
      <w:pPr>
        <w:pStyle w:val="Overskrift4"/>
        <w:numPr>
          <w:ilvl w:val="3"/>
          <w:numId w:val="37"/>
        </w:numPr>
      </w:pPr>
      <w:bookmarkStart w:id="90" w:name="_Toc25325035"/>
      <w:bookmarkStart w:id="91" w:name="_Toc218769790"/>
      <w:r w:rsidRPr="001C5DAB">
        <w:t>Støtte fra andre virksomheter for oppfyllelse av kvalifikasjonskrav</w:t>
      </w:r>
      <w:bookmarkEnd w:id="89"/>
      <w:bookmarkEnd w:id="90"/>
      <w:r w:rsidRPr="001C5DAB">
        <w:t>, jf. kapittel B2 pkt. 4.1.</w:t>
      </w:r>
      <w:bookmarkEnd w:id="91"/>
    </w:p>
    <w:p w14:paraId="6C284E4A" w14:textId="77777777" w:rsidR="00840ECF" w:rsidRPr="001C5DAB" w:rsidRDefault="00840ECF" w:rsidP="00840ECF">
      <w:r w:rsidRPr="00C954B5">
        <w:t>Mal for forpliktelseserklæring er vedlagt dette dokumentet som vedlegg 1.</w:t>
      </w:r>
      <w:r w:rsidRPr="001C5DAB">
        <w:t xml:space="preserve"> </w:t>
      </w:r>
    </w:p>
    <w:p w14:paraId="61504F0A" w14:textId="77777777" w:rsidR="00840ECF" w:rsidRPr="001C5DAB" w:rsidRDefault="00840ECF" w:rsidP="00840ECF">
      <w:bookmarkStart w:id="92" w:name="_Toc495658512"/>
      <w:bookmarkStart w:id="93" w:name="_Toc303535957"/>
      <w:bookmarkStart w:id="94" w:name="_Toc349380666"/>
      <w:bookmarkStart w:id="95" w:name="_Toc405283447"/>
      <w:bookmarkStart w:id="96" w:name="_Toc477340232"/>
      <w:bookmarkStart w:id="97" w:name="_Toc477353252"/>
      <w:bookmarkStart w:id="98" w:name="_Toc478030307"/>
    </w:p>
    <w:p w14:paraId="60F50AAC" w14:textId="77777777" w:rsidR="00840ECF" w:rsidRPr="001C5DAB" w:rsidRDefault="00840ECF" w:rsidP="00840ECF">
      <w:pPr>
        <w:pStyle w:val="Overskrift4"/>
        <w:numPr>
          <w:ilvl w:val="3"/>
          <w:numId w:val="37"/>
        </w:numPr>
      </w:pPr>
      <w:bookmarkStart w:id="99" w:name="_Toc218769791"/>
      <w:r w:rsidRPr="001C5DAB">
        <w:t>Egenerklæring om forholdet til gjeldende sanksjonslovgivning, jf. kapittel B2 pkt. 2.2.</w:t>
      </w:r>
      <w:bookmarkEnd w:id="99"/>
    </w:p>
    <w:p w14:paraId="33A752BC" w14:textId="77777777" w:rsidR="00840ECF" w:rsidRPr="001C5DAB" w:rsidRDefault="00840ECF" w:rsidP="00840ECF">
      <w:r w:rsidRPr="001C5DAB">
        <w:t>Egenerklæring om forholdet til gjeldende sanksjonslovgivning er vedlagt i dette dokumentet som vedlegg 3.</w:t>
      </w:r>
    </w:p>
    <w:p w14:paraId="351DBF81" w14:textId="77777777" w:rsidR="00840ECF" w:rsidRPr="001C5DAB" w:rsidRDefault="00840ECF" w:rsidP="00840ECF"/>
    <w:p w14:paraId="51487D19" w14:textId="77777777" w:rsidR="00840ECF" w:rsidRPr="001C5DAB" w:rsidRDefault="00840ECF" w:rsidP="00840ECF">
      <w:pPr>
        <w:pStyle w:val="Overskrift3"/>
        <w:numPr>
          <w:ilvl w:val="2"/>
          <w:numId w:val="37"/>
        </w:numPr>
      </w:pPr>
      <w:bookmarkStart w:id="100" w:name="_Toc25325036"/>
      <w:bookmarkStart w:id="101" w:name="_Toc218769792"/>
      <w:r>
        <w:t>Entreprenøren</w:t>
      </w:r>
      <w:r w:rsidRPr="001C5DAB">
        <w:t>s økonomiske og finansielle kapasitet</w:t>
      </w:r>
      <w:bookmarkEnd w:id="92"/>
      <w:bookmarkEnd w:id="100"/>
      <w:bookmarkEnd w:id="101"/>
    </w:p>
    <w:p w14:paraId="64F3FBA0" w14:textId="77777777" w:rsidR="00840ECF" w:rsidRPr="001C5DAB" w:rsidRDefault="00840ECF" w:rsidP="00840ECF">
      <w:r>
        <w:t>Entreprenør</w:t>
      </w:r>
      <w:r w:rsidRPr="001C5DAB">
        <w:t xml:space="preserve">en skal fylle ut skjemaet inntatt nedenfor. </w:t>
      </w:r>
      <w:proofErr w:type="gramStart"/>
      <w:r w:rsidRPr="001C5DAB">
        <w:t>For øvrig</w:t>
      </w:r>
      <w:proofErr w:type="gramEnd"/>
      <w:r w:rsidRPr="001C5DAB">
        <w:t xml:space="preserve"> vises det til dokumentasjonskravene angitt i kapittel B2 punkt 2.3.</w:t>
      </w:r>
    </w:p>
    <w:p w14:paraId="7F091744" w14:textId="77777777" w:rsidR="00840ECF" w:rsidRPr="001C5DAB" w:rsidRDefault="00840ECF" w:rsidP="00840ECF"/>
    <w:p w14:paraId="1ACE8C5C" w14:textId="77777777" w:rsidR="00840ECF" w:rsidRPr="001C5DAB" w:rsidRDefault="00840ECF" w:rsidP="00840ECF">
      <w:r w:rsidRPr="001C5DAB">
        <w:t>Egenkapital tas fra siste innberettede regnskap. Det tas ikke med egenkapital fra konsern-, mor- eller datterselskaper. Dersom det er vesentlige endringer i tilbyders egenkapital ved tilbudsfrist, skal dokumentasjon av dette også vedlegges her.</w:t>
      </w:r>
    </w:p>
    <w:p w14:paraId="00EB5442" w14:textId="77777777" w:rsidR="00840ECF" w:rsidRPr="001C5DAB" w:rsidRDefault="00840ECF" w:rsidP="00840EC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0"/>
        <w:gridCol w:w="2613"/>
        <w:gridCol w:w="4274"/>
      </w:tblGrid>
      <w:tr w:rsidR="00840ECF" w:rsidRPr="001C5DAB" w14:paraId="17C00FE2" w14:textId="77777777" w:rsidTr="0026601E">
        <w:trPr>
          <w:trHeight w:val="454"/>
        </w:trPr>
        <w:tc>
          <w:tcPr>
            <w:tcW w:w="1890" w:type="dxa"/>
            <w:vAlign w:val="center"/>
          </w:tcPr>
          <w:p w14:paraId="5F0C093E" w14:textId="77777777" w:rsidR="00840ECF" w:rsidRPr="001C5DAB" w:rsidRDefault="00840ECF" w:rsidP="0026601E">
            <w:r w:rsidRPr="001C5DAB">
              <w:t xml:space="preserve">Egenkapital </w:t>
            </w:r>
          </w:p>
        </w:tc>
        <w:tc>
          <w:tcPr>
            <w:tcW w:w="2613" w:type="dxa"/>
            <w:vAlign w:val="center"/>
          </w:tcPr>
          <w:p w14:paraId="6BCB823D" w14:textId="77777777" w:rsidR="00840ECF" w:rsidRPr="001C5DAB" w:rsidRDefault="00840ECF" w:rsidP="0026601E">
            <w:r w:rsidRPr="001C5DAB">
              <w:t>År:</w:t>
            </w:r>
          </w:p>
        </w:tc>
        <w:tc>
          <w:tcPr>
            <w:tcW w:w="4274" w:type="dxa"/>
            <w:vAlign w:val="center"/>
          </w:tcPr>
          <w:p w14:paraId="795046FB" w14:textId="77777777" w:rsidR="00840ECF" w:rsidRPr="001C5DAB" w:rsidRDefault="00840ECF" w:rsidP="0026601E"/>
        </w:tc>
      </w:tr>
    </w:tbl>
    <w:p w14:paraId="3E2E1EF4" w14:textId="77777777" w:rsidR="00840ECF" w:rsidRPr="001C5DAB" w:rsidRDefault="00840ECF" w:rsidP="00840ECF"/>
    <w:p w14:paraId="0A6645EB" w14:textId="77777777" w:rsidR="00840ECF" w:rsidRPr="001C5DAB" w:rsidRDefault="00840ECF" w:rsidP="00840ECF">
      <w:r w:rsidRPr="001C5DAB">
        <w:t xml:space="preserve">Det skal gis opplysninger om tilbyders totale omsetning og omsetning i forbindelse med relevante arbeider for hvert av de tre siste </w:t>
      </w:r>
      <w:r>
        <w:t xml:space="preserve">innberettede </w:t>
      </w:r>
      <w:r w:rsidRPr="001C5DAB">
        <w:t xml:space="preserve">regnskapsårene. Med relevante arbeider menes her arbeider av samme type som konkurransegrunnlaget omfatter. </w:t>
      </w:r>
    </w:p>
    <w:p w14:paraId="10950298" w14:textId="77777777" w:rsidR="00840ECF" w:rsidRPr="001C5DAB" w:rsidRDefault="00840ECF" w:rsidP="00840EC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2966"/>
      </w:tblGrid>
      <w:tr w:rsidR="00840ECF" w:rsidRPr="001C5DAB" w14:paraId="7686E116" w14:textId="77777777" w:rsidTr="0026601E">
        <w:trPr>
          <w:trHeight w:val="510"/>
        </w:trPr>
        <w:tc>
          <w:tcPr>
            <w:tcW w:w="1462" w:type="dxa"/>
            <w:vAlign w:val="center"/>
          </w:tcPr>
          <w:p w14:paraId="3F9139DD" w14:textId="77777777" w:rsidR="00840ECF" w:rsidRPr="001C5DAB" w:rsidRDefault="00840ECF" w:rsidP="0026601E">
            <w:r w:rsidRPr="001C5DAB">
              <w:t>År</w:t>
            </w:r>
          </w:p>
        </w:tc>
        <w:tc>
          <w:tcPr>
            <w:tcW w:w="2966" w:type="dxa"/>
            <w:vAlign w:val="center"/>
          </w:tcPr>
          <w:p w14:paraId="4165B96A" w14:textId="77777777" w:rsidR="00840ECF" w:rsidRPr="001C5DAB" w:rsidRDefault="00840ECF" w:rsidP="0026601E">
            <w:r w:rsidRPr="001C5DAB">
              <w:t>Tilbyders totale omsetning</w:t>
            </w:r>
          </w:p>
        </w:tc>
      </w:tr>
      <w:tr w:rsidR="00840ECF" w:rsidRPr="001C5DAB" w14:paraId="600B5E35" w14:textId="77777777" w:rsidTr="0026601E">
        <w:trPr>
          <w:trHeight w:val="510"/>
        </w:trPr>
        <w:tc>
          <w:tcPr>
            <w:tcW w:w="1462" w:type="dxa"/>
            <w:vAlign w:val="center"/>
          </w:tcPr>
          <w:p w14:paraId="2F75F112" w14:textId="77777777" w:rsidR="00840ECF" w:rsidRPr="001C5DAB" w:rsidRDefault="00840ECF" w:rsidP="0026601E"/>
        </w:tc>
        <w:tc>
          <w:tcPr>
            <w:tcW w:w="2966" w:type="dxa"/>
            <w:vAlign w:val="center"/>
          </w:tcPr>
          <w:p w14:paraId="5AADFE8D" w14:textId="77777777" w:rsidR="00840ECF" w:rsidRPr="001C5DAB" w:rsidRDefault="00840ECF" w:rsidP="0026601E"/>
        </w:tc>
      </w:tr>
      <w:tr w:rsidR="00840ECF" w:rsidRPr="001C5DAB" w14:paraId="645FDFC9" w14:textId="77777777" w:rsidTr="0026601E">
        <w:trPr>
          <w:trHeight w:val="510"/>
        </w:trPr>
        <w:tc>
          <w:tcPr>
            <w:tcW w:w="1462" w:type="dxa"/>
            <w:vAlign w:val="center"/>
          </w:tcPr>
          <w:p w14:paraId="2F2A022E" w14:textId="77777777" w:rsidR="00840ECF" w:rsidRPr="001C5DAB" w:rsidRDefault="00840ECF" w:rsidP="0026601E"/>
        </w:tc>
        <w:tc>
          <w:tcPr>
            <w:tcW w:w="2966" w:type="dxa"/>
            <w:vAlign w:val="center"/>
          </w:tcPr>
          <w:p w14:paraId="79A259E7" w14:textId="77777777" w:rsidR="00840ECF" w:rsidRPr="001C5DAB" w:rsidRDefault="00840ECF" w:rsidP="0026601E"/>
        </w:tc>
      </w:tr>
      <w:tr w:rsidR="00840ECF" w:rsidRPr="001C5DAB" w14:paraId="33E7C8C9" w14:textId="77777777" w:rsidTr="0026601E">
        <w:trPr>
          <w:trHeight w:val="510"/>
        </w:trPr>
        <w:tc>
          <w:tcPr>
            <w:tcW w:w="1462" w:type="dxa"/>
            <w:vAlign w:val="center"/>
          </w:tcPr>
          <w:p w14:paraId="4D191F60" w14:textId="77777777" w:rsidR="00840ECF" w:rsidRPr="001C5DAB" w:rsidRDefault="00840ECF" w:rsidP="0026601E"/>
        </w:tc>
        <w:tc>
          <w:tcPr>
            <w:tcW w:w="2966" w:type="dxa"/>
            <w:vAlign w:val="center"/>
          </w:tcPr>
          <w:p w14:paraId="57D57B4B" w14:textId="77777777" w:rsidR="00840ECF" w:rsidRPr="001C5DAB" w:rsidRDefault="00840ECF" w:rsidP="0026601E"/>
        </w:tc>
      </w:tr>
    </w:tbl>
    <w:p w14:paraId="5E0E8702" w14:textId="77777777" w:rsidR="00840ECF" w:rsidRPr="001C5DAB" w:rsidRDefault="00840ECF" w:rsidP="00840EC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0"/>
        <w:gridCol w:w="2471"/>
        <w:gridCol w:w="4416"/>
      </w:tblGrid>
      <w:tr w:rsidR="00840ECF" w:rsidRPr="001C5DAB" w14:paraId="07BBE802" w14:textId="77777777" w:rsidTr="0026601E">
        <w:trPr>
          <w:trHeight w:val="454"/>
        </w:trPr>
        <w:tc>
          <w:tcPr>
            <w:tcW w:w="1890" w:type="dxa"/>
            <w:vAlign w:val="center"/>
          </w:tcPr>
          <w:p w14:paraId="6E5E3635" w14:textId="77777777" w:rsidR="00840ECF" w:rsidRPr="001C5DAB" w:rsidRDefault="00840ECF" w:rsidP="0026601E">
            <w:r w:rsidRPr="001C5DAB">
              <w:t xml:space="preserve">Egenkapitalandel </w:t>
            </w:r>
          </w:p>
        </w:tc>
        <w:tc>
          <w:tcPr>
            <w:tcW w:w="2471" w:type="dxa"/>
            <w:vAlign w:val="center"/>
          </w:tcPr>
          <w:p w14:paraId="2F529155" w14:textId="77777777" w:rsidR="00840ECF" w:rsidRPr="001C5DAB" w:rsidRDefault="00840ECF" w:rsidP="0026601E">
            <w:r w:rsidRPr="001C5DAB">
              <w:t>År:</w:t>
            </w:r>
          </w:p>
        </w:tc>
        <w:tc>
          <w:tcPr>
            <w:tcW w:w="4416" w:type="dxa"/>
            <w:vAlign w:val="center"/>
          </w:tcPr>
          <w:p w14:paraId="0D9E29F2" w14:textId="77777777" w:rsidR="00840ECF" w:rsidRPr="001C5DAB" w:rsidRDefault="00840ECF" w:rsidP="0026601E"/>
        </w:tc>
      </w:tr>
    </w:tbl>
    <w:p w14:paraId="4EC045F4" w14:textId="77777777" w:rsidR="00840ECF" w:rsidRPr="001C5DAB" w:rsidRDefault="00840ECF" w:rsidP="00840ECF">
      <w:r w:rsidRPr="001C5DAB">
        <w:br w:type="page"/>
      </w:r>
    </w:p>
    <w:p w14:paraId="41488871" w14:textId="77777777" w:rsidR="00840ECF" w:rsidRPr="001C5DAB" w:rsidRDefault="00840ECF" w:rsidP="00840ECF">
      <w:pPr>
        <w:pStyle w:val="Overskrift3"/>
        <w:numPr>
          <w:ilvl w:val="2"/>
          <w:numId w:val="37"/>
        </w:numPr>
      </w:pPr>
      <w:bookmarkStart w:id="102" w:name="_Toc218769793"/>
      <w:bookmarkStart w:id="103" w:name="_Toc495658513"/>
      <w:bookmarkStart w:id="104" w:name="_Toc25325037"/>
      <w:r>
        <w:lastRenderedPageBreak/>
        <w:t>Entreprenøren</w:t>
      </w:r>
      <w:r w:rsidRPr="001C5DAB">
        <w:t>s tekniske og faglige kvalifikasjoner</w:t>
      </w:r>
      <w:bookmarkEnd w:id="93"/>
      <w:bookmarkEnd w:id="94"/>
      <w:bookmarkEnd w:id="95"/>
      <w:bookmarkEnd w:id="96"/>
      <w:bookmarkEnd w:id="97"/>
      <w:bookmarkEnd w:id="98"/>
      <w:bookmarkEnd w:id="102"/>
      <w:r w:rsidRPr="001C5DAB">
        <w:t xml:space="preserve"> </w:t>
      </w:r>
      <w:bookmarkEnd w:id="103"/>
      <w:bookmarkEnd w:id="104"/>
    </w:p>
    <w:p w14:paraId="16A738FC" w14:textId="77777777" w:rsidR="00840ECF" w:rsidRPr="001C5DAB" w:rsidRDefault="00840ECF" w:rsidP="00840ECF">
      <w:pPr>
        <w:pStyle w:val="Overskrift4"/>
        <w:numPr>
          <w:ilvl w:val="3"/>
          <w:numId w:val="37"/>
        </w:numPr>
      </w:pPr>
      <w:bookmarkStart w:id="105" w:name="_Toc495658514"/>
      <w:bookmarkStart w:id="106" w:name="_Toc25325038"/>
      <w:bookmarkStart w:id="107" w:name="_Toc218769794"/>
      <w:r w:rsidRPr="001C5DAB">
        <w:t>Relevant erfaring – jf. kapittel B2 punkt 2.4</w:t>
      </w:r>
      <w:bookmarkEnd w:id="105"/>
      <w:bookmarkEnd w:id="106"/>
      <w:bookmarkEnd w:id="107"/>
    </w:p>
    <w:p w14:paraId="2841DE89" w14:textId="77777777" w:rsidR="00840ECF" w:rsidRPr="003D709D" w:rsidRDefault="00840ECF" w:rsidP="00840ECF">
      <w:bookmarkStart w:id="108" w:name="_Hlk210898838"/>
      <w:r w:rsidRPr="003D709D">
        <w:t xml:space="preserve">Entreprenøren skal fylle ut skjemaene inntatt nedenfor. </w:t>
      </w:r>
      <w:proofErr w:type="gramStart"/>
      <w:r w:rsidRPr="003D709D">
        <w:t>For øvrig</w:t>
      </w:r>
      <w:proofErr w:type="gramEnd"/>
      <w:r w:rsidRPr="003D709D">
        <w:t xml:space="preserve"> vises det til dokumentasjonskravene angitt i kapittel B2 punkt 2.4.</w:t>
      </w:r>
    </w:p>
    <w:bookmarkEnd w:id="108"/>
    <w:p w14:paraId="0202F016" w14:textId="77777777" w:rsidR="00840ECF" w:rsidRDefault="00840ECF" w:rsidP="00840ECF"/>
    <w:p w14:paraId="45C125F4" w14:textId="77777777" w:rsidR="00840ECF" w:rsidRDefault="00840ECF" w:rsidP="00840ECF">
      <w:r w:rsidRPr="001C5DAB">
        <w:t xml:space="preserve">En oversikt over inntil </w:t>
      </w:r>
      <w:r>
        <w:t>10</w:t>
      </w:r>
      <w:r w:rsidRPr="001C5DAB">
        <w:t xml:space="preserve"> og ikke mindre enn </w:t>
      </w:r>
      <w:r>
        <w:t>2</w:t>
      </w:r>
      <w:r w:rsidRPr="001C5DAB">
        <w:t xml:space="preserve"> kontrakter som </w:t>
      </w:r>
      <w:r>
        <w:t>entreprenør</w:t>
      </w:r>
      <w:r w:rsidRPr="001C5DAB">
        <w:t>en har gjennomført eller gjennomfører i løpet av de siste fem årene regnet fra tilbudsfristen. Opplysninger kan også gis på eget skjema.</w:t>
      </w:r>
    </w:p>
    <w:p w14:paraId="1DD9D0B2" w14:textId="77777777" w:rsidR="00840ECF" w:rsidRPr="003D709D" w:rsidRDefault="00840ECF" w:rsidP="00840ECF">
      <w:pPr>
        <w:rPr>
          <w:rFonts w:eastAsia="Calibri" w:cs="Lucida Sans Unicode"/>
          <w:szCs w:val="20"/>
        </w:rPr>
      </w:pPr>
      <w:r w:rsidRPr="003D709D">
        <w:rPr>
          <w:rFonts w:eastAsia="Calibri" w:cs="Lucida Sans Unicode"/>
          <w:szCs w:val="20"/>
        </w:rPr>
        <w:t>Fyll inn tabell for hvert referanseprosjekt</w:t>
      </w:r>
    </w:p>
    <w:p w14:paraId="4827F8FB" w14:textId="77777777" w:rsidR="00840ECF" w:rsidRPr="0084229C" w:rsidRDefault="00840ECF" w:rsidP="00840ECF">
      <w:pPr>
        <w:rPr>
          <w:rFonts w:eastAsia="Calibri" w:cs="Lucida Sans Unicode"/>
          <w:szCs w:val="20"/>
        </w:rPr>
      </w:pPr>
      <w:r w:rsidRPr="003D709D">
        <w:rPr>
          <w:rFonts w:eastAsia="Calibri" w:cs="Lucida Sans Unicode"/>
          <w:szCs w:val="20"/>
        </w:rPr>
        <w:t>Entreprenøren må selv kopiere inn ytterligere tabeller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4668"/>
        <w:gridCol w:w="9638"/>
      </w:tblGrid>
      <w:tr w:rsidR="00840ECF" w:rsidRPr="00737FCC" w14:paraId="156A043C" w14:textId="77777777" w:rsidTr="0026601E">
        <w:trPr>
          <w:trHeight w:val="450"/>
        </w:trPr>
        <w:tc>
          <w:tcPr>
            <w:tcW w:w="4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4087977D" w14:textId="77777777" w:rsidR="00840ECF" w:rsidRPr="00737FCC" w:rsidRDefault="00840ECF" w:rsidP="0026601E">
            <w:pPr>
              <w:rPr>
                <w:lang w:eastAsia="en-US"/>
              </w:rPr>
            </w:pPr>
            <w:r w:rsidRPr="00737FCC">
              <w:rPr>
                <w:lang w:eastAsia="en-US"/>
              </w:rPr>
              <w:t>Referanseprosjekt nr. X:</w:t>
            </w:r>
          </w:p>
        </w:tc>
        <w:tc>
          <w:tcPr>
            <w:tcW w:w="9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CB7C3D" w14:textId="77777777" w:rsidR="00840ECF" w:rsidRPr="00737FCC" w:rsidRDefault="00840ECF" w:rsidP="0026601E">
            <w:pPr>
              <w:rPr>
                <w:b/>
                <w:bCs/>
                <w:lang w:eastAsia="en-US"/>
              </w:rPr>
            </w:pPr>
            <w:r w:rsidRPr="00737FCC">
              <w:rPr>
                <w:b/>
                <w:bCs/>
                <w:lang w:eastAsia="en-US"/>
              </w:rPr>
              <w:t xml:space="preserve"> </w:t>
            </w:r>
          </w:p>
        </w:tc>
      </w:tr>
      <w:tr w:rsidR="00840ECF" w:rsidRPr="00737FCC" w14:paraId="591B4DFC" w14:textId="77777777" w:rsidTr="0026601E">
        <w:trPr>
          <w:trHeight w:val="450"/>
        </w:trPr>
        <w:tc>
          <w:tcPr>
            <w:tcW w:w="4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1F311DA2" w14:textId="77777777" w:rsidR="00840ECF" w:rsidRPr="00737FCC" w:rsidRDefault="00840ECF" w:rsidP="0026601E">
            <w:pPr>
              <w:rPr>
                <w:lang w:eastAsia="en-US"/>
              </w:rPr>
            </w:pPr>
            <w:r w:rsidRPr="00737FCC">
              <w:rPr>
                <w:lang w:eastAsia="en-US"/>
              </w:rPr>
              <w:t>Oppdragets navn</w:t>
            </w:r>
          </w:p>
        </w:tc>
        <w:tc>
          <w:tcPr>
            <w:tcW w:w="9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4A8D4B" w14:textId="77777777" w:rsidR="00840ECF" w:rsidRPr="00737FCC" w:rsidRDefault="00840ECF" w:rsidP="0026601E">
            <w:pPr>
              <w:rPr>
                <w:lang w:eastAsia="en-US"/>
              </w:rPr>
            </w:pPr>
            <w:r w:rsidRPr="00737FCC">
              <w:rPr>
                <w:lang w:eastAsia="en-US"/>
              </w:rPr>
              <w:t xml:space="preserve"> </w:t>
            </w:r>
          </w:p>
        </w:tc>
      </w:tr>
      <w:tr w:rsidR="00840ECF" w:rsidRPr="00737FCC" w14:paraId="1810365B" w14:textId="77777777" w:rsidTr="0026601E">
        <w:trPr>
          <w:trHeight w:val="450"/>
        </w:trPr>
        <w:tc>
          <w:tcPr>
            <w:tcW w:w="4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078BB14A" w14:textId="77777777" w:rsidR="00840ECF" w:rsidRPr="00737FCC" w:rsidRDefault="00840ECF" w:rsidP="0026601E">
            <w:pPr>
              <w:rPr>
                <w:lang w:eastAsia="en-US"/>
              </w:rPr>
            </w:pPr>
            <w:r w:rsidRPr="00737FCC">
              <w:rPr>
                <w:lang w:eastAsia="en-US"/>
              </w:rPr>
              <w:t>Sted</w:t>
            </w:r>
          </w:p>
        </w:tc>
        <w:tc>
          <w:tcPr>
            <w:tcW w:w="9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1D1736" w14:textId="77777777" w:rsidR="00840ECF" w:rsidRPr="00737FCC" w:rsidRDefault="00840ECF" w:rsidP="0026601E">
            <w:pPr>
              <w:rPr>
                <w:lang w:eastAsia="en-US"/>
              </w:rPr>
            </w:pPr>
            <w:r w:rsidRPr="00737FCC">
              <w:rPr>
                <w:lang w:eastAsia="en-US"/>
              </w:rPr>
              <w:t xml:space="preserve"> </w:t>
            </w:r>
          </w:p>
        </w:tc>
      </w:tr>
      <w:tr w:rsidR="00840ECF" w:rsidRPr="00737FCC" w14:paraId="3DB8B612" w14:textId="77777777" w:rsidTr="0026601E">
        <w:trPr>
          <w:trHeight w:val="450"/>
        </w:trPr>
        <w:tc>
          <w:tcPr>
            <w:tcW w:w="4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4101FC54" w14:textId="77777777" w:rsidR="00840ECF" w:rsidRPr="00737FCC" w:rsidRDefault="00840ECF" w:rsidP="0026601E">
            <w:pPr>
              <w:rPr>
                <w:lang w:eastAsia="en-US"/>
              </w:rPr>
            </w:pPr>
            <w:r w:rsidRPr="00737FCC">
              <w:rPr>
                <w:lang w:eastAsia="en-US"/>
              </w:rPr>
              <w:t>Oppdragsgiver</w:t>
            </w:r>
          </w:p>
        </w:tc>
        <w:tc>
          <w:tcPr>
            <w:tcW w:w="9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39EFFF" w14:textId="77777777" w:rsidR="00840ECF" w:rsidRPr="00737FCC" w:rsidRDefault="00840ECF" w:rsidP="0026601E">
            <w:pPr>
              <w:rPr>
                <w:lang w:eastAsia="en-US"/>
              </w:rPr>
            </w:pPr>
            <w:r w:rsidRPr="00737FCC">
              <w:rPr>
                <w:lang w:eastAsia="en-US"/>
              </w:rPr>
              <w:t xml:space="preserve"> </w:t>
            </w:r>
          </w:p>
        </w:tc>
      </w:tr>
      <w:tr w:rsidR="00840ECF" w:rsidRPr="00737FCC" w14:paraId="6369222E" w14:textId="77777777" w:rsidTr="0026601E">
        <w:trPr>
          <w:trHeight w:val="420"/>
        </w:trPr>
        <w:tc>
          <w:tcPr>
            <w:tcW w:w="4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722D9F5C" w14:textId="77777777" w:rsidR="00840ECF" w:rsidRPr="00737FCC" w:rsidRDefault="00840ECF" w:rsidP="0026601E">
            <w:pPr>
              <w:rPr>
                <w:lang w:eastAsia="en-US"/>
              </w:rPr>
            </w:pPr>
            <w:r w:rsidRPr="00737FCC">
              <w:rPr>
                <w:lang w:eastAsia="en-US"/>
              </w:rPr>
              <w:t>Tidsperiode for leveransen (fra-til) åå.mm.</w:t>
            </w:r>
          </w:p>
        </w:tc>
        <w:tc>
          <w:tcPr>
            <w:tcW w:w="9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478FEB" w14:textId="77777777" w:rsidR="00840ECF" w:rsidRPr="00737FCC" w:rsidRDefault="00840ECF" w:rsidP="0026601E">
            <w:pPr>
              <w:rPr>
                <w:b/>
                <w:bCs/>
                <w:lang w:eastAsia="en-US"/>
              </w:rPr>
            </w:pPr>
            <w:r w:rsidRPr="00737FCC">
              <w:rPr>
                <w:b/>
                <w:bCs/>
                <w:lang w:eastAsia="en-US"/>
              </w:rPr>
              <w:t xml:space="preserve"> </w:t>
            </w:r>
          </w:p>
        </w:tc>
      </w:tr>
      <w:tr w:rsidR="00840ECF" w:rsidRPr="00737FCC" w14:paraId="7A43D1C2" w14:textId="77777777" w:rsidTr="0026601E">
        <w:trPr>
          <w:trHeight w:val="450"/>
        </w:trPr>
        <w:tc>
          <w:tcPr>
            <w:tcW w:w="4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5351298F" w14:textId="77777777" w:rsidR="00840ECF" w:rsidRPr="00737FCC" w:rsidRDefault="00840ECF" w:rsidP="0026601E">
            <w:pPr>
              <w:rPr>
                <w:lang w:eastAsia="en-US"/>
              </w:rPr>
            </w:pPr>
            <w:r w:rsidRPr="00737FCC">
              <w:rPr>
                <w:lang w:eastAsia="en-US"/>
              </w:rPr>
              <w:t>Kontraktens verdi ekskl. mva.</w:t>
            </w:r>
          </w:p>
        </w:tc>
        <w:tc>
          <w:tcPr>
            <w:tcW w:w="9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B42D89" w14:textId="77777777" w:rsidR="00840ECF" w:rsidRPr="00737FCC" w:rsidRDefault="00840ECF" w:rsidP="0026601E">
            <w:pPr>
              <w:rPr>
                <w:b/>
                <w:bCs/>
                <w:lang w:eastAsia="en-US"/>
              </w:rPr>
            </w:pPr>
            <w:r w:rsidRPr="00737FCC">
              <w:rPr>
                <w:b/>
                <w:bCs/>
                <w:lang w:eastAsia="en-US"/>
              </w:rPr>
              <w:t xml:space="preserve"> </w:t>
            </w:r>
          </w:p>
        </w:tc>
      </w:tr>
      <w:tr w:rsidR="00840ECF" w:rsidRPr="00737FCC" w14:paraId="3CFD6F2C" w14:textId="77777777" w:rsidTr="0026601E">
        <w:trPr>
          <w:trHeight w:val="1080"/>
        </w:trPr>
        <w:tc>
          <w:tcPr>
            <w:tcW w:w="4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16D2FC63" w14:textId="77777777" w:rsidR="00840ECF" w:rsidRPr="00737FCC" w:rsidRDefault="00840ECF" w:rsidP="0026601E">
            <w:pPr>
              <w:rPr>
                <w:lang w:eastAsia="en-US"/>
              </w:rPr>
            </w:pPr>
            <w:r w:rsidRPr="00737FCC">
              <w:rPr>
                <w:lang w:eastAsia="en-US"/>
              </w:rPr>
              <w:t xml:space="preserve">Beskrivelse av hva kontraktarbeidene gikk ut på, herunder relevansen i forhold til kvalifikasjonskravet i kapittel B2 punkt 2.4. </w:t>
            </w:r>
          </w:p>
        </w:tc>
        <w:tc>
          <w:tcPr>
            <w:tcW w:w="9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290DA6" w14:textId="77777777" w:rsidR="00840ECF" w:rsidRPr="00737FCC" w:rsidRDefault="00840ECF" w:rsidP="0026601E">
            <w:pPr>
              <w:rPr>
                <w:b/>
                <w:bCs/>
                <w:lang w:eastAsia="en-US"/>
              </w:rPr>
            </w:pPr>
            <w:r w:rsidRPr="00737FCC">
              <w:rPr>
                <w:b/>
                <w:bCs/>
                <w:lang w:eastAsia="en-US"/>
              </w:rPr>
              <w:t xml:space="preserve"> </w:t>
            </w:r>
          </w:p>
        </w:tc>
      </w:tr>
      <w:tr w:rsidR="00840ECF" w:rsidRPr="00737FCC" w14:paraId="7DC7C893" w14:textId="77777777" w:rsidTr="0026601E">
        <w:trPr>
          <w:trHeight w:val="1095"/>
        </w:trPr>
        <w:tc>
          <w:tcPr>
            <w:tcW w:w="4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619ECAF7" w14:textId="77777777" w:rsidR="00840ECF" w:rsidRPr="00737FCC" w:rsidRDefault="00840ECF" w:rsidP="0026601E">
            <w:pPr>
              <w:rPr>
                <w:lang w:eastAsia="en-US"/>
              </w:rPr>
            </w:pPr>
            <w:r w:rsidRPr="00737FCC">
              <w:rPr>
                <w:lang w:eastAsia="en-US"/>
              </w:rPr>
              <w:t>Hvilke arbeider som ble utført av entreprenøren selv, og hvilke arbeider som ble utført av under</w:t>
            </w:r>
            <w:r>
              <w:rPr>
                <w:lang w:eastAsia="en-US"/>
              </w:rPr>
              <w:t>entreprenører/</w:t>
            </w:r>
            <w:r w:rsidRPr="00737FCC">
              <w:rPr>
                <w:lang w:eastAsia="en-US"/>
              </w:rPr>
              <w:t xml:space="preserve"> kontraktsmedhjelpere. </w:t>
            </w:r>
          </w:p>
        </w:tc>
        <w:tc>
          <w:tcPr>
            <w:tcW w:w="9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DD59B9" w14:textId="77777777" w:rsidR="00840ECF" w:rsidRPr="00737FCC" w:rsidRDefault="00840ECF" w:rsidP="0026601E">
            <w:pPr>
              <w:rPr>
                <w:b/>
                <w:bCs/>
                <w:lang w:eastAsia="en-US"/>
              </w:rPr>
            </w:pPr>
            <w:r w:rsidRPr="00737FCC">
              <w:rPr>
                <w:b/>
                <w:bCs/>
                <w:lang w:eastAsia="en-US"/>
              </w:rPr>
              <w:t xml:space="preserve"> </w:t>
            </w:r>
          </w:p>
        </w:tc>
      </w:tr>
      <w:tr w:rsidR="00840ECF" w:rsidRPr="00737FCC" w14:paraId="61144E7D" w14:textId="77777777" w:rsidTr="0026601E">
        <w:trPr>
          <w:trHeight w:val="450"/>
        </w:trPr>
        <w:tc>
          <w:tcPr>
            <w:tcW w:w="4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74669C58" w14:textId="77777777" w:rsidR="00840ECF" w:rsidRPr="00737FCC" w:rsidRDefault="00840ECF" w:rsidP="0026601E">
            <w:pPr>
              <w:rPr>
                <w:lang w:eastAsia="en-US"/>
              </w:rPr>
            </w:pPr>
            <w:r w:rsidRPr="00737FCC">
              <w:rPr>
                <w:lang w:eastAsia="en-US"/>
              </w:rPr>
              <w:t xml:space="preserve">Referanseperson/kontaktperson hos oppdragsgiver med kontaktdata (telefonnummer og e-postadresse), og </w:t>
            </w:r>
            <w:r w:rsidRPr="00737FCC">
              <w:rPr>
                <w:lang w:eastAsia="en-US"/>
              </w:rPr>
              <w:lastRenderedPageBreak/>
              <w:t>angivelse av vedkommende sin rolle under kontrakten.</w:t>
            </w:r>
          </w:p>
        </w:tc>
        <w:tc>
          <w:tcPr>
            <w:tcW w:w="9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88E05F" w14:textId="77777777" w:rsidR="00840ECF" w:rsidRPr="00737FCC" w:rsidRDefault="00840ECF" w:rsidP="0026601E">
            <w:pPr>
              <w:rPr>
                <w:b/>
                <w:bCs/>
                <w:lang w:eastAsia="en-US"/>
              </w:rPr>
            </w:pPr>
            <w:r w:rsidRPr="00737FCC">
              <w:rPr>
                <w:b/>
                <w:bCs/>
                <w:lang w:eastAsia="en-US"/>
              </w:rPr>
              <w:lastRenderedPageBreak/>
              <w:t xml:space="preserve"> </w:t>
            </w:r>
          </w:p>
        </w:tc>
      </w:tr>
      <w:tr w:rsidR="00840ECF" w:rsidRPr="00737FCC" w14:paraId="21A12F7D" w14:textId="77777777" w:rsidTr="0026601E">
        <w:trPr>
          <w:trHeight w:val="450"/>
        </w:trPr>
        <w:tc>
          <w:tcPr>
            <w:tcW w:w="4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6313F12B" w14:textId="77777777" w:rsidR="00840ECF" w:rsidRPr="00737FCC" w:rsidRDefault="00840ECF" w:rsidP="0026601E">
            <w:pPr>
              <w:rPr>
                <w:lang w:eastAsia="en-US"/>
              </w:rPr>
            </w:pPr>
            <w:r w:rsidRPr="00737FCC">
              <w:rPr>
                <w:lang w:eastAsia="en-US"/>
              </w:rPr>
              <w:t>Hvilke sentrale arbeider gjelder denne referansen for.</w:t>
            </w:r>
          </w:p>
        </w:tc>
        <w:tc>
          <w:tcPr>
            <w:tcW w:w="9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17DDB5" w14:textId="77777777" w:rsidR="00840ECF" w:rsidRPr="00737FCC" w:rsidRDefault="00840ECF" w:rsidP="0026601E">
            <w:pPr>
              <w:rPr>
                <w:b/>
                <w:bCs/>
                <w:lang w:eastAsia="en-US"/>
              </w:rPr>
            </w:pPr>
          </w:p>
        </w:tc>
      </w:tr>
    </w:tbl>
    <w:p w14:paraId="3FA793DE" w14:textId="77777777" w:rsidR="00840ECF" w:rsidRPr="001C5DAB" w:rsidRDefault="00840ECF" w:rsidP="00840ECF"/>
    <w:p w14:paraId="1AE0941A" w14:textId="77777777" w:rsidR="00840ECF" w:rsidRPr="001C5DAB" w:rsidRDefault="00840ECF" w:rsidP="00840ECF">
      <w:r w:rsidRPr="001C5DAB">
        <w:t xml:space="preserve">En oversikt over hvilke firma som skal utføre og har erfaring med hvilke sentrale arbeider, samt hvilket referanseprosjekt denne erfaringen </w:t>
      </w:r>
      <w:proofErr w:type="gramStart"/>
      <w:r w:rsidRPr="001C5DAB">
        <w:t>fremgår</w:t>
      </w:r>
      <w:proofErr w:type="gramEnd"/>
      <w:r w:rsidRPr="001C5DAB">
        <w:t xml:space="preserve"> av.</w:t>
      </w:r>
    </w:p>
    <w:p w14:paraId="349E64DD" w14:textId="77777777" w:rsidR="00840ECF" w:rsidRPr="001C5DAB" w:rsidRDefault="00840ECF" w:rsidP="00840ECF"/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4783"/>
        <w:gridCol w:w="4784"/>
        <w:gridCol w:w="4784"/>
      </w:tblGrid>
      <w:tr w:rsidR="00840ECF" w:rsidRPr="001C5DAB" w14:paraId="3F1A4C7C" w14:textId="77777777" w:rsidTr="0026601E">
        <w:trPr>
          <w:trHeight w:val="300"/>
        </w:trPr>
        <w:tc>
          <w:tcPr>
            <w:tcW w:w="4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3B904DB3" w14:textId="77777777" w:rsidR="00840ECF" w:rsidRPr="001C5DAB" w:rsidRDefault="00840ECF" w:rsidP="0026601E">
            <w:pPr>
              <w:rPr>
                <w:rFonts w:eastAsia="Lucida Sans Unicode" w:cs="Lucida Sans Unicode"/>
                <w:color w:val="000000" w:themeColor="text1"/>
              </w:rPr>
            </w:pPr>
            <w:r w:rsidRPr="001C5DAB">
              <w:rPr>
                <w:rFonts w:eastAsia="Lucida Sans Unicode" w:cs="Lucida Sans Unicode"/>
                <w:color w:val="000000" w:themeColor="text1"/>
              </w:rPr>
              <w:t>Firma</w:t>
            </w:r>
          </w:p>
        </w:tc>
        <w:tc>
          <w:tcPr>
            <w:tcW w:w="4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2A019695" w14:textId="77777777" w:rsidR="00840ECF" w:rsidRPr="001C5DAB" w:rsidRDefault="00840ECF" w:rsidP="0026601E">
            <w:pPr>
              <w:rPr>
                <w:rFonts w:eastAsia="Lucida Sans Unicode" w:cs="Lucida Sans Unicode"/>
                <w:color w:val="000000" w:themeColor="text1"/>
              </w:rPr>
            </w:pPr>
            <w:r w:rsidRPr="001C5DAB">
              <w:rPr>
                <w:rFonts w:eastAsia="Lucida Sans Unicode" w:cs="Lucida Sans Unicode"/>
                <w:color w:val="000000" w:themeColor="text1"/>
              </w:rPr>
              <w:t>Sentrale arbeider</w:t>
            </w:r>
          </w:p>
        </w:tc>
        <w:tc>
          <w:tcPr>
            <w:tcW w:w="4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19FAA1B5" w14:textId="77777777" w:rsidR="00840ECF" w:rsidRPr="001C5DAB" w:rsidRDefault="00840ECF" w:rsidP="0026601E">
            <w:pPr>
              <w:rPr>
                <w:rFonts w:eastAsia="Lucida Sans Unicode" w:cs="Lucida Sans Unicode"/>
                <w:color w:val="000000" w:themeColor="text1"/>
              </w:rPr>
            </w:pPr>
            <w:r w:rsidRPr="001C5DAB">
              <w:rPr>
                <w:rFonts w:eastAsia="Lucida Sans Unicode" w:cs="Lucida Sans Unicode"/>
                <w:color w:val="000000" w:themeColor="text1"/>
              </w:rPr>
              <w:t>Referanse</w:t>
            </w:r>
          </w:p>
        </w:tc>
      </w:tr>
      <w:tr w:rsidR="00840ECF" w:rsidRPr="001C5DAB" w14:paraId="1C905B4A" w14:textId="77777777" w:rsidTr="0026601E">
        <w:trPr>
          <w:trHeight w:val="300"/>
        </w:trPr>
        <w:tc>
          <w:tcPr>
            <w:tcW w:w="4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F4FF92" w14:textId="77777777" w:rsidR="00840ECF" w:rsidRPr="001C5DAB" w:rsidRDefault="00840ECF" w:rsidP="0026601E">
            <w:pPr>
              <w:rPr>
                <w:rFonts w:eastAsia="Lucida Sans Unicode" w:cs="Lucida Sans Unicode"/>
              </w:rPr>
            </w:pPr>
            <w:r w:rsidRPr="001C5DAB">
              <w:rPr>
                <w:rFonts w:eastAsia="Lucida Sans Unicode" w:cs="Lucida Sans Unicode"/>
              </w:rPr>
              <w:t xml:space="preserve"> </w:t>
            </w:r>
          </w:p>
        </w:tc>
        <w:tc>
          <w:tcPr>
            <w:tcW w:w="4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FD6BAA" w14:textId="77777777" w:rsidR="00840ECF" w:rsidRPr="001C5DAB" w:rsidRDefault="00840ECF" w:rsidP="0026601E">
            <w:pPr>
              <w:rPr>
                <w:rFonts w:eastAsia="Lucida Sans Unicode" w:cs="Lucida Sans Unicode"/>
              </w:rPr>
            </w:pPr>
            <w:r w:rsidRPr="001C5DAB">
              <w:rPr>
                <w:rFonts w:eastAsia="Lucida Sans Unicode" w:cs="Lucida Sans Unicode"/>
              </w:rPr>
              <w:t xml:space="preserve"> </w:t>
            </w:r>
          </w:p>
        </w:tc>
        <w:tc>
          <w:tcPr>
            <w:tcW w:w="4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183AB0" w14:textId="77777777" w:rsidR="00840ECF" w:rsidRPr="001C5DAB" w:rsidRDefault="00840ECF" w:rsidP="0026601E">
            <w:pPr>
              <w:rPr>
                <w:rFonts w:eastAsia="Lucida Sans Unicode" w:cs="Lucida Sans Unicode"/>
              </w:rPr>
            </w:pPr>
            <w:r w:rsidRPr="001C5DAB">
              <w:rPr>
                <w:rFonts w:eastAsia="Lucida Sans Unicode" w:cs="Lucida Sans Unicode"/>
              </w:rPr>
              <w:t xml:space="preserve"> </w:t>
            </w:r>
          </w:p>
        </w:tc>
      </w:tr>
      <w:tr w:rsidR="00840ECF" w:rsidRPr="001C5DAB" w14:paraId="610D628B" w14:textId="77777777" w:rsidTr="0026601E">
        <w:trPr>
          <w:trHeight w:val="300"/>
        </w:trPr>
        <w:tc>
          <w:tcPr>
            <w:tcW w:w="4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0AE831" w14:textId="77777777" w:rsidR="00840ECF" w:rsidRPr="001C5DAB" w:rsidRDefault="00840ECF" w:rsidP="0026601E">
            <w:pPr>
              <w:rPr>
                <w:rFonts w:eastAsia="Lucida Sans Unicode" w:cs="Lucida Sans Unicode"/>
              </w:rPr>
            </w:pPr>
            <w:r w:rsidRPr="001C5DAB">
              <w:rPr>
                <w:rFonts w:eastAsia="Lucida Sans Unicode" w:cs="Lucida Sans Unicode"/>
              </w:rPr>
              <w:t xml:space="preserve"> </w:t>
            </w:r>
          </w:p>
        </w:tc>
        <w:tc>
          <w:tcPr>
            <w:tcW w:w="4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7A967C" w14:textId="77777777" w:rsidR="00840ECF" w:rsidRPr="001C5DAB" w:rsidRDefault="00840ECF" w:rsidP="0026601E">
            <w:pPr>
              <w:rPr>
                <w:rFonts w:eastAsia="Lucida Sans Unicode" w:cs="Lucida Sans Unicode"/>
              </w:rPr>
            </w:pPr>
            <w:r w:rsidRPr="001C5DAB">
              <w:rPr>
                <w:rFonts w:eastAsia="Lucida Sans Unicode" w:cs="Lucida Sans Unicode"/>
              </w:rPr>
              <w:t xml:space="preserve"> </w:t>
            </w:r>
          </w:p>
        </w:tc>
        <w:tc>
          <w:tcPr>
            <w:tcW w:w="4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EC0876" w14:textId="77777777" w:rsidR="00840ECF" w:rsidRPr="001C5DAB" w:rsidRDefault="00840ECF" w:rsidP="0026601E">
            <w:pPr>
              <w:rPr>
                <w:rFonts w:eastAsia="Lucida Sans Unicode" w:cs="Lucida Sans Unicode"/>
              </w:rPr>
            </w:pPr>
            <w:r w:rsidRPr="001C5DAB">
              <w:rPr>
                <w:rFonts w:eastAsia="Lucida Sans Unicode" w:cs="Lucida Sans Unicode"/>
              </w:rPr>
              <w:t xml:space="preserve"> </w:t>
            </w:r>
          </w:p>
        </w:tc>
      </w:tr>
      <w:tr w:rsidR="00840ECF" w:rsidRPr="001C5DAB" w14:paraId="490724BA" w14:textId="77777777" w:rsidTr="0026601E">
        <w:trPr>
          <w:trHeight w:val="300"/>
        </w:trPr>
        <w:tc>
          <w:tcPr>
            <w:tcW w:w="4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8A59DE" w14:textId="77777777" w:rsidR="00840ECF" w:rsidRPr="001C5DAB" w:rsidRDefault="00840ECF" w:rsidP="0026601E">
            <w:pPr>
              <w:rPr>
                <w:rFonts w:eastAsia="Lucida Sans Unicode" w:cs="Lucida Sans Unicode"/>
              </w:rPr>
            </w:pPr>
            <w:r w:rsidRPr="001C5DAB">
              <w:rPr>
                <w:rFonts w:eastAsia="Lucida Sans Unicode" w:cs="Lucida Sans Unicode"/>
              </w:rPr>
              <w:t xml:space="preserve"> </w:t>
            </w:r>
          </w:p>
        </w:tc>
        <w:tc>
          <w:tcPr>
            <w:tcW w:w="4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A67EA7" w14:textId="77777777" w:rsidR="00840ECF" w:rsidRPr="001C5DAB" w:rsidRDefault="00840ECF" w:rsidP="0026601E">
            <w:pPr>
              <w:rPr>
                <w:rFonts w:eastAsia="Lucida Sans Unicode" w:cs="Lucida Sans Unicode"/>
              </w:rPr>
            </w:pPr>
            <w:r w:rsidRPr="001C5DAB">
              <w:rPr>
                <w:rFonts w:eastAsia="Lucida Sans Unicode" w:cs="Lucida Sans Unicode"/>
              </w:rPr>
              <w:t xml:space="preserve"> </w:t>
            </w:r>
          </w:p>
        </w:tc>
        <w:tc>
          <w:tcPr>
            <w:tcW w:w="4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D55A0D0" w14:textId="77777777" w:rsidR="00840ECF" w:rsidRPr="001C5DAB" w:rsidRDefault="00840ECF" w:rsidP="0026601E">
            <w:pPr>
              <w:rPr>
                <w:rFonts w:eastAsia="Lucida Sans Unicode" w:cs="Lucida Sans Unicode"/>
              </w:rPr>
            </w:pPr>
            <w:r w:rsidRPr="001C5DAB">
              <w:rPr>
                <w:rFonts w:eastAsia="Lucida Sans Unicode" w:cs="Lucida Sans Unicode"/>
              </w:rPr>
              <w:t xml:space="preserve"> </w:t>
            </w:r>
          </w:p>
        </w:tc>
      </w:tr>
      <w:tr w:rsidR="00840ECF" w:rsidRPr="001C5DAB" w14:paraId="6BEEB68A" w14:textId="77777777" w:rsidTr="0026601E">
        <w:trPr>
          <w:trHeight w:val="300"/>
        </w:trPr>
        <w:tc>
          <w:tcPr>
            <w:tcW w:w="4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18D341" w14:textId="77777777" w:rsidR="00840ECF" w:rsidRPr="001C5DAB" w:rsidRDefault="00840ECF" w:rsidP="0026601E">
            <w:pPr>
              <w:rPr>
                <w:rFonts w:eastAsia="Lucida Sans Unicode" w:cs="Lucida Sans Unicode"/>
              </w:rPr>
            </w:pPr>
            <w:r w:rsidRPr="001C5DAB">
              <w:rPr>
                <w:rFonts w:eastAsia="Lucida Sans Unicode" w:cs="Lucida Sans Unicode"/>
              </w:rPr>
              <w:t xml:space="preserve"> </w:t>
            </w:r>
          </w:p>
        </w:tc>
        <w:tc>
          <w:tcPr>
            <w:tcW w:w="4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6D3CBA" w14:textId="77777777" w:rsidR="00840ECF" w:rsidRPr="001C5DAB" w:rsidRDefault="00840ECF" w:rsidP="0026601E">
            <w:pPr>
              <w:rPr>
                <w:rFonts w:eastAsia="Lucida Sans Unicode" w:cs="Lucida Sans Unicode"/>
              </w:rPr>
            </w:pPr>
            <w:r w:rsidRPr="001C5DAB">
              <w:rPr>
                <w:rFonts w:eastAsia="Lucida Sans Unicode" w:cs="Lucida Sans Unicode"/>
              </w:rPr>
              <w:t xml:space="preserve"> </w:t>
            </w:r>
          </w:p>
        </w:tc>
        <w:tc>
          <w:tcPr>
            <w:tcW w:w="4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BF9CC9" w14:textId="77777777" w:rsidR="00840ECF" w:rsidRPr="001C5DAB" w:rsidRDefault="00840ECF" w:rsidP="0026601E">
            <w:pPr>
              <w:rPr>
                <w:rFonts w:eastAsia="Lucida Sans Unicode" w:cs="Lucida Sans Unicode"/>
              </w:rPr>
            </w:pPr>
            <w:r w:rsidRPr="001C5DAB">
              <w:rPr>
                <w:rFonts w:eastAsia="Lucida Sans Unicode" w:cs="Lucida Sans Unicode"/>
              </w:rPr>
              <w:t xml:space="preserve"> </w:t>
            </w:r>
          </w:p>
        </w:tc>
      </w:tr>
      <w:tr w:rsidR="00840ECF" w:rsidRPr="001C5DAB" w14:paraId="64D0C92B" w14:textId="77777777" w:rsidTr="0026601E">
        <w:trPr>
          <w:trHeight w:val="300"/>
        </w:trPr>
        <w:tc>
          <w:tcPr>
            <w:tcW w:w="4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DDBF13" w14:textId="77777777" w:rsidR="00840ECF" w:rsidRPr="001C5DAB" w:rsidRDefault="00840ECF" w:rsidP="0026601E">
            <w:pPr>
              <w:rPr>
                <w:rFonts w:eastAsia="Lucida Sans Unicode" w:cs="Lucida Sans Unicode"/>
              </w:rPr>
            </w:pPr>
            <w:r w:rsidRPr="001C5DAB">
              <w:rPr>
                <w:rFonts w:eastAsia="Lucida Sans Unicode" w:cs="Lucida Sans Unicode"/>
              </w:rPr>
              <w:t xml:space="preserve"> </w:t>
            </w:r>
          </w:p>
        </w:tc>
        <w:tc>
          <w:tcPr>
            <w:tcW w:w="4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F807F5" w14:textId="77777777" w:rsidR="00840ECF" w:rsidRPr="001C5DAB" w:rsidRDefault="00840ECF" w:rsidP="0026601E">
            <w:pPr>
              <w:rPr>
                <w:rFonts w:eastAsia="Lucida Sans Unicode" w:cs="Lucida Sans Unicode"/>
              </w:rPr>
            </w:pPr>
            <w:r w:rsidRPr="001C5DAB">
              <w:rPr>
                <w:rFonts w:eastAsia="Lucida Sans Unicode" w:cs="Lucida Sans Unicode"/>
              </w:rPr>
              <w:t xml:space="preserve"> </w:t>
            </w:r>
          </w:p>
        </w:tc>
        <w:tc>
          <w:tcPr>
            <w:tcW w:w="4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56037E" w14:textId="77777777" w:rsidR="00840ECF" w:rsidRPr="001C5DAB" w:rsidRDefault="00840ECF" w:rsidP="0026601E">
            <w:pPr>
              <w:rPr>
                <w:rFonts w:eastAsia="Lucida Sans Unicode" w:cs="Lucida Sans Unicode"/>
              </w:rPr>
            </w:pPr>
            <w:r w:rsidRPr="001C5DAB">
              <w:rPr>
                <w:rFonts w:eastAsia="Lucida Sans Unicode" w:cs="Lucida Sans Unicode"/>
              </w:rPr>
              <w:t xml:space="preserve"> </w:t>
            </w:r>
          </w:p>
        </w:tc>
      </w:tr>
    </w:tbl>
    <w:p w14:paraId="38C27301" w14:textId="77777777" w:rsidR="00840ECF" w:rsidRPr="001C5DAB" w:rsidRDefault="00840ECF" w:rsidP="00840ECF"/>
    <w:p w14:paraId="16C2B4EC" w14:textId="77777777" w:rsidR="00840ECF" w:rsidRPr="001C5DAB" w:rsidRDefault="00840ECF" w:rsidP="00840ECF">
      <w:pPr>
        <w:pStyle w:val="Overskrift3"/>
        <w:numPr>
          <w:ilvl w:val="2"/>
          <w:numId w:val="37"/>
        </w:numPr>
      </w:pPr>
      <w:bookmarkStart w:id="109" w:name="_Toc477340242"/>
      <w:bookmarkStart w:id="110" w:name="_Toc477353262"/>
      <w:bookmarkStart w:id="111" w:name="_Toc478030314"/>
      <w:bookmarkStart w:id="112" w:name="_Toc218769795"/>
      <w:bookmarkStart w:id="113" w:name="_Toc495658517"/>
      <w:bookmarkStart w:id="114" w:name="_Toc25325041"/>
      <w:r w:rsidRPr="001C5DAB">
        <w:t>Helse, miljø og sikkerhet</w:t>
      </w:r>
      <w:bookmarkEnd w:id="109"/>
      <w:bookmarkEnd w:id="110"/>
      <w:bookmarkEnd w:id="111"/>
      <w:r w:rsidRPr="001C5DAB">
        <w:t xml:space="preserve"> (HMS) og kvalitet</w:t>
      </w:r>
      <w:bookmarkEnd w:id="112"/>
      <w:r w:rsidRPr="001C5DAB">
        <w:t xml:space="preserve"> </w:t>
      </w:r>
      <w:bookmarkEnd w:id="113"/>
      <w:bookmarkEnd w:id="114"/>
    </w:p>
    <w:p w14:paraId="46A3871E" w14:textId="77777777" w:rsidR="00840ECF" w:rsidRPr="00C9693F" w:rsidRDefault="00840ECF" w:rsidP="00840ECF">
      <w:pPr>
        <w:pStyle w:val="Overskrift4"/>
        <w:numPr>
          <w:ilvl w:val="3"/>
          <w:numId w:val="37"/>
        </w:numPr>
      </w:pPr>
      <w:bookmarkStart w:id="115" w:name="_Toc495658520"/>
      <w:bookmarkStart w:id="116" w:name="_Toc25325043"/>
      <w:bookmarkStart w:id="117" w:name="_Toc218769796"/>
      <w:r w:rsidRPr="00C9693F">
        <w:t>Miljøstyring – jf. kapittel B2 punkt 2.5.</w:t>
      </w:r>
      <w:bookmarkEnd w:id="115"/>
      <w:bookmarkEnd w:id="116"/>
      <w:r w:rsidRPr="00C9693F">
        <w:t>1</w:t>
      </w:r>
      <w:bookmarkEnd w:id="117"/>
    </w:p>
    <w:p w14:paraId="0A836B62" w14:textId="77777777" w:rsidR="00840ECF" w:rsidRPr="00C9693F" w:rsidRDefault="00840ECF" w:rsidP="00840ECF">
      <w:r w:rsidRPr="00C9693F">
        <w:t>Ikke aktuelt</w:t>
      </w:r>
    </w:p>
    <w:p w14:paraId="6EBB4E23" w14:textId="77777777" w:rsidR="00840ECF" w:rsidRPr="00C9693F" w:rsidRDefault="00840ECF" w:rsidP="00840ECF"/>
    <w:p w14:paraId="22B1961E" w14:textId="77777777" w:rsidR="00840ECF" w:rsidRPr="00C9693F" w:rsidRDefault="00840ECF" w:rsidP="00840ECF">
      <w:pPr>
        <w:pStyle w:val="Overskrift4"/>
        <w:numPr>
          <w:ilvl w:val="3"/>
          <w:numId w:val="37"/>
        </w:numPr>
      </w:pPr>
      <w:bookmarkStart w:id="118" w:name="_Toc495658521"/>
      <w:bookmarkStart w:id="119" w:name="_Toc25325044"/>
      <w:bookmarkStart w:id="120" w:name="_Toc218769797"/>
      <w:r w:rsidRPr="00C9693F">
        <w:t>Kvalitetsstyring – jf. kapittel B2 punkt 2.5.</w:t>
      </w:r>
      <w:bookmarkEnd w:id="118"/>
      <w:bookmarkEnd w:id="119"/>
      <w:r w:rsidRPr="00C9693F">
        <w:t>2</w:t>
      </w:r>
      <w:bookmarkEnd w:id="120"/>
      <w:r w:rsidRPr="00C9693F">
        <w:t xml:space="preserve"> </w:t>
      </w:r>
    </w:p>
    <w:p w14:paraId="11D8CB0D" w14:textId="77777777" w:rsidR="00840ECF" w:rsidRPr="00C9693F" w:rsidRDefault="00840ECF" w:rsidP="00840ECF">
      <w:r w:rsidRPr="00C9693F">
        <w:t>Ikke aktuelt</w:t>
      </w:r>
    </w:p>
    <w:p w14:paraId="44F27682" w14:textId="77777777" w:rsidR="00840ECF" w:rsidRPr="001C5DAB" w:rsidRDefault="00840ECF" w:rsidP="00840ECF">
      <w:pPr>
        <w:spacing w:line="276" w:lineRule="auto"/>
        <w:contextualSpacing/>
        <w:rPr>
          <w:rFonts w:eastAsiaTheme="minorHAnsi"/>
        </w:rPr>
      </w:pPr>
      <w:r w:rsidRPr="001C5DAB">
        <w:rPr>
          <w:rFonts w:eastAsiaTheme="minorHAnsi"/>
        </w:rPr>
        <w:tab/>
      </w:r>
    </w:p>
    <w:p w14:paraId="24B92954" w14:textId="77777777" w:rsidR="00840ECF" w:rsidRPr="001C5DAB" w:rsidRDefault="00840ECF" w:rsidP="00840ECF">
      <w:pPr>
        <w:pStyle w:val="Overskrift3"/>
        <w:numPr>
          <w:ilvl w:val="2"/>
          <w:numId w:val="37"/>
        </w:numPr>
      </w:pPr>
      <w:bookmarkStart w:id="121" w:name="_Toc218769798"/>
      <w:bookmarkStart w:id="122" w:name="_Toc25325045"/>
      <w:bookmarkStart w:id="123" w:name="_Toc495658522"/>
      <w:r w:rsidRPr="001C5DAB">
        <w:t>Skatteattest</w:t>
      </w:r>
      <w:bookmarkEnd w:id="121"/>
      <w:r w:rsidRPr="001C5DAB">
        <w:t xml:space="preserve"> </w:t>
      </w:r>
      <w:bookmarkEnd w:id="122"/>
    </w:p>
    <w:p w14:paraId="6E7335A8" w14:textId="77777777" w:rsidR="00840ECF" w:rsidRPr="001C5DAB" w:rsidRDefault="00840ECF" w:rsidP="00840ECF">
      <w:r>
        <w:t>Entreprenør</w:t>
      </w:r>
      <w:r w:rsidRPr="001C5DAB">
        <w:t xml:space="preserve"> skal levere skatteattest i tråd med bestemmelsen i kapittel B2 punkt 3.2. </w:t>
      </w:r>
    </w:p>
    <w:p w14:paraId="54DE6C6F" w14:textId="77777777" w:rsidR="00840ECF" w:rsidRDefault="00840ECF" w:rsidP="00840ECF"/>
    <w:p w14:paraId="73F2C8A5" w14:textId="77777777" w:rsidR="00840ECF" w:rsidRPr="001C5DAB" w:rsidRDefault="00840ECF" w:rsidP="00840ECF"/>
    <w:p w14:paraId="4408587A" w14:textId="77777777" w:rsidR="00840ECF" w:rsidRPr="001C5DAB" w:rsidRDefault="00840ECF" w:rsidP="00840ECF">
      <w:pPr>
        <w:pStyle w:val="Overskrift3"/>
        <w:numPr>
          <w:ilvl w:val="2"/>
          <w:numId w:val="37"/>
        </w:numPr>
      </w:pPr>
      <w:bookmarkStart w:id="124" w:name="_Toc25325046"/>
      <w:bookmarkStart w:id="125" w:name="_Toc218769799"/>
      <w:r w:rsidRPr="001C5DAB">
        <w:t>Vedlegg</w:t>
      </w:r>
      <w:bookmarkEnd w:id="123"/>
      <w:bookmarkEnd w:id="124"/>
      <w:bookmarkEnd w:id="125"/>
    </w:p>
    <w:p w14:paraId="0F3727F3" w14:textId="77777777" w:rsidR="00840ECF" w:rsidRPr="001C5DAB" w:rsidRDefault="00840ECF" w:rsidP="00840ECF">
      <w:r w:rsidRPr="001C5DAB">
        <w:lastRenderedPageBreak/>
        <w:t xml:space="preserve">I dette skjemaet </w:t>
      </w:r>
      <w:proofErr w:type="gramStart"/>
      <w:r w:rsidRPr="001C5DAB">
        <w:t>fremgår</w:t>
      </w:r>
      <w:proofErr w:type="gramEnd"/>
      <w:r w:rsidRPr="001C5DAB">
        <w:t xml:space="preserve"> følgende vedlegg:</w:t>
      </w:r>
    </w:p>
    <w:p w14:paraId="520450C5" w14:textId="77777777" w:rsidR="00840ECF" w:rsidRDefault="00840ECF" w:rsidP="00840ECF">
      <w:r w:rsidRPr="001C5DAB">
        <w:t xml:space="preserve">Vedlegg 1: Mal forpliktelseserklæring </w:t>
      </w:r>
    </w:p>
    <w:p w14:paraId="0A9B77F3" w14:textId="77777777" w:rsidR="00840ECF" w:rsidRPr="001C5DAB" w:rsidRDefault="00840ECF" w:rsidP="00840ECF">
      <w:r w:rsidRPr="006C5096">
        <w:t>Vedlegg 2: Mal Solidaransvarserklæring</w:t>
      </w:r>
    </w:p>
    <w:p w14:paraId="09556BB7" w14:textId="77777777" w:rsidR="00840ECF" w:rsidRPr="001C5DAB" w:rsidRDefault="00840ECF" w:rsidP="00840ECF">
      <w:r w:rsidRPr="001C5DAB">
        <w:t xml:space="preserve">Vedlegg </w:t>
      </w:r>
      <w:r>
        <w:t>3</w:t>
      </w:r>
      <w:r w:rsidRPr="001C5DAB">
        <w:t>: Fullmakt utvidet skatteattest</w:t>
      </w:r>
    </w:p>
    <w:p w14:paraId="2D11F511" w14:textId="77777777" w:rsidR="00840ECF" w:rsidRPr="001C5DAB" w:rsidRDefault="00840ECF" w:rsidP="00840ECF">
      <w:r w:rsidRPr="00C9730C">
        <w:t xml:space="preserve">Vedlegg </w:t>
      </w:r>
      <w:r>
        <w:t>4</w:t>
      </w:r>
      <w:r w:rsidRPr="00C9730C">
        <w:t>: Egenerklæring om forholdet til gjeldende sanksjonslovgivning</w:t>
      </w:r>
    </w:p>
    <w:p w14:paraId="24F35FC0" w14:textId="77777777" w:rsidR="00840ECF" w:rsidRPr="001C5DAB" w:rsidRDefault="00840ECF" w:rsidP="00840ECF"/>
    <w:p w14:paraId="27AD02AC" w14:textId="77777777" w:rsidR="00840ECF" w:rsidRPr="001C5DAB" w:rsidRDefault="00840ECF" w:rsidP="00840ECF"/>
    <w:p w14:paraId="334C439F" w14:textId="77777777" w:rsidR="00840ECF" w:rsidRDefault="00840ECF" w:rsidP="00840ECF">
      <w:pPr>
        <w:spacing w:after="200" w:line="276" w:lineRule="auto"/>
        <w:rPr>
          <w:b/>
        </w:rPr>
      </w:pPr>
    </w:p>
    <w:p w14:paraId="0FCAFB03" w14:textId="77777777" w:rsidR="00840ECF" w:rsidRDefault="00840ECF" w:rsidP="00840ECF">
      <w:pPr>
        <w:rPr>
          <w:b/>
        </w:rPr>
        <w:sectPr w:rsidR="00840ECF" w:rsidSect="00840ECF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6838" w:h="11906" w:orient="landscape" w:code="9"/>
          <w:pgMar w:top="1418" w:right="1418" w:bottom="1418" w:left="1418" w:header="720" w:footer="142" w:gutter="0"/>
          <w:cols w:space="708"/>
          <w:docGrid w:linePitch="360"/>
        </w:sectPr>
      </w:pPr>
    </w:p>
    <w:p w14:paraId="790C6A2B" w14:textId="77777777" w:rsidR="00840ECF" w:rsidRPr="001C5DAB" w:rsidRDefault="00840ECF" w:rsidP="00840ECF">
      <w:pPr>
        <w:rPr>
          <w:b/>
        </w:rPr>
      </w:pPr>
      <w:r w:rsidRPr="001C5DAB">
        <w:rPr>
          <w:b/>
        </w:rPr>
        <w:lastRenderedPageBreak/>
        <w:t>Vedlegg 1</w:t>
      </w:r>
    </w:p>
    <w:p w14:paraId="6C51E9C8" w14:textId="77777777" w:rsidR="00840ECF" w:rsidRPr="001C5DAB" w:rsidRDefault="00840ECF" w:rsidP="00840ECF">
      <w:pPr>
        <w:rPr>
          <w:rFonts w:ascii="Arial" w:hAnsi="Arial" w:cs="Arial"/>
          <w:b/>
        </w:rPr>
      </w:pPr>
    </w:p>
    <w:p w14:paraId="1D8288BB" w14:textId="77777777" w:rsidR="00840ECF" w:rsidRPr="001C5DAB" w:rsidRDefault="00840ECF" w:rsidP="00840ECF">
      <w:r w:rsidRPr="001C5DAB">
        <w:t xml:space="preserve">Der </w:t>
      </w:r>
      <w:r>
        <w:t>entreprenøren</w:t>
      </w:r>
      <w:r w:rsidRPr="001C5DAB">
        <w:t xml:space="preserve"> eller et felle</w:t>
      </w:r>
      <w:r>
        <w:t>s</w:t>
      </w:r>
      <w:r w:rsidRPr="001C5DAB">
        <w:t xml:space="preserve">skap støtter seg på kapasiteten til en annen virksomhet for å bli kvalifisert jf. B2, benyttes følgende forpliktelseserklæring. </w:t>
      </w:r>
    </w:p>
    <w:p w14:paraId="33C43724" w14:textId="77777777" w:rsidR="00840ECF" w:rsidRPr="001C5DAB" w:rsidRDefault="00840ECF" w:rsidP="00840ECF">
      <w:pPr>
        <w:rPr>
          <w:rFonts w:ascii="Arial" w:hAnsi="Arial" w:cs="Arial"/>
        </w:rPr>
      </w:pPr>
    </w:p>
    <w:p w14:paraId="09842551" w14:textId="77777777" w:rsidR="00840ECF" w:rsidRPr="001C5DAB" w:rsidRDefault="00840ECF" w:rsidP="00840ECF">
      <w:pPr>
        <w:rPr>
          <w:rFonts w:ascii="Arial" w:hAnsi="Arial" w:cs="Arial"/>
        </w:rPr>
      </w:pPr>
    </w:p>
    <w:p w14:paraId="2D98419C" w14:textId="77777777" w:rsidR="00840ECF" w:rsidRPr="001C5DAB" w:rsidRDefault="00840ECF" w:rsidP="00840ECF">
      <w:pPr>
        <w:jc w:val="center"/>
      </w:pPr>
      <w:r w:rsidRPr="001C5DAB">
        <w:rPr>
          <w:rFonts w:ascii="Arial" w:hAnsi="Arial" w:cs="Arial"/>
        </w:rPr>
        <w:t>***</w:t>
      </w:r>
    </w:p>
    <w:p w14:paraId="4519C574" w14:textId="77777777" w:rsidR="00840ECF" w:rsidRPr="001C5DAB" w:rsidRDefault="00840ECF" w:rsidP="00840ECF"/>
    <w:p w14:paraId="08B8CD6F" w14:textId="77777777" w:rsidR="00840ECF" w:rsidRPr="001C5DAB" w:rsidRDefault="00840ECF" w:rsidP="00840ECF">
      <w:pPr>
        <w:rPr>
          <w:b/>
        </w:rPr>
      </w:pPr>
      <w:r w:rsidRPr="001C5DAB">
        <w:rPr>
          <w:rFonts w:ascii="Arial" w:hAnsi="Arial" w:cs="Arial"/>
          <w:b/>
        </w:rPr>
        <w:t>MAL FORPLIKTELSESERKLÆRING</w:t>
      </w:r>
    </w:p>
    <w:p w14:paraId="34ADCA15" w14:textId="77777777" w:rsidR="00840ECF" w:rsidRPr="001C5DAB" w:rsidRDefault="00840ECF" w:rsidP="00840ECF">
      <w:pPr>
        <w:jc w:val="center"/>
      </w:pPr>
    </w:p>
    <w:p w14:paraId="0A2E484C" w14:textId="77777777" w:rsidR="00840ECF" w:rsidRPr="001C5DAB" w:rsidRDefault="00840ECF" w:rsidP="00840ECF"/>
    <w:p w14:paraId="2C9835B8" w14:textId="77777777" w:rsidR="00840ECF" w:rsidRPr="001C5DAB" w:rsidRDefault="00840ECF" w:rsidP="00840ECF"/>
    <w:p w14:paraId="6651B0D4" w14:textId="77777777" w:rsidR="00840ECF" w:rsidRPr="001C5DAB" w:rsidRDefault="00840ECF" w:rsidP="00840ECF">
      <w:r w:rsidRPr="001C5DAB">
        <w:t>Firma … … … … … … … … … … stiller sin kompetanse og kapasitet til rådighet til</w:t>
      </w:r>
    </w:p>
    <w:p w14:paraId="66F99ED0" w14:textId="77777777" w:rsidR="00840ECF" w:rsidRPr="001C5DAB" w:rsidRDefault="00840ECF" w:rsidP="00840ECF"/>
    <w:p w14:paraId="114E7DB0" w14:textId="77777777" w:rsidR="00840ECF" w:rsidRPr="001C5DAB" w:rsidRDefault="00840ECF" w:rsidP="00840ECF">
      <w:r w:rsidRPr="001C5DAB">
        <w:t xml:space="preserve">firma … … … … … … … … … … i </w:t>
      </w:r>
      <w:r>
        <w:t xml:space="preserve">prosjektet </w:t>
      </w:r>
      <w:r w:rsidRPr="00C9693F">
        <w:rPr>
          <w:b/>
          <w:bCs/>
        </w:rPr>
        <w:t>Rv. 555 Lyderhorntunnelen AID</w:t>
      </w:r>
      <w:r w:rsidRPr="001C5DAB">
        <w:t xml:space="preserve"> for å bli kvalifisert, for følgende kvalifikasjonskrav/sentrale arbeider i henhold til B2 2.4: </w:t>
      </w:r>
    </w:p>
    <w:p w14:paraId="0B38808A" w14:textId="77777777" w:rsidR="00840ECF" w:rsidRPr="001C5DAB" w:rsidRDefault="00840ECF" w:rsidP="00840ECF"/>
    <w:p w14:paraId="11A7D912" w14:textId="77777777" w:rsidR="00840ECF" w:rsidRPr="001C5DAB" w:rsidRDefault="00840ECF" w:rsidP="00840ECF"/>
    <w:p w14:paraId="6F3F3E16" w14:textId="77777777" w:rsidR="00840ECF" w:rsidRPr="001C5DAB" w:rsidRDefault="00840ECF" w:rsidP="00840ECF">
      <w:r w:rsidRPr="001C5DAB">
        <w:t>-</w:t>
      </w:r>
    </w:p>
    <w:p w14:paraId="683DB4D2" w14:textId="77777777" w:rsidR="00840ECF" w:rsidRPr="001C5DAB" w:rsidRDefault="00840ECF" w:rsidP="00840ECF">
      <w:r w:rsidRPr="001C5DAB">
        <w:t>-</w:t>
      </w:r>
    </w:p>
    <w:p w14:paraId="224ECC9C" w14:textId="77777777" w:rsidR="00840ECF" w:rsidRPr="001C5DAB" w:rsidRDefault="00840ECF" w:rsidP="00840ECF">
      <w:r w:rsidRPr="001C5DAB">
        <w:t>-</w:t>
      </w:r>
    </w:p>
    <w:p w14:paraId="440C3ADD" w14:textId="77777777" w:rsidR="00840ECF" w:rsidRPr="001C5DAB" w:rsidRDefault="00840ECF" w:rsidP="00840ECF"/>
    <w:p w14:paraId="243B00FC" w14:textId="77777777" w:rsidR="00840ECF" w:rsidRPr="001C5DAB" w:rsidRDefault="00840ECF" w:rsidP="00840ECF"/>
    <w:p w14:paraId="06A18F14" w14:textId="77777777" w:rsidR="00840ECF" w:rsidRPr="001C5DAB" w:rsidRDefault="00840ECF" w:rsidP="00840ECF"/>
    <w:p w14:paraId="7EFAA956" w14:textId="77777777" w:rsidR="00840ECF" w:rsidRPr="001C5DAB" w:rsidRDefault="00840ECF" w:rsidP="00840ECF"/>
    <w:p w14:paraId="713F357C" w14:textId="77777777" w:rsidR="00840ECF" w:rsidRPr="001C5DAB" w:rsidRDefault="00840ECF" w:rsidP="00840ECF"/>
    <w:p w14:paraId="20F3CFF5" w14:textId="77777777" w:rsidR="00840ECF" w:rsidRPr="001C5DAB" w:rsidRDefault="00840ECF" w:rsidP="00840ECF"/>
    <w:p w14:paraId="447DB1DC" w14:textId="77777777" w:rsidR="00840ECF" w:rsidRPr="001C5DAB" w:rsidRDefault="00840ECF" w:rsidP="00840ECF">
      <w:r w:rsidRPr="001C5DAB">
        <w:t xml:space="preserve">Dato: </w:t>
      </w:r>
    </w:p>
    <w:p w14:paraId="251D262E" w14:textId="77777777" w:rsidR="00840ECF" w:rsidRPr="001C5DAB" w:rsidRDefault="00840ECF" w:rsidP="00840ECF"/>
    <w:p w14:paraId="6A4E83B5" w14:textId="77777777" w:rsidR="00840ECF" w:rsidRPr="001C5DAB" w:rsidRDefault="00840ECF" w:rsidP="00840ECF">
      <w:r w:rsidRPr="001C5DAB">
        <w:t>For … … … … … … … … … …</w:t>
      </w:r>
    </w:p>
    <w:p w14:paraId="611F9E27" w14:textId="77777777" w:rsidR="00840ECF" w:rsidRPr="001C5DAB" w:rsidRDefault="00840ECF" w:rsidP="00840ECF"/>
    <w:p w14:paraId="1503317C" w14:textId="77777777" w:rsidR="00840ECF" w:rsidRPr="001C5DAB" w:rsidRDefault="00840ECF" w:rsidP="00840ECF"/>
    <w:p w14:paraId="368E2A6E" w14:textId="77777777" w:rsidR="00840ECF" w:rsidRPr="001C5DAB" w:rsidRDefault="00840ECF" w:rsidP="00840ECF"/>
    <w:p w14:paraId="06FE8346" w14:textId="77777777" w:rsidR="00840ECF" w:rsidRPr="001C5DAB" w:rsidRDefault="00840ECF" w:rsidP="00840ECF">
      <w:r w:rsidRPr="001C5DAB">
        <w:t>… … … … … … … … … … … …</w:t>
      </w:r>
    </w:p>
    <w:p w14:paraId="6CFEC894" w14:textId="77777777" w:rsidR="00840ECF" w:rsidRPr="001C5DAB" w:rsidRDefault="00840ECF" w:rsidP="00840ECF">
      <w:r w:rsidRPr="001C5DAB">
        <w:t>Signatur</w:t>
      </w:r>
    </w:p>
    <w:p w14:paraId="0561BFCB" w14:textId="77777777" w:rsidR="00840ECF" w:rsidRPr="001C5DAB" w:rsidRDefault="00840ECF" w:rsidP="00840ECF">
      <w:pPr>
        <w:tabs>
          <w:tab w:val="left" w:pos="1110"/>
        </w:tabs>
      </w:pPr>
    </w:p>
    <w:p w14:paraId="12078320" w14:textId="77777777" w:rsidR="00840ECF" w:rsidRPr="001C5DAB" w:rsidRDefault="00840ECF" w:rsidP="00840ECF">
      <w:pPr>
        <w:tabs>
          <w:tab w:val="left" w:pos="1110"/>
        </w:tabs>
      </w:pPr>
    </w:p>
    <w:p w14:paraId="453E14D4" w14:textId="77777777" w:rsidR="00840ECF" w:rsidRPr="001C5DAB" w:rsidRDefault="00840ECF" w:rsidP="00840ECF">
      <w:pPr>
        <w:tabs>
          <w:tab w:val="left" w:pos="1110"/>
        </w:tabs>
      </w:pPr>
    </w:p>
    <w:p w14:paraId="79B1D750" w14:textId="77777777" w:rsidR="00840ECF" w:rsidRPr="001C5DAB" w:rsidRDefault="00840ECF" w:rsidP="00840ECF">
      <w:pPr>
        <w:tabs>
          <w:tab w:val="left" w:pos="1110"/>
        </w:tabs>
      </w:pPr>
    </w:p>
    <w:p w14:paraId="369E1126" w14:textId="77777777" w:rsidR="00840ECF" w:rsidRPr="001C5DAB" w:rsidRDefault="00840ECF" w:rsidP="00840ECF">
      <w:pPr>
        <w:tabs>
          <w:tab w:val="left" w:pos="1110"/>
        </w:tabs>
      </w:pPr>
    </w:p>
    <w:p w14:paraId="6904A6A9" w14:textId="77777777" w:rsidR="00840ECF" w:rsidRPr="001C5DAB" w:rsidRDefault="00840ECF" w:rsidP="00840ECF">
      <w:pPr>
        <w:tabs>
          <w:tab w:val="left" w:pos="1110"/>
        </w:tabs>
      </w:pPr>
    </w:p>
    <w:p w14:paraId="727A82A6" w14:textId="77777777" w:rsidR="00840ECF" w:rsidRPr="001C5DAB" w:rsidRDefault="00840ECF" w:rsidP="00840ECF">
      <w:pPr>
        <w:tabs>
          <w:tab w:val="left" w:pos="1110"/>
        </w:tabs>
      </w:pPr>
    </w:p>
    <w:p w14:paraId="60F311AA" w14:textId="77777777" w:rsidR="00840ECF" w:rsidRPr="001C5DAB" w:rsidRDefault="00840ECF" w:rsidP="00840ECF">
      <w:pPr>
        <w:tabs>
          <w:tab w:val="left" w:pos="1110"/>
        </w:tabs>
      </w:pPr>
    </w:p>
    <w:p w14:paraId="67F98E3B" w14:textId="77777777" w:rsidR="00840ECF" w:rsidRPr="001C5DAB" w:rsidRDefault="00840ECF" w:rsidP="00840ECF">
      <w:pPr>
        <w:tabs>
          <w:tab w:val="left" w:pos="1110"/>
        </w:tabs>
      </w:pPr>
    </w:p>
    <w:p w14:paraId="6BD267B7" w14:textId="77777777" w:rsidR="00840ECF" w:rsidRPr="001C5DAB" w:rsidRDefault="00840ECF" w:rsidP="00840ECF">
      <w:pPr>
        <w:tabs>
          <w:tab w:val="left" w:pos="1110"/>
        </w:tabs>
      </w:pPr>
    </w:p>
    <w:p w14:paraId="01E1C21C" w14:textId="77777777" w:rsidR="00840ECF" w:rsidRDefault="00840ECF" w:rsidP="00840ECF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14:paraId="4CE04B91" w14:textId="77777777" w:rsidR="00840ECF" w:rsidRDefault="00840ECF" w:rsidP="00840ECF">
      <w:pPr>
        <w:rPr>
          <w:b/>
        </w:rPr>
      </w:pPr>
    </w:p>
    <w:p w14:paraId="53BFD7A3" w14:textId="77777777" w:rsidR="00840ECF" w:rsidRPr="006C5096" w:rsidRDefault="00840ECF" w:rsidP="00840ECF">
      <w:pPr>
        <w:rPr>
          <w:rFonts w:eastAsia="Lucida Sans Unicode" w:cs="Lucida Sans Unicode"/>
          <w:b/>
          <w:bCs/>
          <w:szCs w:val="20"/>
        </w:rPr>
      </w:pPr>
      <w:r w:rsidRPr="006C5096">
        <w:rPr>
          <w:rFonts w:eastAsia="Lucida Sans Unicode" w:cs="Lucida Sans Unicode"/>
          <w:b/>
          <w:bCs/>
          <w:szCs w:val="20"/>
        </w:rPr>
        <w:t>Vedlegg 2</w:t>
      </w:r>
    </w:p>
    <w:p w14:paraId="01C07085" w14:textId="77777777" w:rsidR="00840ECF" w:rsidRPr="006C5096" w:rsidRDefault="00840ECF" w:rsidP="00840ECF">
      <w:pPr>
        <w:rPr>
          <w:rFonts w:eastAsia="Lucida Sans Unicode" w:cs="Lucida Sans Unicode"/>
          <w:szCs w:val="20"/>
        </w:rPr>
      </w:pPr>
      <w:r w:rsidRPr="006C5096">
        <w:rPr>
          <w:rFonts w:eastAsia="Lucida Sans Unicode" w:cs="Lucida Sans Unicode"/>
          <w:szCs w:val="20"/>
        </w:rPr>
        <w:t>Der entreprenøren eller et fellesskap støtter seg på kapasiteten til andre virksomheter for å oppfylle kravene til økonomisk og finansiell kapasitet jf. kap. B2 punkt 2.3 og punkt 4.1, benyttes følgende mal for solidaransvarserklæring.</w:t>
      </w:r>
    </w:p>
    <w:p w14:paraId="4EA94BCC" w14:textId="77777777" w:rsidR="00840ECF" w:rsidRPr="006C5096" w:rsidRDefault="00840ECF" w:rsidP="00840ECF">
      <w:pPr>
        <w:rPr>
          <w:rFonts w:eastAsia="Lucida Sans Unicode" w:cs="Lucida Sans Unicode"/>
          <w:szCs w:val="20"/>
        </w:rPr>
      </w:pPr>
      <w:r w:rsidRPr="006C5096">
        <w:rPr>
          <w:rFonts w:eastAsia="Lucida Sans Unicode" w:cs="Lucida Sans Unicode"/>
          <w:szCs w:val="20"/>
        </w:rPr>
        <w:t xml:space="preserve"> </w:t>
      </w:r>
    </w:p>
    <w:p w14:paraId="4FCDB4C4" w14:textId="77777777" w:rsidR="00840ECF" w:rsidRPr="006C5096" w:rsidRDefault="00840ECF" w:rsidP="00840ECF">
      <w:pPr>
        <w:rPr>
          <w:rFonts w:eastAsia="Lucida Sans Unicode" w:cs="Lucida Sans Unicode"/>
          <w:szCs w:val="20"/>
        </w:rPr>
      </w:pPr>
      <w:r w:rsidRPr="006C5096">
        <w:rPr>
          <w:rFonts w:eastAsia="Lucida Sans Unicode" w:cs="Lucida Sans Unicode"/>
          <w:szCs w:val="20"/>
        </w:rPr>
        <w:t>Arbeidsfellesskap skal stille seg solidarisk ansvarlig jf. kap. B2 punkt 4.2, og skal benytte følgende mal for solidaransvarserklæring.</w:t>
      </w:r>
    </w:p>
    <w:p w14:paraId="219CA403" w14:textId="77777777" w:rsidR="00840ECF" w:rsidRPr="006C5096" w:rsidRDefault="00840ECF" w:rsidP="00840ECF">
      <w:pPr>
        <w:rPr>
          <w:rFonts w:eastAsia="Lucida Sans Unicode" w:cs="Lucida Sans Unicode"/>
          <w:szCs w:val="20"/>
        </w:rPr>
      </w:pPr>
      <w:r w:rsidRPr="006C5096">
        <w:rPr>
          <w:rFonts w:eastAsia="Lucida Sans Unicode" w:cs="Lucida Sans Unicode"/>
          <w:szCs w:val="20"/>
        </w:rPr>
        <w:t xml:space="preserve"> </w:t>
      </w:r>
    </w:p>
    <w:p w14:paraId="114CD4A5" w14:textId="77777777" w:rsidR="00840ECF" w:rsidRPr="006C5096" w:rsidRDefault="00840ECF" w:rsidP="00840ECF">
      <w:pPr>
        <w:rPr>
          <w:rFonts w:eastAsia="Lucida Sans Unicode" w:cs="Lucida Sans Unicode"/>
          <w:szCs w:val="20"/>
        </w:rPr>
      </w:pPr>
      <w:r w:rsidRPr="006C5096">
        <w:rPr>
          <w:rFonts w:eastAsia="Lucida Sans Unicode" w:cs="Lucida Sans Unicode"/>
          <w:szCs w:val="20"/>
        </w:rPr>
        <w:t>***</w:t>
      </w:r>
    </w:p>
    <w:p w14:paraId="4B867158" w14:textId="77777777" w:rsidR="00840ECF" w:rsidRPr="006C5096" w:rsidRDefault="00840ECF" w:rsidP="00840ECF">
      <w:pPr>
        <w:rPr>
          <w:rFonts w:eastAsia="Lucida Sans Unicode" w:cs="Lucida Sans Unicode"/>
          <w:szCs w:val="20"/>
        </w:rPr>
      </w:pPr>
      <w:r w:rsidRPr="006C5096">
        <w:rPr>
          <w:rFonts w:eastAsia="Lucida Sans Unicode" w:cs="Lucida Sans Unicode"/>
          <w:szCs w:val="20"/>
        </w:rPr>
        <w:t xml:space="preserve"> </w:t>
      </w:r>
    </w:p>
    <w:p w14:paraId="7FB707AB" w14:textId="77777777" w:rsidR="00840ECF" w:rsidRPr="006C5096" w:rsidRDefault="00840ECF" w:rsidP="00840ECF">
      <w:pPr>
        <w:rPr>
          <w:rFonts w:eastAsia="Lucida Sans Unicode" w:cs="Lucida Sans Unicode"/>
          <w:b/>
          <w:bCs/>
          <w:szCs w:val="20"/>
        </w:rPr>
      </w:pPr>
      <w:r w:rsidRPr="006C5096">
        <w:rPr>
          <w:rFonts w:eastAsia="Lucida Sans Unicode" w:cs="Lucida Sans Unicode"/>
          <w:b/>
          <w:bCs/>
          <w:szCs w:val="20"/>
        </w:rPr>
        <w:t>Mal SOLIDARANSVARSERKLÆRING</w:t>
      </w:r>
    </w:p>
    <w:p w14:paraId="2BAE2EFF" w14:textId="77777777" w:rsidR="00840ECF" w:rsidRPr="006C5096" w:rsidRDefault="00840ECF" w:rsidP="00840ECF">
      <w:pPr>
        <w:rPr>
          <w:rFonts w:eastAsia="Lucida Sans Unicode" w:cs="Lucida Sans Unicode"/>
          <w:szCs w:val="20"/>
        </w:rPr>
      </w:pPr>
      <w:r w:rsidRPr="006C5096">
        <w:rPr>
          <w:rFonts w:eastAsia="Lucida Sans Unicode" w:cs="Lucida Sans Unicode"/>
          <w:szCs w:val="20"/>
        </w:rPr>
        <w:t xml:space="preserve"> </w:t>
      </w:r>
    </w:p>
    <w:p w14:paraId="544DBA7C" w14:textId="77777777" w:rsidR="00840ECF" w:rsidRPr="006C5096" w:rsidRDefault="00840ECF" w:rsidP="00840ECF">
      <w:pPr>
        <w:rPr>
          <w:rFonts w:eastAsia="Lucida Sans Unicode" w:cs="Lucida Sans Unicode"/>
          <w:szCs w:val="20"/>
        </w:rPr>
      </w:pPr>
      <w:r w:rsidRPr="006C5096">
        <w:rPr>
          <w:rFonts w:eastAsia="Lucida Sans Unicode" w:cs="Lucida Sans Unicode"/>
          <w:szCs w:val="20"/>
        </w:rPr>
        <w:t>Det erklæres at: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4387"/>
        <w:gridCol w:w="4388"/>
      </w:tblGrid>
      <w:tr w:rsidR="00840ECF" w:rsidRPr="006C5096" w14:paraId="7D714627" w14:textId="77777777" w:rsidTr="0026601E">
        <w:trPr>
          <w:trHeight w:val="300"/>
        </w:trPr>
        <w:tc>
          <w:tcPr>
            <w:tcW w:w="87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44F81CAF" w14:textId="77777777" w:rsidR="00840ECF" w:rsidRPr="006C5096" w:rsidRDefault="00840ECF" w:rsidP="0026601E">
            <w:pPr>
              <w:rPr>
                <w:rFonts w:eastAsia="Lucida Sans Unicode" w:cs="Lucida Sans Unicode"/>
                <w:color w:val="000000" w:themeColor="text1"/>
                <w:szCs w:val="20"/>
              </w:rPr>
            </w:pPr>
            <w:r w:rsidRPr="006C5096">
              <w:rPr>
                <w:rFonts w:eastAsia="Lucida Sans Unicode" w:cs="Lucida Sans Unicode"/>
                <w:color w:val="000000" w:themeColor="text1"/>
                <w:szCs w:val="20"/>
              </w:rPr>
              <w:t>Solidaransvarserklærende virksomhet</w:t>
            </w:r>
          </w:p>
        </w:tc>
      </w:tr>
      <w:tr w:rsidR="00840ECF" w:rsidRPr="006C5096" w14:paraId="100B719C" w14:textId="77777777" w:rsidTr="0026601E">
        <w:trPr>
          <w:trHeight w:val="300"/>
        </w:trPr>
        <w:tc>
          <w:tcPr>
            <w:tcW w:w="4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9D4B89" w14:textId="77777777" w:rsidR="00840ECF" w:rsidRPr="006C5096" w:rsidRDefault="00840ECF" w:rsidP="0026601E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>Firmanavn:</w:t>
            </w:r>
          </w:p>
          <w:p w14:paraId="1667D343" w14:textId="77777777" w:rsidR="00840ECF" w:rsidRPr="006C5096" w:rsidRDefault="00840ECF" w:rsidP="0026601E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 xml:space="preserve"> </w:t>
            </w:r>
          </w:p>
        </w:tc>
        <w:tc>
          <w:tcPr>
            <w:tcW w:w="4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207AFF" w14:textId="77777777" w:rsidR="00840ECF" w:rsidRPr="006C5096" w:rsidRDefault="00840ECF" w:rsidP="0026601E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>Org. Nr.:</w:t>
            </w:r>
          </w:p>
          <w:p w14:paraId="011B5152" w14:textId="77777777" w:rsidR="00840ECF" w:rsidRPr="006C5096" w:rsidRDefault="00840ECF" w:rsidP="0026601E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 xml:space="preserve"> </w:t>
            </w:r>
          </w:p>
        </w:tc>
      </w:tr>
      <w:tr w:rsidR="00840ECF" w:rsidRPr="006C5096" w14:paraId="0996F9EB" w14:textId="77777777" w:rsidTr="0026601E">
        <w:trPr>
          <w:trHeight w:val="300"/>
        </w:trPr>
        <w:tc>
          <w:tcPr>
            <w:tcW w:w="4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1237B4" w14:textId="77777777" w:rsidR="00840ECF" w:rsidRPr="006C5096" w:rsidRDefault="00840ECF" w:rsidP="0026601E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>Adresse:</w:t>
            </w:r>
          </w:p>
          <w:p w14:paraId="2FEFC50D" w14:textId="77777777" w:rsidR="00840ECF" w:rsidRPr="006C5096" w:rsidRDefault="00840ECF" w:rsidP="0026601E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 xml:space="preserve"> </w:t>
            </w:r>
          </w:p>
        </w:tc>
        <w:tc>
          <w:tcPr>
            <w:tcW w:w="4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675EF3" w14:textId="77777777" w:rsidR="00840ECF" w:rsidRPr="006C5096" w:rsidRDefault="00840ECF" w:rsidP="0026601E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>Dato:</w:t>
            </w:r>
          </w:p>
          <w:p w14:paraId="44B25C98" w14:textId="77777777" w:rsidR="00840ECF" w:rsidRPr="006C5096" w:rsidRDefault="00840ECF" w:rsidP="0026601E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 xml:space="preserve"> </w:t>
            </w:r>
          </w:p>
        </w:tc>
      </w:tr>
      <w:tr w:rsidR="00840ECF" w:rsidRPr="006C5096" w14:paraId="03E24782" w14:textId="77777777" w:rsidTr="0026601E">
        <w:trPr>
          <w:trHeight w:val="300"/>
        </w:trPr>
        <w:tc>
          <w:tcPr>
            <w:tcW w:w="4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FE5B1F" w14:textId="77777777" w:rsidR="00840ECF" w:rsidRPr="006C5096" w:rsidRDefault="00840ECF" w:rsidP="0026601E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>Signatur:</w:t>
            </w:r>
          </w:p>
          <w:p w14:paraId="5BFAC1A6" w14:textId="77777777" w:rsidR="00840ECF" w:rsidRPr="006C5096" w:rsidRDefault="00840ECF" w:rsidP="0026601E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 xml:space="preserve"> </w:t>
            </w:r>
          </w:p>
        </w:tc>
        <w:tc>
          <w:tcPr>
            <w:tcW w:w="4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E3F437" w14:textId="77777777" w:rsidR="00840ECF" w:rsidRPr="006C5096" w:rsidRDefault="00840ECF" w:rsidP="0026601E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>Navn med blokkbokstaver:</w:t>
            </w:r>
          </w:p>
          <w:p w14:paraId="6D1CC5EF" w14:textId="77777777" w:rsidR="00840ECF" w:rsidRPr="006C5096" w:rsidRDefault="00840ECF" w:rsidP="0026601E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 xml:space="preserve"> </w:t>
            </w:r>
          </w:p>
        </w:tc>
      </w:tr>
    </w:tbl>
    <w:p w14:paraId="1ADDE613" w14:textId="77777777" w:rsidR="00840ECF" w:rsidRPr="006C5096" w:rsidRDefault="00840ECF" w:rsidP="00840ECF">
      <w:pPr>
        <w:rPr>
          <w:rFonts w:eastAsia="Lucida Sans Unicode" w:cs="Lucida Sans Unicode"/>
          <w:szCs w:val="20"/>
        </w:rPr>
      </w:pPr>
      <w:r w:rsidRPr="006C5096">
        <w:rPr>
          <w:rFonts w:eastAsia="Lucida Sans Unicode" w:cs="Lucida Sans Unicode"/>
          <w:szCs w:val="20"/>
        </w:rPr>
        <w:t xml:space="preserve"> 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4387"/>
        <w:gridCol w:w="4388"/>
      </w:tblGrid>
      <w:tr w:rsidR="00840ECF" w:rsidRPr="006C5096" w14:paraId="44B31FD9" w14:textId="77777777" w:rsidTr="0026601E">
        <w:trPr>
          <w:trHeight w:val="300"/>
        </w:trPr>
        <w:tc>
          <w:tcPr>
            <w:tcW w:w="87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4DD021F2" w14:textId="77777777" w:rsidR="00840ECF" w:rsidRPr="006C5096" w:rsidRDefault="00840ECF" w:rsidP="0026601E">
            <w:pPr>
              <w:rPr>
                <w:rFonts w:eastAsia="Lucida Sans Unicode" w:cs="Lucida Sans Unicode"/>
                <w:color w:val="000000" w:themeColor="text1"/>
                <w:szCs w:val="20"/>
              </w:rPr>
            </w:pPr>
            <w:r w:rsidRPr="006C5096">
              <w:rPr>
                <w:rFonts w:eastAsia="Lucida Sans Unicode" w:cs="Lucida Sans Unicode"/>
                <w:color w:val="000000" w:themeColor="text1"/>
                <w:szCs w:val="20"/>
              </w:rPr>
              <w:t>Solidaransvarserklærende virksomhet</w:t>
            </w:r>
          </w:p>
        </w:tc>
      </w:tr>
      <w:tr w:rsidR="00840ECF" w:rsidRPr="006C5096" w14:paraId="6A293B51" w14:textId="77777777" w:rsidTr="0026601E">
        <w:trPr>
          <w:trHeight w:val="300"/>
        </w:trPr>
        <w:tc>
          <w:tcPr>
            <w:tcW w:w="4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D9A6FE" w14:textId="77777777" w:rsidR="00840ECF" w:rsidRPr="006C5096" w:rsidRDefault="00840ECF" w:rsidP="0026601E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>Firmanavn:</w:t>
            </w:r>
          </w:p>
          <w:p w14:paraId="06E82BFA" w14:textId="77777777" w:rsidR="00840ECF" w:rsidRPr="006C5096" w:rsidRDefault="00840ECF" w:rsidP="0026601E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 xml:space="preserve"> </w:t>
            </w:r>
          </w:p>
        </w:tc>
        <w:tc>
          <w:tcPr>
            <w:tcW w:w="4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EBD729" w14:textId="77777777" w:rsidR="00840ECF" w:rsidRPr="006C5096" w:rsidRDefault="00840ECF" w:rsidP="0026601E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>Org. Nr.:</w:t>
            </w:r>
          </w:p>
          <w:p w14:paraId="59AA025B" w14:textId="77777777" w:rsidR="00840ECF" w:rsidRPr="006C5096" w:rsidRDefault="00840ECF" w:rsidP="0026601E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 xml:space="preserve"> </w:t>
            </w:r>
          </w:p>
        </w:tc>
      </w:tr>
      <w:tr w:rsidR="00840ECF" w:rsidRPr="006C5096" w14:paraId="4FBCFB49" w14:textId="77777777" w:rsidTr="0026601E">
        <w:trPr>
          <w:trHeight w:val="300"/>
        </w:trPr>
        <w:tc>
          <w:tcPr>
            <w:tcW w:w="4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D57F99" w14:textId="77777777" w:rsidR="00840ECF" w:rsidRPr="006C5096" w:rsidRDefault="00840ECF" w:rsidP="0026601E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>Adresse:</w:t>
            </w:r>
          </w:p>
          <w:p w14:paraId="7B8CDD01" w14:textId="77777777" w:rsidR="00840ECF" w:rsidRPr="006C5096" w:rsidRDefault="00840ECF" w:rsidP="0026601E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 xml:space="preserve"> </w:t>
            </w:r>
          </w:p>
        </w:tc>
        <w:tc>
          <w:tcPr>
            <w:tcW w:w="4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077A0E" w14:textId="77777777" w:rsidR="00840ECF" w:rsidRPr="006C5096" w:rsidRDefault="00840ECF" w:rsidP="0026601E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>Dato:</w:t>
            </w:r>
          </w:p>
          <w:p w14:paraId="47E24D51" w14:textId="77777777" w:rsidR="00840ECF" w:rsidRPr="006C5096" w:rsidRDefault="00840ECF" w:rsidP="0026601E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 xml:space="preserve"> </w:t>
            </w:r>
          </w:p>
        </w:tc>
      </w:tr>
      <w:tr w:rsidR="00840ECF" w:rsidRPr="006C5096" w14:paraId="0D2164B1" w14:textId="77777777" w:rsidTr="0026601E">
        <w:trPr>
          <w:trHeight w:val="300"/>
        </w:trPr>
        <w:tc>
          <w:tcPr>
            <w:tcW w:w="4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00F7B6" w14:textId="77777777" w:rsidR="00840ECF" w:rsidRPr="006C5096" w:rsidRDefault="00840ECF" w:rsidP="0026601E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>Signatur:</w:t>
            </w:r>
          </w:p>
          <w:p w14:paraId="602BD2F0" w14:textId="77777777" w:rsidR="00840ECF" w:rsidRPr="006C5096" w:rsidRDefault="00840ECF" w:rsidP="0026601E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 xml:space="preserve"> </w:t>
            </w:r>
          </w:p>
        </w:tc>
        <w:tc>
          <w:tcPr>
            <w:tcW w:w="4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482884" w14:textId="77777777" w:rsidR="00840ECF" w:rsidRPr="006C5096" w:rsidRDefault="00840ECF" w:rsidP="0026601E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>Navn med blokkbokstaver:</w:t>
            </w:r>
          </w:p>
          <w:p w14:paraId="474715F0" w14:textId="77777777" w:rsidR="00840ECF" w:rsidRPr="006C5096" w:rsidRDefault="00840ECF" w:rsidP="0026601E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 xml:space="preserve"> </w:t>
            </w:r>
          </w:p>
        </w:tc>
      </w:tr>
    </w:tbl>
    <w:p w14:paraId="55209F3C" w14:textId="77777777" w:rsidR="00840ECF" w:rsidRPr="006C5096" w:rsidRDefault="00840ECF" w:rsidP="00840ECF">
      <w:pPr>
        <w:rPr>
          <w:rFonts w:eastAsia="Lucida Sans Unicode" w:cs="Lucida Sans Unicode"/>
          <w:szCs w:val="20"/>
        </w:rPr>
      </w:pPr>
      <w:r w:rsidRPr="006C5096">
        <w:rPr>
          <w:rFonts w:eastAsia="Lucida Sans Unicode" w:cs="Lucida Sans Unicode"/>
          <w:szCs w:val="20"/>
        </w:rPr>
        <w:t xml:space="preserve"> 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4387"/>
        <w:gridCol w:w="4388"/>
      </w:tblGrid>
      <w:tr w:rsidR="00840ECF" w:rsidRPr="006C5096" w14:paraId="3D9F29A5" w14:textId="77777777" w:rsidTr="0026601E">
        <w:trPr>
          <w:trHeight w:val="300"/>
        </w:trPr>
        <w:tc>
          <w:tcPr>
            <w:tcW w:w="87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5F899ED5" w14:textId="77777777" w:rsidR="00840ECF" w:rsidRPr="006C5096" w:rsidRDefault="00840ECF" w:rsidP="0026601E">
            <w:pPr>
              <w:rPr>
                <w:rFonts w:eastAsia="Lucida Sans Unicode" w:cs="Lucida Sans Unicode"/>
                <w:color w:val="000000" w:themeColor="text1"/>
                <w:szCs w:val="20"/>
              </w:rPr>
            </w:pPr>
            <w:r w:rsidRPr="006C5096">
              <w:rPr>
                <w:rFonts w:eastAsia="Lucida Sans Unicode" w:cs="Lucida Sans Unicode"/>
                <w:color w:val="000000" w:themeColor="text1"/>
                <w:szCs w:val="20"/>
              </w:rPr>
              <w:t>Solidaransvarserklærende virksomhet</w:t>
            </w:r>
          </w:p>
        </w:tc>
      </w:tr>
      <w:tr w:rsidR="00840ECF" w:rsidRPr="006C5096" w14:paraId="75209ACF" w14:textId="77777777" w:rsidTr="0026601E">
        <w:trPr>
          <w:trHeight w:val="300"/>
        </w:trPr>
        <w:tc>
          <w:tcPr>
            <w:tcW w:w="4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0D77BC" w14:textId="77777777" w:rsidR="00840ECF" w:rsidRPr="006C5096" w:rsidRDefault="00840ECF" w:rsidP="0026601E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>Firmanavn:</w:t>
            </w:r>
          </w:p>
          <w:p w14:paraId="05B72424" w14:textId="77777777" w:rsidR="00840ECF" w:rsidRPr="006C5096" w:rsidRDefault="00840ECF" w:rsidP="0026601E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 xml:space="preserve"> </w:t>
            </w:r>
          </w:p>
        </w:tc>
        <w:tc>
          <w:tcPr>
            <w:tcW w:w="4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F23F6F" w14:textId="77777777" w:rsidR="00840ECF" w:rsidRPr="006C5096" w:rsidRDefault="00840ECF" w:rsidP="0026601E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>Org. Nr.:</w:t>
            </w:r>
          </w:p>
          <w:p w14:paraId="317874AB" w14:textId="77777777" w:rsidR="00840ECF" w:rsidRPr="006C5096" w:rsidRDefault="00840ECF" w:rsidP="0026601E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 xml:space="preserve"> </w:t>
            </w:r>
          </w:p>
        </w:tc>
      </w:tr>
      <w:tr w:rsidR="00840ECF" w:rsidRPr="006C5096" w14:paraId="21452971" w14:textId="77777777" w:rsidTr="0026601E">
        <w:trPr>
          <w:trHeight w:val="300"/>
        </w:trPr>
        <w:tc>
          <w:tcPr>
            <w:tcW w:w="4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DFFD78" w14:textId="77777777" w:rsidR="00840ECF" w:rsidRPr="006C5096" w:rsidRDefault="00840ECF" w:rsidP="0026601E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>Adresse:</w:t>
            </w:r>
          </w:p>
          <w:p w14:paraId="720BD19D" w14:textId="77777777" w:rsidR="00840ECF" w:rsidRPr="006C5096" w:rsidRDefault="00840ECF" w:rsidP="0026601E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 xml:space="preserve"> </w:t>
            </w:r>
          </w:p>
        </w:tc>
        <w:tc>
          <w:tcPr>
            <w:tcW w:w="4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7558F7" w14:textId="77777777" w:rsidR="00840ECF" w:rsidRPr="006C5096" w:rsidRDefault="00840ECF" w:rsidP="0026601E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>Dato:</w:t>
            </w:r>
          </w:p>
          <w:p w14:paraId="12E2C8FC" w14:textId="77777777" w:rsidR="00840ECF" w:rsidRPr="006C5096" w:rsidRDefault="00840ECF" w:rsidP="0026601E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 xml:space="preserve"> </w:t>
            </w:r>
          </w:p>
        </w:tc>
      </w:tr>
      <w:tr w:rsidR="00840ECF" w:rsidRPr="006C5096" w14:paraId="58BC698E" w14:textId="77777777" w:rsidTr="0026601E">
        <w:trPr>
          <w:trHeight w:val="300"/>
        </w:trPr>
        <w:tc>
          <w:tcPr>
            <w:tcW w:w="4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5388DF" w14:textId="77777777" w:rsidR="00840ECF" w:rsidRPr="006C5096" w:rsidRDefault="00840ECF" w:rsidP="0026601E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>Signatur:</w:t>
            </w:r>
          </w:p>
          <w:p w14:paraId="20B6D564" w14:textId="77777777" w:rsidR="00840ECF" w:rsidRPr="006C5096" w:rsidRDefault="00840ECF" w:rsidP="0026601E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 xml:space="preserve"> </w:t>
            </w:r>
          </w:p>
        </w:tc>
        <w:tc>
          <w:tcPr>
            <w:tcW w:w="4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2512E7" w14:textId="77777777" w:rsidR="00840ECF" w:rsidRPr="006C5096" w:rsidRDefault="00840ECF" w:rsidP="0026601E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>Navn med blokkbokstaver:</w:t>
            </w:r>
          </w:p>
          <w:p w14:paraId="2652FCE3" w14:textId="77777777" w:rsidR="00840ECF" w:rsidRPr="006C5096" w:rsidRDefault="00840ECF" w:rsidP="0026601E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 xml:space="preserve"> </w:t>
            </w:r>
          </w:p>
        </w:tc>
      </w:tr>
    </w:tbl>
    <w:p w14:paraId="4F2A454D" w14:textId="77777777" w:rsidR="00840ECF" w:rsidRPr="006C5096" w:rsidRDefault="00840ECF" w:rsidP="00840ECF">
      <w:pPr>
        <w:rPr>
          <w:rFonts w:eastAsia="Lucida Sans Unicode" w:cs="Lucida Sans Unicode"/>
          <w:szCs w:val="20"/>
        </w:rPr>
      </w:pPr>
      <w:r w:rsidRPr="006C5096">
        <w:rPr>
          <w:rFonts w:eastAsia="Lucida Sans Unicode" w:cs="Lucida Sans Unicode"/>
          <w:szCs w:val="20"/>
        </w:rPr>
        <w:t>[Entreprenør må selv kopiere inn ytterligere tabeller dersom det er behov for det]</w:t>
      </w:r>
    </w:p>
    <w:p w14:paraId="23B17736" w14:textId="77777777" w:rsidR="00840ECF" w:rsidRPr="006C5096" w:rsidRDefault="00840ECF" w:rsidP="00840ECF">
      <w:pPr>
        <w:rPr>
          <w:rFonts w:eastAsia="Lucida Sans Unicode" w:cs="Lucida Sans Unicode"/>
          <w:szCs w:val="20"/>
        </w:rPr>
      </w:pPr>
      <w:r w:rsidRPr="006C5096">
        <w:rPr>
          <w:rFonts w:eastAsia="Lucida Sans Unicode" w:cs="Lucida Sans Unicode"/>
          <w:szCs w:val="20"/>
        </w:rPr>
        <w:t xml:space="preserve"> </w:t>
      </w:r>
    </w:p>
    <w:p w14:paraId="6A371D18" w14:textId="77777777" w:rsidR="00840ECF" w:rsidRDefault="00840ECF" w:rsidP="00840ECF">
      <w:pPr>
        <w:rPr>
          <w:b/>
        </w:rPr>
      </w:pPr>
      <w:r w:rsidRPr="006C5096">
        <w:rPr>
          <w:rFonts w:eastAsia="Lucida Sans Unicode" w:cs="Lucida Sans Unicode"/>
          <w:szCs w:val="20"/>
        </w:rPr>
        <w:t xml:space="preserve">innestår overfor byggherren i forbindelse med kontrakten </w:t>
      </w:r>
      <w:proofErr w:type="spellStart"/>
      <w:r w:rsidRPr="006C5096">
        <w:rPr>
          <w:rFonts w:eastAsia="Lucida Sans Unicode" w:cs="Lucida Sans Unicode"/>
          <w:szCs w:val="20"/>
        </w:rPr>
        <w:t>Xxxxxx</w:t>
      </w:r>
      <w:proofErr w:type="spellEnd"/>
      <w:r w:rsidRPr="006C5096">
        <w:rPr>
          <w:rFonts w:eastAsia="Lucida Sans Unicode" w:cs="Lucida Sans Unicode"/>
          <w:szCs w:val="20"/>
        </w:rPr>
        <w:t xml:space="preserve"> for at de hefter solidarisk for ethvert krav som følge av at entreprenøren ikke oppfyller sine forpliktelser etter kontrakten mellom entreprenøren og byggherren.</w:t>
      </w:r>
    </w:p>
    <w:p w14:paraId="5F6410B0" w14:textId="77777777" w:rsidR="00840ECF" w:rsidRDefault="00840ECF" w:rsidP="00840ECF">
      <w:pPr>
        <w:rPr>
          <w:b/>
        </w:rPr>
      </w:pPr>
    </w:p>
    <w:p w14:paraId="1CE10A27" w14:textId="77777777" w:rsidR="00840ECF" w:rsidRDefault="00840ECF" w:rsidP="00840ECF">
      <w:pPr>
        <w:rPr>
          <w:b/>
        </w:rPr>
      </w:pPr>
    </w:p>
    <w:p w14:paraId="004F4853" w14:textId="77777777" w:rsidR="00840ECF" w:rsidRDefault="00840ECF" w:rsidP="00840ECF">
      <w:pPr>
        <w:rPr>
          <w:b/>
        </w:rPr>
      </w:pPr>
      <w:r>
        <w:rPr>
          <w:b/>
        </w:rPr>
        <w:lastRenderedPageBreak/>
        <w:t>Vedlegg 3</w:t>
      </w:r>
    </w:p>
    <w:p w14:paraId="7C963692" w14:textId="77777777" w:rsidR="00840ECF" w:rsidRPr="001C5DAB" w:rsidRDefault="00840ECF" w:rsidP="00840ECF">
      <w:pPr>
        <w:rPr>
          <w:b/>
        </w:rPr>
      </w:pPr>
    </w:p>
    <w:p w14:paraId="29B87581" w14:textId="77777777" w:rsidR="00840ECF" w:rsidRPr="001C5DAB" w:rsidRDefault="00840ECF" w:rsidP="00840ECF">
      <w:pPr>
        <w:ind w:left="-851"/>
        <w:rPr>
          <w:b/>
          <w:sz w:val="32"/>
          <w:szCs w:val="32"/>
        </w:rPr>
      </w:pPr>
      <w:r w:rsidRPr="001C5DAB">
        <w:rPr>
          <w:rFonts w:ascii="Calibri" w:eastAsia="Calibri" w:hAnsi="Calibri" w:cs="Calibri"/>
          <w:b/>
          <w:noProof/>
          <w:color w:val="000000"/>
          <w:sz w:val="22"/>
        </w:rPr>
        <mc:AlternateContent>
          <mc:Choice Requires="wpg">
            <w:drawing>
              <wp:inline distT="0" distB="0" distL="0" distR="0" wp14:anchorId="1074F43C" wp14:editId="71CA4922">
                <wp:extent cx="612915" cy="741243"/>
                <wp:effectExtent l="0" t="0" r="0" b="0"/>
                <wp:docPr id="1361908596" name="Group 16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915" cy="741243"/>
                          <a:chOff x="0" y="0"/>
                          <a:chExt cx="612915" cy="741243"/>
                        </a:xfrm>
                      </wpg:grpSpPr>
                      <wps:wsp>
                        <wps:cNvPr id="1596379979" name="Shape 1846"/>
                        <wps:cNvSpPr/>
                        <wps:spPr>
                          <a:xfrm>
                            <a:off x="0" y="0"/>
                            <a:ext cx="612915" cy="6129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915" h="612902">
                                <a:moveTo>
                                  <a:pt x="0" y="0"/>
                                </a:moveTo>
                                <a:lnTo>
                                  <a:pt x="612915" y="0"/>
                                </a:lnTo>
                                <a:lnTo>
                                  <a:pt x="612915" y="612902"/>
                                </a:lnTo>
                                <a:lnTo>
                                  <a:pt x="0" y="6129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89754683" name="Shape 7"/>
                        <wps:cNvSpPr/>
                        <wps:spPr>
                          <a:xfrm>
                            <a:off x="108218" y="165615"/>
                            <a:ext cx="381203" cy="25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203" h="259144">
                                <a:moveTo>
                                  <a:pt x="190233" y="0"/>
                                </a:moveTo>
                                <a:cubicBezTo>
                                  <a:pt x="222822" y="0"/>
                                  <a:pt x="253911" y="4458"/>
                                  <a:pt x="280721" y="12319"/>
                                </a:cubicBezTo>
                                <a:lnTo>
                                  <a:pt x="190729" y="103010"/>
                                </a:lnTo>
                                <a:lnTo>
                                  <a:pt x="190729" y="155194"/>
                                </a:lnTo>
                                <a:lnTo>
                                  <a:pt x="280721" y="63576"/>
                                </a:lnTo>
                                <a:cubicBezTo>
                                  <a:pt x="340563" y="81102"/>
                                  <a:pt x="381203" y="115557"/>
                                  <a:pt x="381203" y="155194"/>
                                </a:cubicBezTo>
                                <a:cubicBezTo>
                                  <a:pt x="381203" y="212611"/>
                                  <a:pt x="295834" y="259144"/>
                                  <a:pt x="190576" y="259144"/>
                                </a:cubicBezTo>
                                <a:cubicBezTo>
                                  <a:pt x="85331" y="259144"/>
                                  <a:pt x="0" y="212611"/>
                                  <a:pt x="0" y="155194"/>
                                </a:cubicBezTo>
                                <a:cubicBezTo>
                                  <a:pt x="0" y="97841"/>
                                  <a:pt x="85166" y="51359"/>
                                  <a:pt x="190259" y="51270"/>
                                </a:cubicBezTo>
                                <a:lnTo>
                                  <a:pt x="19023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EF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4350401" name="Shape 8"/>
                        <wps:cNvSpPr/>
                        <wps:spPr>
                          <a:xfrm>
                            <a:off x="881" y="657042"/>
                            <a:ext cx="66789" cy="842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789" h="84201">
                                <a:moveTo>
                                  <a:pt x="32855" y="0"/>
                                </a:moveTo>
                                <a:cubicBezTo>
                                  <a:pt x="42355" y="0"/>
                                  <a:pt x="49733" y="2121"/>
                                  <a:pt x="54991" y="6363"/>
                                </a:cubicBezTo>
                                <a:cubicBezTo>
                                  <a:pt x="60249" y="10604"/>
                                  <a:pt x="63284" y="16459"/>
                                  <a:pt x="64072" y="23927"/>
                                </a:cubicBezTo>
                                <a:lnTo>
                                  <a:pt x="49390" y="23927"/>
                                </a:lnTo>
                                <a:cubicBezTo>
                                  <a:pt x="48806" y="19939"/>
                                  <a:pt x="47066" y="16878"/>
                                  <a:pt x="44171" y="14745"/>
                                </a:cubicBezTo>
                                <a:cubicBezTo>
                                  <a:pt x="41262" y="12598"/>
                                  <a:pt x="37427" y="11532"/>
                                  <a:pt x="32639" y="11532"/>
                                </a:cubicBezTo>
                                <a:cubicBezTo>
                                  <a:pt x="28067" y="11532"/>
                                  <a:pt x="24422" y="12421"/>
                                  <a:pt x="21704" y="14186"/>
                                </a:cubicBezTo>
                                <a:cubicBezTo>
                                  <a:pt x="18987" y="15977"/>
                                  <a:pt x="17628" y="18491"/>
                                  <a:pt x="17628" y="21755"/>
                                </a:cubicBezTo>
                                <a:cubicBezTo>
                                  <a:pt x="17628" y="23647"/>
                                  <a:pt x="18098" y="25197"/>
                                  <a:pt x="19037" y="26429"/>
                                </a:cubicBezTo>
                                <a:cubicBezTo>
                                  <a:pt x="19977" y="27661"/>
                                  <a:pt x="21336" y="28715"/>
                                  <a:pt x="23114" y="29591"/>
                                </a:cubicBezTo>
                                <a:cubicBezTo>
                                  <a:pt x="24892" y="30455"/>
                                  <a:pt x="27038" y="31217"/>
                                  <a:pt x="29540" y="31877"/>
                                </a:cubicBezTo>
                                <a:cubicBezTo>
                                  <a:pt x="32042" y="32525"/>
                                  <a:pt x="34849" y="33185"/>
                                  <a:pt x="37960" y="33833"/>
                                </a:cubicBezTo>
                                <a:cubicBezTo>
                                  <a:pt x="41745" y="34633"/>
                                  <a:pt x="45352" y="35573"/>
                                  <a:pt x="48793" y="36665"/>
                                </a:cubicBezTo>
                                <a:cubicBezTo>
                                  <a:pt x="52235" y="37744"/>
                                  <a:pt x="55296" y="39218"/>
                                  <a:pt x="57976" y="41059"/>
                                </a:cubicBezTo>
                                <a:cubicBezTo>
                                  <a:pt x="60668" y="42913"/>
                                  <a:pt x="62801" y="45288"/>
                                  <a:pt x="64402" y="48196"/>
                                </a:cubicBezTo>
                                <a:cubicBezTo>
                                  <a:pt x="65989" y="51092"/>
                                  <a:pt x="66789" y="54724"/>
                                  <a:pt x="66789" y="59068"/>
                                </a:cubicBezTo>
                                <a:cubicBezTo>
                                  <a:pt x="66789" y="63132"/>
                                  <a:pt x="65989" y="66726"/>
                                  <a:pt x="64402" y="69850"/>
                                </a:cubicBezTo>
                                <a:cubicBezTo>
                                  <a:pt x="62801" y="72961"/>
                                  <a:pt x="60617" y="75565"/>
                                  <a:pt x="57823" y="77673"/>
                                </a:cubicBezTo>
                                <a:cubicBezTo>
                                  <a:pt x="55029" y="79781"/>
                                  <a:pt x="51714" y="81394"/>
                                  <a:pt x="47866" y="82512"/>
                                </a:cubicBezTo>
                                <a:cubicBezTo>
                                  <a:pt x="44018" y="83642"/>
                                  <a:pt x="39853" y="84201"/>
                                  <a:pt x="35357" y="84201"/>
                                </a:cubicBezTo>
                                <a:cubicBezTo>
                                  <a:pt x="29769" y="84201"/>
                                  <a:pt x="24816" y="83528"/>
                                  <a:pt x="20510" y="82182"/>
                                </a:cubicBezTo>
                                <a:cubicBezTo>
                                  <a:pt x="16192" y="80848"/>
                                  <a:pt x="12548" y="78969"/>
                                  <a:pt x="9576" y="76530"/>
                                </a:cubicBezTo>
                                <a:cubicBezTo>
                                  <a:pt x="6604" y="74104"/>
                                  <a:pt x="4293" y="71183"/>
                                  <a:pt x="2667" y="67767"/>
                                </a:cubicBezTo>
                                <a:cubicBezTo>
                                  <a:pt x="1041" y="64364"/>
                                  <a:pt x="140" y="60592"/>
                                  <a:pt x="0" y="56464"/>
                                </a:cubicBezTo>
                                <a:lnTo>
                                  <a:pt x="15113" y="56464"/>
                                </a:lnTo>
                                <a:cubicBezTo>
                                  <a:pt x="16205" y="66904"/>
                                  <a:pt x="22987" y="72123"/>
                                  <a:pt x="35458" y="72123"/>
                                </a:cubicBezTo>
                                <a:cubicBezTo>
                                  <a:pt x="37643" y="72123"/>
                                  <a:pt x="39713" y="71895"/>
                                  <a:pt x="41669" y="71412"/>
                                </a:cubicBezTo>
                                <a:cubicBezTo>
                                  <a:pt x="43624" y="70942"/>
                                  <a:pt x="45352" y="70218"/>
                                  <a:pt x="46838" y="69240"/>
                                </a:cubicBezTo>
                                <a:cubicBezTo>
                                  <a:pt x="48324" y="68263"/>
                                  <a:pt x="49479" y="67031"/>
                                  <a:pt x="50317" y="65545"/>
                                </a:cubicBezTo>
                                <a:cubicBezTo>
                                  <a:pt x="51143" y="64059"/>
                                  <a:pt x="51562" y="62293"/>
                                  <a:pt x="51562" y="60261"/>
                                </a:cubicBezTo>
                                <a:cubicBezTo>
                                  <a:pt x="51562" y="58090"/>
                                  <a:pt x="51079" y="56299"/>
                                  <a:pt x="50101" y="54889"/>
                                </a:cubicBezTo>
                                <a:cubicBezTo>
                                  <a:pt x="49111" y="53467"/>
                                  <a:pt x="47727" y="52273"/>
                                  <a:pt x="45910" y="51295"/>
                                </a:cubicBezTo>
                                <a:cubicBezTo>
                                  <a:pt x="44094" y="50317"/>
                                  <a:pt x="41897" y="49479"/>
                                  <a:pt x="39332" y="48793"/>
                                </a:cubicBezTo>
                                <a:cubicBezTo>
                                  <a:pt x="36754" y="48108"/>
                                  <a:pt x="33871" y="47396"/>
                                  <a:pt x="30683" y="46672"/>
                                </a:cubicBezTo>
                                <a:cubicBezTo>
                                  <a:pt x="26911" y="45796"/>
                                  <a:pt x="23330" y="44856"/>
                                  <a:pt x="19964" y="43840"/>
                                </a:cubicBezTo>
                                <a:cubicBezTo>
                                  <a:pt x="16586" y="42824"/>
                                  <a:pt x="13653" y="41453"/>
                                  <a:pt x="11151" y="39700"/>
                                </a:cubicBezTo>
                                <a:cubicBezTo>
                                  <a:pt x="8649" y="37960"/>
                                  <a:pt x="6655" y="35776"/>
                                  <a:pt x="5169" y="33122"/>
                                </a:cubicBezTo>
                                <a:cubicBezTo>
                                  <a:pt x="3683" y="30480"/>
                                  <a:pt x="2934" y="27127"/>
                                  <a:pt x="2934" y="23063"/>
                                </a:cubicBezTo>
                                <a:cubicBezTo>
                                  <a:pt x="2934" y="19215"/>
                                  <a:pt x="3683" y="15862"/>
                                  <a:pt x="5169" y="13005"/>
                                </a:cubicBezTo>
                                <a:cubicBezTo>
                                  <a:pt x="6655" y="10135"/>
                                  <a:pt x="8738" y="7734"/>
                                  <a:pt x="11417" y="5817"/>
                                </a:cubicBezTo>
                                <a:cubicBezTo>
                                  <a:pt x="14110" y="3899"/>
                                  <a:pt x="17259" y="2438"/>
                                  <a:pt x="20879" y="1473"/>
                                </a:cubicBezTo>
                                <a:cubicBezTo>
                                  <a:pt x="24511" y="495"/>
                                  <a:pt x="28499" y="0"/>
                                  <a:pt x="3285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61147212" name="Shape 9"/>
                        <wps:cNvSpPr/>
                        <wps:spPr>
                          <a:xfrm>
                            <a:off x="71812" y="658458"/>
                            <a:ext cx="54064" cy="80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64" h="80937">
                                <a:moveTo>
                                  <a:pt x="0" y="0"/>
                                </a:moveTo>
                                <a:lnTo>
                                  <a:pt x="13703" y="0"/>
                                </a:lnTo>
                                <a:lnTo>
                                  <a:pt x="13703" y="31331"/>
                                </a:lnTo>
                                <a:cubicBezTo>
                                  <a:pt x="13703" y="34087"/>
                                  <a:pt x="13653" y="36728"/>
                                  <a:pt x="13551" y="39268"/>
                                </a:cubicBezTo>
                                <a:cubicBezTo>
                                  <a:pt x="13437" y="41808"/>
                                  <a:pt x="13348" y="43917"/>
                                  <a:pt x="13271" y="45580"/>
                                </a:cubicBezTo>
                                <a:lnTo>
                                  <a:pt x="35141" y="22835"/>
                                </a:lnTo>
                                <a:lnTo>
                                  <a:pt x="51562" y="22835"/>
                                </a:lnTo>
                                <a:lnTo>
                                  <a:pt x="30239" y="44056"/>
                                </a:lnTo>
                                <a:lnTo>
                                  <a:pt x="54064" y="80937"/>
                                </a:lnTo>
                                <a:lnTo>
                                  <a:pt x="37973" y="80937"/>
                                </a:lnTo>
                                <a:lnTo>
                                  <a:pt x="20561" y="53086"/>
                                </a:lnTo>
                                <a:lnTo>
                                  <a:pt x="13703" y="59931"/>
                                </a:lnTo>
                                <a:lnTo>
                                  <a:pt x="13703" y="80937"/>
                                </a:lnTo>
                                <a:lnTo>
                                  <a:pt x="0" y="809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8469126" name="Shape 10"/>
                        <wps:cNvSpPr/>
                        <wps:spPr>
                          <a:xfrm>
                            <a:off x="124463" y="705144"/>
                            <a:ext cx="26162" cy="356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62" h="35660">
                                <a:moveTo>
                                  <a:pt x="26162" y="0"/>
                                </a:moveTo>
                                <a:lnTo>
                                  <a:pt x="26162" y="8681"/>
                                </a:lnTo>
                                <a:lnTo>
                                  <a:pt x="17297" y="11454"/>
                                </a:lnTo>
                                <a:cubicBezTo>
                                  <a:pt x="14973" y="12724"/>
                                  <a:pt x="13818" y="14959"/>
                                  <a:pt x="13818" y="18147"/>
                                </a:cubicBezTo>
                                <a:cubicBezTo>
                                  <a:pt x="13818" y="19671"/>
                                  <a:pt x="14084" y="20953"/>
                                  <a:pt x="14630" y="22007"/>
                                </a:cubicBezTo>
                                <a:cubicBezTo>
                                  <a:pt x="15176" y="23062"/>
                                  <a:pt x="15900" y="23900"/>
                                  <a:pt x="16815" y="24509"/>
                                </a:cubicBezTo>
                                <a:cubicBezTo>
                                  <a:pt x="17717" y="25132"/>
                                  <a:pt x="18783" y="25563"/>
                                  <a:pt x="20015" y="25818"/>
                                </a:cubicBezTo>
                                <a:cubicBezTo>
                                  <a:pt x="21247" y="26071"/>
                                  <a:pt x="22517" y="26198"/>
                                  <a:pt x="23825" y="26198"/>
                                </a:cubicBezTo>
                                <a:lnTo>
                                  <a:pt x="26162" y="25775"/>
                                </a:lnTo>
                                <a:lnTo>
                                  <a:pt x="26162" y="34210"/>
                                </a:lnTo>
                                <a:lnTo>
                                  <a:pt x="19799" y="35660"/>
                                </a:lnTo>
                                <a:cubicBezTo>
                                  <a:pt x="16967" y="35660"/>
                                  <a:pt x="14338" y="35304"/>
                                  <a:pt x="11913" y="34568"/>
                                </a:cubicBezTo>
                                <a:cubicBezTo>
                                  <a:pt x="9487" y="33844"/>
                                  <a:pt x="7391" y="32764"/>
                                  <a:pt x="5651" y="31317"/>
                                </a:cubicBezTo>
                                <a:cubicBezTo>
                                  <a:pt x="3924" y="29869"/>
                                  <a:pt x="2540" y="28065"/>
                                  <a:pt x="1524" y="25932"/>
                                </a:cubicBezTo>
                                <a:cubicBezTo>
                                  <a:pt x="508" y="23785"/>
                                  <a:pt x="0" y="21309"/>
                                  <a:pt x="0" y="18477"/>
                                </a:cubicBezTo>
                                <a:cubicBezTo>
                                  <a:pt x="0" y="15213"/>
                                  <a:pt x="597" y="12508"/>
                                  <a:pt x="1791" y="10362"/>
                                </a:cubicBezTo>
                                <a:cubicBezTo>
                                  <a:pt x="2997" y="8228"/>
                                  <a:pt x="4635" y="6501"/>
                                  <a:pt x="6744" y="5205"/>
                                </a:cubicBezTo>
                                <a:cubicBezTo>
                                  <a:pt x="8852" y="3897"/>
                                  <a:pt x="11354" y="2907"/>
                                  <a:pt x="14249" y="2208"/>
                                </a:cubicBezTo>
                                <a:cubicBezTo>
                                  <a:pt x="17145" y="1522"/>
                                  <a:pt x="20345" y="964"/>
                                  <a:pt x="23825" y="532"/>
                                </a:cubicBezTo>
                                <a:lnTo>
                                  <a:pt x="2616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9650109" name="Shape 11"/>
                        <wps:cNvSpPr/>
                        <wps:spPr>
                          <a:xfrm>
                            <a:off x="127295" y="679985"/>
                            <a:ext cx="23330" cy="187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0" h="18719">
                                <a:moveTo>
                                  <a:pt x="23330" y="0"/>
                                </a:moveTo>
                                <a:lnTo>
                                  <a:pt x="23330" y="9822"/>
                                </a:lnTo>
                                <a:lnTo>
                                  <a:pt x="16154" y="11873"/>
                                </a:lnTo>
                                <a:cubicBezTo>
                                  <a:pt x="14237" y="13537"/>
                                  <a:pt x="13195" y="15823"/>
                                  <a:pt x="13056" y="18719"/>
                                </a:cubicBezTo>
                                <a:lnTo>
                                  <a:pt x="0" y="18719"/>
                                </a:lnTo>
                                <a:cubicBezTo>
                                  <a:pt x="64" y="16255"/>
                                  <a:pt x="635" y="13880"/>
                                  <a:pt x="1689" y="11594"/>
                                </a:cubicBezTo>
                                <a:cubicBezTo>
                                  <a:pt x="2731" y="9308"/>
                                  <a:pt x="4293" y="7301"/>
                                  <a:pt x="6363" y="5549"/>
                                </a:cubicBezTo>
                                <a:cubicBezTo>
                                  <a:pt x="8433" y="3821"/>
                                  <a:pt x="10986" y="2424"/>
                                  <a:pt x="14033" y="1370"/>
                                </a:cubicBezTo>
                                <a:lnTo>
                                  <a:pt x="2333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8609410" name="Shape 12"/>
                        <wps:cNvSpPr/>
                        <wps:spPr>
                          <a:xfrm>
                            <a:off x="150625" y="679768"/>
                            <a:ext cx="27470" cy="596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70" h="59626">
                                <a:moveTo>
                                  <a:pt x="1473" y="0"/>
                                </a:moveTo>
                                <a:cubicBezTo>
                                  <a:pt x="4801" y="0"/>
                                  <a:pt x="7760" y="267"/>
                                  <a:pt x="10338" y="762"/>
                                </a:cubicBezTo>
                                <a:cubicBezTo>
                                  <a:pt x="12916" y="1283"/>
                                  <a:pt x="15138" y="2146"/>
                                  <a:pt x="17031" y="3378"/>
                                </a:cubicBezTo>
                                <a:cubicBezTo>
                                  <a:pt x="22530" y="6718"/>
                                  <a:pt x="25298" y="12230"/>
                                  <a:pt x="25298" y="19926"/>
                                </a:cubicBezTo>
                                <a:lnTo>
                                  <a:pt x="25298" y="50482"/>
                                </a:lnTo>
                                <a:cubicBezTo>
                                  <a:pt x="25298" y="52883"/>
                                  <a:pt x="25489" y="54724"/>
                                  <a:pt x="25895" y="56032"/>
                                </a:cubicBezTo>
                                <a:cubicBezTo>
                                  <a:pt x="26289" y="57340"/>
                                  <a:pt x="26822" y="58217"/>
                                  <a:pt x="27470" y="58649"/>
                                </a:cubicBezTo>
                                <a:lnTo>
                                  <a:pt x="27470" y="59626"/>
                                </a:lnTo>
                                <a:lnTo>
                                  <a:pt x="14084" y="59626"/>
                                </a:lnTo>
                                <a:cubicBezTo>
                                  <a:pt x="13576" y="58979"/>
                                  <a:pt x="13170" y="58052"/>
                                  <a:pt x="12840" y="56858"/>
                                </a:cubicBezTo>
                                <a:cubicBezTo>
                                  <a:pt x="12509" y="55651"/>
                                  <a:pt x="12281" y="54077"/>
                                  <a:pt x="12141" y="52121"/>
                                </a:cubicBezTo>
                                <a:lnTo>
                                  <a:pt x="11913" y="52121"/>
                                </a:lnTo>
                                <a:cubicBezTo>
                                  <a:pt x="10033" y="54661"/>
                                  <a:pt x="7671" y="56782"/>
                                  <a:pt x="4839" y="58483"/>
                                </a:cubicBezTo>
                                <a:lnTo>
                                  <a:pt x="0" y="59586"/>
                                </a:lnTo>
                                <a:lnTo>
                                  <a:pt x="0" y="51152"/>
                                </a:lnTo>
                                <a:lnTo>
                                  <a:pt x="3975" y="50432"/>
                                </a:lnTo>
                                <a:cubicBezTo>
                                  <a:pt x="5791" y="49670"/>
                                  <a:pt x="7315" y="48692"/>
                                  <a:pt x="8547" y="47498"/>
                                </a:cubicBezTo>
                                <a:cubicBezTo>
                                  <a:pt x="9779" y="46304"/>
                                  <a:pt x="10719" y="44920"/>
                                  <a:pt x="11366" y="43358"/>
                                </a:cubicBezTo>
                                <a:cubicBezTo>
                                  <a:pt x="12027" y="41796"/>
                                  <a:pt x="12344" y="40183"/>
                                  <a:pt x="12344" y="38519"/>
                                </a:cubicBezTo>
                                <a:lnTo>
                                  <a:pt x="12344" y="29921"/>
                                </a:lnTo>
                                <a:cubicBezTo>
                                  <a:pt x="10973" y="30797"/>
                                  <a:pt x="9258" y="31547"/>
                                  <a:pt x="7239" y="32156"/>
                                </a:cubicBezTo>
                                <a:cubicBezTo>
                                  <a:pt x="5207" y="32766"/>
                                  <a:pt x="3137" y="33299"/>
                                  <a:pt x="1041" y="33731"/>
                                </a:cubicBezTo>
                                <a:lnTo>
                                  <a:pt x="0" y="34057"/>
                                </a:lnTo>
                                <a:lnTo>
                                  <a:pt x="0" y="25376"/>
                                </a:lnTo>
                                <a:lnTo>
                                  <a:pt x="8433" y="23457"/>
                                </a:lnTo>
                                <a:cubicBezTo>
                                  <a:pt x="10820" y="22403"/>
                                  <a:pt x="12027" y="20574"/>
                                  <a:pt x="12027" y="17958"/>
                                </a:cubicBezTo>
                                <a:cubicBezTo>
                                  <a:pt x="12027" y="15418"/>
                                  <a:pt x="11151" y="13386"/>
                                  <a:pt x="9411" y="11862"/>
                                </a:cubicBezTo>
                                <a:cubicBezTo>
                                  <a:pt x="7671" y="10338"/>
                                  <a:pt x="5055" y="9588"/>
                                  <a:pt x="1575" y="9588"/>
                                </a:cubicBezTo>
                                <a:lnTo>
                                  <a:pt x="0" y="10039"/>
                                </a:lnTo>
                                <a:lnTo>
                                  <a:pt x="0" y="217"/>
                                </a:lnTo>
                                <a:lnTo>
                                  <a:pt x="147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28607933" name="Shape 13"/>
                        <wps:cNvSpPr/>
                        <wps:spPr>
                          <a:xfrm>
                            <a:off x="179727" y="662808"/>
                            <a:ext cx="34163" cy="77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63" h="77127">
                                <a:moveTo>
                                  <a:pt x="8928" y="0"/>
                                </a:moveTo>
                                <a:lnTo>
                                  <a:pt x="22517" y="0"/>
                                </a:lnTo>
                                <a:lnTo>
                                  <a:pt x="22517" y="18491"/>
                                </a:lnTo>
                                <a:lnTo>
                                  <a:pt x="34163" y="18491"/>
                                </a:lnTo>
                                <a:lnTo>
                                  <a:pt x="34163" y="27953"/>
                                </a:lnTo>
                                <a:lnTo>
                                  <a:pt x="22517" y="27953"/>
                                </a:lnTo>
                                <a:lnTo>
                                  <a:pt x="22517" y="60490"/>
                                </a:lnTo>
                                <a:cubicBezTo>
                                  <a:pt x="22517" y="62586"/>
                                  <a:pt x="23063" y="64021"/>
                                  <a:pt x="24155" y="64783"/>
                                </a:cubicBezTo>
                                <a:cubicBezTo>
                                  <a:pt x="25235" y="65545"/>
                                  <a:pt x="26759" y="65926"/>
                                  <a:pt x="28727" y="65926"/>
                                </a:cubicBezTo>
                                <a:cubicBezTo>
                                  <a:pt x="29451" y="65926"/>
                                  <a:pt x="30226" y="65888"/>
                                  <a:pt x="31064" y="65811"/>
                                </a:cubicBezTo>
                                <a:cubicBezTo>
                                  <a:pt x="31902" y="65735"/>
                                  <a:pt x="32601" y="65634"/>
                                  <a:pt x="33185" y="65494"/>
                                </a:cubicBezTo>
                                <a:lnTo>
                                  <a:pt x="33833" y="65494"/>
                                </a:lnTo>
                                <a:lnTo>
                                  <a:pt x="33833" y="76263"/>
                                </a:lnTo>
                                <a:cubicBezTo>
                                  <a:pt x="32677" y="76479"/>
                                  <a:pt x="31331" y="76670"/>
                                  <a:pt x="29807" y="76860"/>
                                </a:cubicBezTo>
                                <a:cubicBezTo>
                                  <a:pt x="28283" y="77038"/>
                                  <a:pt x="26581" y="77127"/>
                                  <a:pt x="24701" y="77127"/>
                                </a:cubicBezTo>
                                <a:cubicBezTo>
                                  <a:pt x="22377" y="77127"/>
                                  <a:pt x="20244" y="76899"/>
                                  <a:pt x="18275" y="76416"/>
                                </a:cubicBezTo>
                                <a:cubicBezTo>
                                  <a:pt x="16319" y="75946"/>
                                  <a:pt x="14643" y="75184"/>
                                  <a:pt x="13271" y="74130"/>
                                </a:cubicBezTo>
                                <a:cubicBezTo>
                                  <a:pt x="11900" y="73088"/>
                                  <a:pt x="10820" y="71692"/>
                                  <a:pt x="10058" y="69952"/>
                                </a:cubicBezTo>
                                <a:cubicBezTo>
                                  <a:pt x="9296" y="68212"/>
                                  <a:pt x="8928" y="66065"/>
                                  <a:pt x="8928" y="63525"/>
                                </a:cubicBezTo>
                                <a:lnTo>
                                  <a:pt x="8928" y="27953"/>
                                </a:lnTo>
                                <a:lnTo>
                                  <a:pt x="0" y="27953"/>
                                </a:lnTo>
                                <a:lnTo>
                                  <a:pt x="0" y="18491"/>
                                </a:lnTo>
                                <a:lnTo>
                                  <a:pt x="8928" y="18491"/>
                                </a:lnTo>
                                <a:lnTo>
                                  <a:pt x="892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77950603" name="Shape 14"/>
                        <wps:cNvSpPr/>
                        <wps:spPr>
                          <a:xfrm>
                            <a:off x="215736" y="662808"/>
                            <a:ext cx="34163" cy="77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63" h="77127">
                                <a:moveTo>
                                  <a:pt x="8915" y="0"/>
                                </a:moveTo>
                                <a:lnTo>
                                  <a:pt x="22517" y="0"/>
                                </a:lnTo>
                                <a:lnTo>
                                  <a:pt x="22517" y="18491"/>
                                </a:lnTo>
                                <a:lnTo>
                                  <a:pt x="34163" y="18491"/>
                                </a:lnTo>
                                <a:lnTo>
                                  <a:pt x="34163" y="27953"/>
                                </a:lnTo>
                                <a:lnTo>
                                  <a:pt x="22517" y="27953"/>
                                </a:lnTo>
                                <a:lnTo>
                                  <a:pt x="22517" y="60490"/>
                                </a:lnTo>
                                <a:cubicBezTo>
                                  <a:pt x="22517" y="62586"/>
                                  <a:pt x="23063" y="64021"/>
                                  <a:pt x="24155" y="64783"/>
                                </a:cubicBezTo>
                                <a:cubicBezTo>
                                  <a:pt x="25235" y="65545"/>
                                  <a:pt x="26759" y="65926"/>
                                  <a:pt x="28727" y="65926"/>
                                </a:cubicBezTo>
                                <a:cubicBezTo>
                                  <a:pt x="29451" y="65926"/>
                                  <a:pt x="30226" y="65888"/>
                                  <a:pt x="31064" y="65811"/>
                                </a:cubicBezTo>
                                <a:cubicBezTo>
                                  <a:pt x="31890" y="65735"/>
                                  <a:pt x="32601" y="65634"/>
                                  <a:pt x="33185" y="65494"/>
                                </a:cubicBezTo>
                                <a:lnTo>
                                  <a:pt x="33833" y="65494"/>
                                </a:lnTo>
                                <a:lnTo>
                                  <a:pt x="33833" y="76263"/>
                                </a:lnTo>
                                <a:cubicBezTo>
                                  <a:pt x="32677" y="76479"/>
                                  <a:pt x="31331" y="76670"/>
                                  <a:pt x="29807" y="76860"/>
                                </a:cubicBezTo>
                                <a:cubicBezTo>
                                  <a:pt x="28283" y="77038"/>
                                  <a:pt x="26581" y="77127"/>
                                  <a:pt x="24701" y="77127"/>
                                </a:cubicBezTo>
                                <a:cubicBezTo>
                                  <a:pt x="22377" y="77127"/>
                                  <a:pt x="20244" y="76899"/>
                                  <a:pt x="18275" y="76416"/>
                                </a:cubicBezTo>
                                <a:cubicBezTo>
                                  <a:pt x="16319" y="75946"/>
                                  <a:pt x="14643" y="75184"/>
                                  <a:pt x="13271" y="74130"/>
                                </a:cubicBezTo>
                                <a:cubicBezTo>
                                  <a:pt x="11900" y="73088"/>
                                  <a:pt x="10820" y="71692"/>
                                  <a:pt x="10058" y="69952"/>
                                </a:cubicBezTo>
                                <a:cubicBezTo>
                                  <a:pt x="9296" y="68212"/>
                                  <a:pt x="8915" y="66065"/>
                                  <a:pt x="8915" y="63525"/>
                                </a:cubicBezTo>
                                <a:lnTo>
                                  <a:pt x="8915" y="27953"/>
                                </a:lnTo>
                                <a:lnTo>
                                  <a:pt x="0" y="27953"/>
                                </a:lnTo>
                                <a:lnTo>
                                  <a:pt x="0" y="18491"/>
                                </a:lnTo>
                                <a:lnTo>
                                  <a:pt x="8915" y="18491"/>
                                </a:lnTo>
                                <a:lnTo>
                                  <a:pt x="891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2542694" name="Shape 15"/>
                        <wps:cNvSpPr/>
                        <wps:spPr>
                          <a:xfrm>
                            <a:off x="252288" y="679863"/>
                            <a:ext cx="28391" cy="610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391" h="61036">
                                <a:moveTo>
                                  <a:pt x="28391" y="0"/>
                                </a:moveTo>
                                <a:lnTo>
                                  <a:pt x="28391" y="10098"/>
                                </a:lnTo>
                                <a:lnTo>
                                  <a:pt x="18390" y="14162"/>
                                </a:lnTo>
                                <a:cubicBezTo>
                                  <a:pt x="15989" y="16994"/>
                                  <a:pt x="14503" y="20690"/>
                                  <a:pt x="13919" y="25262"/>
                                </a:cubicBezTo>
                                <a:lnTo>
                                  <a:pt x="28391" y="25262"/>
                                </a:lnTo>
                                <a:lnTo>
                                  <a:pt x="28391" y="33961"/>
                                </a:lnTo>
                                <a:lnTo>
                                  <a:pt x="13703" y="33961"/>
                                </a:lnTo>
                                <a:cubicBezTo>
                                  <a:pt x="14211" y="38965"/>
                                  <a:pt x="15786" y="43017"/>
                                  <a:pt x="18440" y="46090"/>
                                </a:cubicBezTo>
                                <a:lnTo>
                                  <a:pt x="28391" y="50173"/>
                                </a:lnTo>
                                <a:lnTo>
                                  <a:pt x="28391" y="61036"/>
                                </a:lnTo>
                                <a:lnTo>
                                  <a:pt x="17132" y="58879"/>
                                </a:lnTo>
                                <a:cubicBezTo>
                                  <a:pt x="13475" y="57279"/>
                                  <a:pt x="10363" y="55107"/>
                                  <a:pt x="7836" y="52351"/>
                                </a:cubicBezTo>
                                <a:cubicBezTo>
                                  <a:pt x="5296" y="49595"/>
                                  <a:pt x="3353" y="46344"/>
                                  <a:pt x="2019" y="42610"/>
                                </a:cubicBezTo>
                                <a:cubicBezTo>
                                  <a:pt x="673" y="38876"/>
                                  <a:pt x="0" y="34876"/>
                                  <a:pt x="0" y="30596"/>
                                </a:cubicBezTo>
                                <a:cubicBezTo>
                                  <a:pt x="0" y="26240"/>
                                  <a:pt x="686" y="22189"/>
                                  <a:pt x="2070" y="18455"/>
                                </a:cubicBezTo>
                                <a:cubicBezTo>
                                  <a:pt x="3442" y="14734"/>
                                  <a:pt x="5397" y="11483"/>
                                  <a:pt x="7938" y="8727"/>
                                </a:cubicBezTo>
                                <a:cubicBezTo>
                                  <a:pt x="10478" y="5971"/>
                                  <a:pt x="13525" y="3812"/>
                                  <a:pt x="17082" y="2250"/>
                                </a:cubicBezTo>
                                <a:lnTo>
                                  <a:pt x="2839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109921" name="Shape 16"/>
                        <wps:cNvSpPr/>
                        <wps:spPr>
                          <a:xfrm>
                            <a:off x="280679" y="722969"/>
                            <a:ext cx="27629" cy="18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629" h="18161">
                                <a:moveTo>
                                  <a:pt x="14141" y="0"/>
                                </a:moveTo>
                                <a:lnTo>
                                  <a:pt x="27629" y="0"/>
                                </a:lnTo>
                                <a:cubicBezTo>
                                  <a:pt x="26905" y="2604"/>
                                  <a:pt x="25800" y="5017"/>
                                  <a:pt x="24314" y="7226"/>
                                </a:cubicBezTo>
                                <a:cubicBezTo>
                                  <a:pt x="22828" y="9449"/>
                                  <a:pt x="20961" y="11367"/>
                                  <a:pt x="18713" y="12992"/>
                                </a:cubicBezTo>
                                <a:cubicBezTo>
                                  <a:pt x="16466" y="14630"/>
                                  <a:pt x="13875" y="15900"/>
                                  <a:pt x="10941" y="16802"/>
                                </a:cubicBezTo>
                                <a:cubicBezTo>
                                  <a:pt x="7995" y="17704"/>
                                  <a:pt x="4756" y="18161"/>
                                  <a:pt x="1200" y="18161"/>
                                </a:cubicBezTo>
                                <a:lnTo>
                                  <a:pt x="0" y="17931"/>
                                </a:lnTo>
                                <a:lnTo>
                                  <a:pt x="0" y="7068"/>
                                </a:lnTo>
                                <a:lnTo>
                                  <a:pt x="1314" y="7607"/>
                                </a:lnTo>
                                <a:cubicBezTo>
                                  <a:pt x="4642" y="7607"/>
                                  <a:pt x="7385" y="6947"/>
                                  <a:pt x="9519" y="5601"/>
                                </a:cubicBezTo>
                                <a:cubicBezTo>
                                  <a:pt x="11665" y="4254"/>
                                  <a:pt x="13202" y="2388"/>
                                  <a:pt x="141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3192769" name="Shape 17"/>
                        <wps:cNvSpPr/>
                        <wps:spPr>
                          <a:xfrm>
                            <a:off x="280679" y="679776"/>
                            <a:ext cx="28797" cy="34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97" h="34049">
                                <a:moveTo>
                                  <a:pt x="438" y="0"/>
                                </a:moveTo>
                                <a:cubicBezTo>
                                  <a:pt x="4718" y="0"/>
                                  <a:pt x="8503" y="711"/>
                                  <a:pt x="11805" y="2121"/>
                                </a:cubicBezTo>
                                <a:cubicBezTo>
                                  <a:pt x="15107" y="3531"/>
                                  <a:pt x="17990" y="5550"/>
                                  <a:pt x="20453" y="8153"/>
                                </a:cubicBezTo>
                                <a:cubicBezTo>
                                  <a:pt x="23285" y="11201"/>
                                  <a:pt x="25381" y="14923"/>
                                  <a:pt x="26765" y="19304"/>
                                </a:cubicBezTo>
                                <a:cubicBezTo>
                                  <a:pt x="28137" y="23698"/>
                                  <a:pt x="28797" y="28613"/>
                                  <a:pt x="28721" y="34049"/>
                                </a:cubicBezTo>
                                <a:lnTo>
                                  <a:pt x="0" y="34049"/>
                                </a:lnTo>
                                <a:lnTo>
                                  <a:pt x="0" y="25349"/>
                                </a:lnTo>
                                <a:lnTo>
                                  <a:pt x="14472" y="25349"/>
                                </a:lnTo>
                                <a:cubicBezTo>
                                  <a:pt x="14180" y="20561"/>
                                  <a:pt x="12821" y="16802"/>
                                  <a:pt x="10395" y="14084"/>
                                </a:cubicBezTo>
                                <a:cubicBezTo>
                                  <a:pt x="7957" y="11367"/>
                                  <a:pt x="4642" y="10008"/>
                                  <a:pt x="438" y="10008"/>
                                </a:cubicBezTo>
                                <a:lnTo>
                                  <a:pt x="0" y="10186"/>
                                </a:lnTo>
                                <a:lnTo>
                                  <a:pt x="0" y="87"/>
                                </a:lnTo>
                                <a:lnTo>
                                  <a:pt x="43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34739357" name="Shape 18"/>
                        <wps:cNvSpPr/>
                        <wps:spPr>
                          <a:xfrm>
                            <a:off x="313969" y="679862"/>
                            <a:ext cx="28397" cy="6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397" h="61039">
                                <a:moveTo>
                                  <a:pt x="28397" y="0"/>
                                </a:moveTo>
                                <a:lnTo>
                                  <a:pt x="28397" y="10097"/>
                                </a:lnTo>
                                <a:lnTo>
                                  <a:pt x="18390" y="14163"/>
                                </a:lnTo>
                                <a:cubicBezTo>
                                  <a:pt x="15989" y="16996"/>
                                  <a:pt x="14503" y="20691"/>
                                  <a:pt x="13932" y="25263"/>
                                </a:cubicBezTo>
                                <a:lnTo>
                                  <a:pt x="28397" y="25263"/>
                                </a:lnTo>
                                <a:lnTo>
                                  <a:pt x="28397" y="33963"/>
                                </a:lnTo>
                                <a:lnTo>
                                  <a:pt x="13703" y="33963"/>
                                </a:lnTo>
                                <a:cubicBezTo>
                                  <a:pt x="14211" y="38967"/>
                                  <a:pt x="15786" y="43018"/>
                                  <a:pt x="18440" y="46091"/>
                                </a:cubicBezTo>
                                <a:lnTo>
                                  <a:pt x="28397" y="50177"/>
                                </a:lnTo>
                                <a:lnTo>
                                  <a:pt x="28397" y="61039"/>
                                </a:lnTo>
                                <a:lnTo>
                                  <a:pt x="17132" y="58880"/>
                                </a:lnTo>
                                <a:cubicBezTo>
                                  <a:pt x="13475" y="57280"/>
                                  <a:pt x="10376" y="55108"/>
                                  <a:pt x="7836" y="52352"/>
                                </a:cubicBezTo>
                                <a:cubicBezTo>
                                  <a:pt x="5296" y="49596"/>
                                  <a:pt x="3353" y="46345"/>
                                  <a:pt x="2019" y="42611"/>
                                </a:cubicBezTo>
                                <a:cubicBezTo>
                                  <a:pt x="673" y="38878"/>
                                  <a:pt x="0" y="34877"/>
                                  <a:pt x="0" y="30597"/>
                                </a:cubicBezTo>
                                <a:cubicBezTo>
                                  <a:pt x="0" y="26241"/>
                                  <a:pt x="686" y="22190"/>
                                  <a:pt x="2070" y="18456"/>
                                </a:cubicBezTo>
                                <a:cubicBezTo>
                                  <a:pt x="3442" y="14735"/>
                                  <a:pt x="5397" y="11484"/>
                                  <a:pt x="7938" y="8728"/>
                                </a:cubicBezTo>
                                <a:cubicBezTo>
                                  <a:pt x="10478" y="5972"/>
                                  <a:pt x="13525" y="3813"/>
                                  <a:pt x="17082" y="2251"/>
                                </a:cubicBezTo>
                                <a:lnTo>
                                  <a:pt x="2839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3060173" name="Shape 19"/>
                        <wps:cNvSpPr/>
                        <wps:spPr>
                          <a:xfrm>
                            <a:off x="342367" y="722969"/>
                            <a:ext cx="27635" cy="18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635" h="18161">
                                <a:moveTo>
                                  <a:pt x="14148" y="0"/>
                                </a:moveTo>
                                <a:lnTo>
                                  <a:pt x="27635" y="0"/>
                                </a:lnTo>
                                <a:cubicBezTo>
                                  <a:pt x="26899" y="2604"/>
                                  <a:pt x="25794" y="5017"/>
                                  <a:pt x="24308" y="7226"/>
                                </a:cubicBezTo>
                                <a:cubicBezTo>
                                  <a:pt x="22822" y="9449"/>
                                  <a:pt x="20955" y="11367"/>
                                  <a:pt x="18707" y="12992"/>
                                </a:cubicBezTo>
                                <a:cubicBezTo>
                                  <a:pt x="16459" y="14630"/>
                                  <a:pt x="13868" y="15900"/>
                                  <a:pt x="10935" y="16802"/>
                                </a:cubicBezTo>
                                <a:cubicBezTo>
                                  <a:pt x="8001" y="17704"/>
                                  <a:pt x="4750" y="18161"/>
                                  <a:pt x="1194" y="18161"/>
                                </a:cubicBezTo>
                                <a:lnTo>
                                  <a:pt x="0" y="17932"/>
                                </a:lnTo>
                                <a:lnTo>
                                  <a:pt x="0" y="7070"/>
                                </a:lnTo>
                                <a:lnTo>
                                  <a:pt x="1308" y="7607"/>
                                </a:lnTo>
                                <a:cubicBezTo>
                                  <a:pt x="4636" y="7607"/>
                                  <a:pt x="7379" y="6947"/>
                                  <a:pt x="9512" y="5601"/>
                                </a:cubicBezTo>
                                <a:cubicBezTo>
                                  <a:pt x="11659" y="4254"/>
                                  <a:pt x="13195" y="2388"/>
                                  <a:pt x="1414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1020969" name="Shape 20"/>
                        <wps:cNvSpPr/>
                        <wps:spPr>
                          <a:xfrm>
                            <a:off x="342367" y="679776"/>
                            <a:ext cx="28791" cy="34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91" h="34049">
                                <a:moveTo>
                                  <a:pt x="432" y="0"/>
                                </a:moveTo>
                                <a:cubicBezTo>
                                  <a:pt x="4712" y="0"/>
                                  <a:pt x="8496" y="711"/>
                                  <a:pt x="11798" y="2121"/>
                                </a:cubicBezTo>
                                <a:cubicBezTo>
                                  <a:pt x="15100" y="3531"/>
                                  <a:pt x="17983" y="5550"/>
                                  <a:pt x="20447" y="8153"/>
                                </a:cubicBezTo>
                                <a:cubicBezTo>
                                  <a:pt x="23279" y="11201"/>
                                  <a:pt x="25375" y="14923"/>
                                  <a:pt x="26759" y="19304"/>
                                </a:cubicBezTo>
                                <a:cubicBezTo>
                                  <a:pt x="28131" y="23698"/>
                                  <a:pt x="28791" y="28613"/>
                                  <a:pt x="28715" y="34049"/>
                                </a:cubicBezTo>
                                <a:lnTo>
                                  <a:pt x="0" y="34049"/>
                                </a:lnTo>
                                <a:lnTo>
                                  <a:pt x="0" y="25349"/>
                                </a:lnTo>
                                <a:lnTo>
                                  <a:pt x="14465" y="25349"/>
                                </a:lnTo>
                                <a:cubicBezTo>
                                  <a:pt x="14173" y="20561"/>
                                  <a:pt x="12814" y="16802"/>
                                  <a:pt x="10389" y="14084"/>
                                </a:cubicBezTo>
                                <a:cubicBezTo>
                                  <a:pt x="7963" y="11367"/>
                                  <a:pt x="4636" y="10008"/>
                                  <a:pt x="432" y="10008"/>
                                </a:cubicBezTo>
                                <a:lnTo>
                                  <a:pt x="0" y="10183"/>
                                </a:lnTo>
                                <a:lnTo>
                                  <a:pt x="0" y="86"/>
                                </a:lnTo>
                                <a:lnTo>
                                  <a:pt x="43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5573057" name="Shape 21"/>
                        <wps:cNvSpPr/>
                        <wps:spPr>
                          <a:xfrm>
                            <a:off x="371846" y="662808"/>
                            <a:ext cx="34163" cy="77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63" h="77127">
                                <a:moveTo>
                                  <a:pt x="8928" y="0"/>
                                </a:moveTo>
                                <a:lnTo>
                                  <a:pt x="22517" y="0"/>
                                </a:lnTo>
                                <a:lnTo>
                                  <a:pt x="22517" y="18491"/>
                                </a:lnTo>
                                <a:lnTo>
                                  <a:pt x="34163" y="18491"/>
                                </a:lnTo>
                                <a:lnTo>
                                  <a:pt x="34163" y="27953"/>
                                </a:lnTo>
                                <a:lnTo>
                                  <a:pt x="22517" y="27953"/>
                                </a:lnTo>
                                <a:lnTo>
                                  <a:pt x="22517" y="60490"/>
                                </a:lnTo>
                                <a:cubicBezTo>
                                  <a:pt x="22517" y="62586"/>
                                  <a:pt x="23063" y="64021"/>
                                  <a:pt x="24155" y="64783"/>
                                </a:cubicBezTo>
                                <a:cubicBezTo>
                                  <a:pt x="25248" y="65545"/>
                                  <a:pt x="26759" y="65926"/>
                                  <a:pt x="28727" y="65926"/>
                                </a:cubicBezTo>
                                <a:cubicBezTo>
                                  <a:pt x="29451" y="65926"/>
                                  <a:pt x="30226" y="65888"/>
                                  <a:pt x="31064" y="65811"/>
                                </a:cubicBezTo>
                                <a:cubicBezTo>
                                  <a:pt x="31902" y="65735"/>
                                  <a:pt x="32601" y="65634"/>
                                  <a:pt x="33185" y="65494"/>
                                </a:cubicBezTo>
                                <a:lnTo>
                                  <a:pt x="33833" y="65494"/>
                                </a:lnTo>
                                <a:lnTo>
                                  <a:pt x="33833" y="76263"/>
                                </a:lnTo>
                                <a:cubicBezTo>
                                  <a:pt x="32677" y="76479"/>
                                  <a:pt x="31331" y="76670"/>
                                  <a:pt x="29807" y="76860"/>
                                </a:cubicBezTo>
                                <a:cubicBezTo>
                                  <a:pt x="28283" y="77038"/>
                                  <a:pt x="26581" y="77127"/>
                                  <a:pt x="24701" y="77127"/>
                                </a:cubicBezTo>
                                <a:cubicBezTo>
                                  <a:pt x="22377" y="77127"/>
                                  <a:pt x="20244" y="76899"/>
                                  <a:pt x="18275" y="76416"/>
                                </a:cubicBezTo>
                                <a:cubicBezTo>
                                  <a:pt x="16319" y="75946"/>
                                  <a:pt x="14643" y="75184"/>
                                  <a:pt x="13271" y="74130"/>
                                </a:cubicBezTo>
                                <a:cubicBezTo>
                                  <a:pt x="11900" y="73088"/>
                                  <a:pt x="10820" y="71692"/>
                                  <a:pt x="10071" y="69952"/>
                                </a:cubicBezTo>
                                <a:cubicBezTo>
                                  <a:pt x="9296" y="68212"/>
                                  <a:pt x="8928" y="66065"/>
                                  <a:pt x="8928" y="63525"/>
                                </a:cubicBezTo>
                                <a:lnTo>
                                  <a:pt x="8928" y="27953"/>
                                </a:lnTo>
                                <a:lnTo>
                                  <a:pt x="0" y="27953"/>
                                </a:lnTo>
                                <a:lnTo>
                                  <a:pt x="0" y="18491"/>
                                </a:lnTo>
                                <a:lnTo>
                                  <a:pt x="8928" y="18491"/>
                                </a:lnTo>
                                <a:lnTo>
                                  <a:pt x="892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35352349" name="Shape 22"/>
                        <wps:cNvSpPr/>
                        <wps:spPr>
                          <a:xfrm>
                            <a:off x="408724" y="705143"/>
                            <a:ext cx="26168" cy="356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68" h="35661">
                                <a:moveTo>
                                  <a:pt x="26168" y="0"/>
                                </a:moveTo>
                                <a:lnTo>
                                  <a:pt x="26168" y="8680"/>
                                </a:lnTo>
                                <a:lnTo>
                                  <a:pt x="17297" y="11455"/>
                                </a:lnTo>
                                <a:cubicBezTo>
                                  <a:pt x="14973" y="12725"/>
                                  <a:pt x="13818" y="14960"/>
                                  <a:pt x="13818" y="18148"/>
                                </a:cubicBezTo>
                                <a:cubicBezTo>
                                  <a:pt x="13818" y="19672"/>
                                  <a:pt x="14084" y="20955"/>
                                  <a:pt x="14630" y="22009"/>
                                </a:cubicBezTo>
                                <a:cubicBezTo>
                                  <a:pt x="15176" y="23063"/>
                                  <a:pt x="15900" y="23901"/>
                                  <a:pt x="16815" y="24511"/>
                                </a:cubicBezTo>
                                <a:cubicBezTo>
                                  <a:pt x="17717" y="25133"/>
                                  <a:pt x="18783" y="25565"/>
                                  <a:pt x="20015" y="25819"/>
                                </a:cubicBezTo>
                                <a:cubicBezTo>
                                  <a:pt x="21247" y="26073"/>
                                  <a:pt x="22530" y="26200"/>
                                  <a:pt x="23825" y="26200"/>
                                </a:cubicBezTo>
                                <a:lnTo>
                                  <a:pt x="26168" y="25776"/>
                                </a:lnTo>
                                <a:lnTo>
                                  <a:pt x="26168" y="34212"/>
                                </a:lnTo>
                                <a:lnTo>
                                  <a:pt x="19799" y="35661"/>
                                </a:lnTo>
                                <a:cubicBezTo>
                                  <a:pt x="16980" y="35661"/>
                                  <a:pt x="14338" y="35306"/>
                                  <a:pt x="11913" y="34569"/>
                                </a:cubicBezTo>
                                <a:cubicBezTo>
                                  <a:pt x="9487" y="33845"/>
                                  <a:pt x="7404" y="32766"/>
                                  <a:pt x="5664" y="31318"/>
                                </a:cubicBezTo>
                                <a:cubicBezTo>
                                  <a:pt x="3924" y="29870"/>
                                  <a:pt x="2540" y="28067"/>
                                  <a:pt x="1524" y="25933"/>
                                </a:cubicBezTo>
                                <a:cubicBezTo>
                                  <a:pt x="508" y="23787"/>
                                  <a:pt x="0" y="21310"/>
                                  <a:pt x="0" y="18478"/>
                                </a:cubicBezTo>
                                <a:cubicBezTo>
                                  <a:pt x="0" y="15214"/>
                                  <a:pt x="597" y="12509"/>
                                  <a:pt x="1803" y="10363"/>
                                </a:cubicBezTo>
                                <a:cubicBezTo>
                                  <a:pt x="2997" y="8229"/>
                                  <a:pt x="4648" y="6502"/>
                                  <a:pt x="6744" y="5207"/>
                                </a:cubicBezTo>
                                <a:cubicBezTo>
                                  <a:pt x="8852" y="3899"/>
                                  <a:pt x="11354" y="2908"/>
                                  <a:pt x="14249" y="2210"/>
                                </a:cubicBezTo>
                                <a:cubicBezTo>
                                  <a:pt x="17145" y="1524"/>
                                  <a:pt x="20345" y="965"/>
                                  <a:pt x="23825" y="533"/>
                                </a:cubicBezTo>
                                <a:lnTo>
                                  <a:pt x="2616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29447956" name="Shape 23"/>
                        <wps:cNvSpPr/>
                        <wps:spPr>
                          <a:xfrm>
                            <a:off x="411556" y="679985"/>
                            <a:ext cx="23336" cy="187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6" h="18719">
                                <a:moveTo>
                                  <a:pt x="23336" y="0"/>
                                </a:moveTo>
                                <a:lnTo>
                                  <a:pt x="23336" y="9821"/>
                                </a:lnTo>
                                <a:lnTo>
                                  <a:pt x="16154" y="11874"/>
                                </a:lnTo>
                                <a:cubicBezTo>
                                  <a:pt x="14237" y="13538"/>
                                  <a:pt x="13195" y="15824"/>
                                  <a:pt x="13056" y="18719"/>
                                </a:cubicBezTo>
                                <a:lnTo>
                                  <a:pt x="0" y="18719"/>
                                </a:lnTo>
                                <a:cubicBezTo>
                                  <a:pt x="64" y="16256"/>
                                  <a:pt x="635" y="13881"/>
                                  <a:pt x="1689" y="11595"/>
                                </a:cubicBezTo>
                                <a:cubicBezTo>
                                  <a:pt x="2743" y="9309"/>
                                  <a:pt x="4293" y="7302"/>
                                  <a:pt x="6363" y="5549"/>
                                </a:cubicBezTo>
                                <a:cubicBezTo>
                                  <a:pt x="8433" y="3822"/>
                                  <a:pt x="10986" y="2425"/>
                                  <a:pt x="14033" y="1371"/>
                                </a:cubicBezTo>
                                <a:lnTo>
                                  <a:pt x="23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65321296" name="Shape 24"/>
                        <wps:cNvSpPr/>
                        <wps:spPr>
                          <a:xfrm>
                            <a:off x="434892" y="679768"/>
                            <a:ext cx="27464" cy="596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64" h="59626">
                                <a:moveTo>
                                  <a:pt x="1467" y="0"/>
                                </a:moveTo>
                                <a:cubicBezTo>
                                  <a:pt x="4794" y="0"/>
                                  <a:pt x="7753" y="267"/>
                                  <a:pt x="10331" y="762"/>
                                </a:cubicBezTo>
                                <a:cubicBezTo>
                                  <a:pt x="12910" y="1283"/>
                                  <a:pt x="15132" y="2146"/>
                                  <a:pt x="17024" y="3378"/>
                                </a:cubicBezTo>
                                <a:cubicBezTo>
                                  <a:pt x="22536" y="6718"/>
                                  <a:pt x="25292" y="12230"/>
                                  <a:pt x="25292" y="19926"/>
                                </a:cubicBezTo>
                                <a:lnTo>
                                  <a:pt x="25292" y="50482"/>
                                </a:lnTo>
                                <a:cubicBezTo>
                                  <a:pt x="25292" y="52883"/>
                                  <a:pt x="25495" y="54724"/>
                                  <a:pt x="25889" y="56032"/>
                                </a:cubicBezTo>
                                <a:cubicBezTo>
                                  <a:pt x="26283" y="57340"/>
                                  <a:pt x="26816" y="58217"/>
                                  <a:pt x="27464" y="58649"/>
                                </a:cubicBezTo>
                                <a:lnTo>
                                  <a:pt x="27464" y="59626"/>
                                </a:lnTo>
                                <a:lnTo>
                                  <a:pt x="14091" y="59626"/>
                                </a:lnTo>
                                <a:cubicBezTo>
                                  <a:pt x="13570" y="58979"/>
                                  <a:pt x="13164" y="58052"/>
                                  <a:pt x="12833" y="56858"/>
                                </a:cubicBezTo>
                                <a:cubicBezTo>
                                  <a:pt x="12503" y="55651"/>
                                  <a:pt x="12275" y="54077"/>
                                  <a:pt x="12135" y="52121"/>
                                </a:cubicBezTo>
                                <a:lnTo>
                                  <a:pt x="11906" y="52121"/>
                                </a:lnTo>
                                <a:cubicBezTo>
                                  <a:pt x="10027" y="54661"/>
                                  <a:pt x="7664" y="56782"/>
                                  <a:pt x="4845" y="58483"/>
                                </a:cubicBezTo>
                                <a:lnTo>
                                  <a:pt x="0" y="59586"/>
                                </a:lnTo>
                                <a:lnTo>
                                  <a:pt x="0" y="51150"/>
                                </a:lnTo>
                                <a:lnTo>
                                  <a:pt x="3969" y="50432"/>
                                </a:lnTo>
                                <a:cubicBezTo>
                                  <a:pt x="5785" y="49670"/>
                                  <a:pt x="7309" y="48692"/>
                                  <a:pt x="8541" y="47498"/>
                                </a:cubicBezTo>
                                <a:cubicBezTo>
                                  <a:pt x="9773" y="46304"/>
                                  <a:pt x="10712" y="44920"/>
                                  <a:pt x="11373" y="43358"/>
                                </a:cubicBezTo>
                                <a:cubicBezTo>
                                  <a:pt x="12021" y="41796"/>
                                  <a:pt x="12351" y="40183"/>
                                  <a:pt x="12351" y="38519"/>
                                </a:cubicBezTo>
                                <a:lnTo>
                                  <a:pt x="12351" y="29921"/>
                                </a:lnTo>
                                <a:cubicBezTo>
                                  <a:pt x="10966" y="30797"/>
                                  <a:pt x="9265" y="31547"/>
                                  <a:pt x="7233" y="32156"/>
                                </a:cubicBezTo>
                                <a:cubicBezTo>
                                  <a:pt x="5201" y="32766"/>
                                  <a:pt x="3143" y="33299"/>
                                  <a:pt x="1035" y="33731"/>
                                </a:cubicBezTo>
                                <a:lnTo>
                                  <a:pt x="0" y="34055"/>
                                </a:lnTo>
                                <a:lnTo>
                                  <a:pt x="0" y="25375"/>
                                </a:lnTo>
                                <a:lnTo>
                                  <a:pt x="8426" y="23457"/>
                                </a:lnTo>
                                <a:cubicBezTo>
                                  <a:pt x="10827" y="22403"/>
                                  <a:pt x="12021" y="20574"/>
                                  <a:pt x="12021" y="17958"/>
                                </a:cubicBezTo>
                                <a:cubicBezTo>
                                  <a:pt x="12021" y="15418"/>
                                  <a:pt x="11144" y="13386"/>
                                  <a:pt x="9404" y="11862"/>
                                </a:cubicBezTo>
                                <a:cubicBezTo>
                                  <a:pt x="7664" y="10338"/>
                                  <a:pt x="5061" y="9588"/>
                                  <a:pt x="1568" y="9588"/>
                                </a:cubicBezTo>
                                <a:lnTo>
                                  <a:pt x="0" y="10037"/>
                                </a:lnTo>
                                <a:lnTo>
                                  <a:pt x="0" y="216"/>
                                </a:lnTo>
                                <a:lnTo>
                                  <a:pt x="146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9542964" name="Shape 25"/>
                        <wps:cNvSpPr/>
                        <wps:spPr>
                          <a:xfrm>
                            <a:off x="461488" y="662808"/>
                            <a:ext cx="34163" cy="77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63" h="77127">
                                <a:moveTo>
                                  <a:pt x="8928" y="0"/>
                                </a:moveTo>
                                <a:lnTo>
                                  <a:pt x="22517" y="0"/>
                                </a:lnTo>
                                <a:lnTo>
                                  <a:pt x="22517" y="18491"/>
                                </a:lnTo>
                                <a:lnTo>
                                  <a:pt x="34163" y="18491"/>
                                </a:lnTo>
                                <a:lnTo>
                                  <a:pt x="34163" y="27953"/>
                                </a:lnTo>
                                <a:lnTo>
                                  <a:pt x="22517" y="27953"/>
                                </a:lnTo>
                                <a:lnTo>
                                  <a:pt x="22517" y="60490"/>
                                </a:lnTo>
                                <a:cubicBezTo>
                                  <a:pt x="22517" y="62586"/>
                                  <a:pt x="23063" y="64021"/>
                                  <a:pt x="24155" y="64783"/>
                                </a:cubicBezTo>
                                <a:cubicBezTo>
                                  <a:pt x="25235" y="65545"/>
                                  <a:pt x="26759" y="65926"/>
                                  <a:pt x="28727" y="65926"/>
                                </a:cubicBezTo>
                                <a:cubicBezTo>
                                  <a:pt x="29451" y="65926"/>
                                  <a:pt x="30226" y="65888"/>
                                  <a:pt x="31064" y="65811"/>
                                </a:cubicBezTo>
                                <a:cubicBezTo>
                                  <a:pt x="31902" y="65735"/>
                                  <a:pt x="32601" y="65634"/>
                                  <a:pt x="33185" y="65494"/>
                                </a:cubicBezTo>
                                <a:lnTo>
                                  <a:pt x="33833" y="65494"/>
                                </a:lnTo>
                                <a:lnTo>
                                  <a:pt x="33833" y="76263"/>
                                </a:lnTo>
                                <a:cubicBezTo>
                                  <a:pt x="32677" y="76479"/>
                                  <a:pt x="31331" y="76670"/>
                                  <a:pt x="29807" y="76860"/>
                                </a:cubicBezTo>
                                <a:cubicBezTo>
                                  <a:pt x="28283" y="77038"/>
                                  <a:pt x="26581" y="77127"/>
                                  <a:pt x="24701" y="77127"/>
                                </a:cubicBezTo>
                                <a:cubicBezTo>
                                  <a:pt x="22377" y="77127"/>
                                  <a:pt x="20231" y="76899"/>
                                  <a:pt x="18275" y="76416"/>
                                </a:cubicBezTo>
                                <a:cubicBezTo>
                                  <a:pt x="16319" y="75946"/>
                                  <a:pt x="14643" y="75184"/>
                                  <a:pt x="13271" y="74130"/>
                                </a:cubicBezTo>
                                <a:cubicBezTo>
                                  <a:pt x="11900" y="73088"/>
                                  <a:pt x="10820" y="71692"/>
                                  <a:pt x="10071" y="69952"/>
                                </a:cubicBezTo>
                                <a:cubicBezTo>
                                  <a:pt x="9296" y="68212"/>
                                  <a:pt x="8928" y="66065"/>
                                  <a:pt x="8928" y="63525"/>
                                </a:cubicBezTo>
                                <a:lnTo>
                                  <a:pt x="8928" y="27953"/>
                                </a:lnTo>
                                <a:lnTo>
                                  <a:pt x="0" y="27953"/>
                                </a:lnTo>
                                <a:lnTo>
                                  <a:pt x="0" y="18491"/>
                                </a:lnTo>
                                <a:lnTo>
                                  <a:pt x="8928" y="18491"/>
                                </a:lnTo>
                                <a:lnTo>
                                  <a:pt x="892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0163901" name="Shape 26"/>
                        <wps:cNvSpPr/>
                        <wps:spPr>
                          <a:xfrm>
                            <a:off x="497714" y="679863"/>
                            <a:ext cx="28391" cy="610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391" h="61036">
                                <a:moveTo>
                                  <a:pt x="28391" y="0"/>
                                </a:moveTo>
                                <a:lnTo>
                                  <a:pt x="28391" y="10098"/>
                                </a:lnTo>
                                <a:lnTo>
                                  <a:pt x="18390" y="14162"/>
                                </a:lnTo>
                                <a:cubicBezTo>
                                  <a:pt x="15989" y="16994"/>
                                  <a:pt x="14503" y="20690"/>
                                  <a:pt x="13919" y="25262"/>
                                </a:cubicBezTo>
                                <a:lnTo>
                                  <a:pt x="28391" y="25262"/>
                                </a:lnTo>
                                <a:lnTo>
                                  <a:pt x="28391" y="33961"/>
                                </a:lnTo>
                                <a:lnTo>
                                  <a:pt x="13703" y="33961"/>
                                </a:lnTo>
                                <a:cubicBezTo>
                                  <a:pt x="14211" y="38965"/>
                                  <a:pt x="15786" y="43017"/>
                                  <a:pt x="18440" y="46090"/>
                                </a:cubicBezTo>
                                <a:lnTo>
                                  <a:pt x="28391" y="50173"/>
                                </a:lnTo>
                                <a:lnTo>
                                  <a:pt x="28391" y="61036"/>
                                </a:lnTo>
                                <a:lnTo>
                                  <a:pt x="17132" y="58879"/>
                                </a:lnTo>
                                <a:cubicBezTo>
                                  <a:pt x="13475" y="57279"/>
                                  <a:pt x="10363" y="55107"/>
                                  <a:pt x="7836" y="52351"/>
                                </a:cubicBezTo>
                                <a:cubicBezTo>
                                  <a:pt x="5296" y="49595"/>
                                  <a:pt x="3353" y="46344"/>
                                  <a:pt x="2019" y="42610"/>
                                </a:cubicBezTo>
                                <a:cubicBezTo>
                                  <a:pt x="673" y="38876"/>
                                  <a:pt x="0" y="34876"/>
                                  <a:pt x="0" y="30596"/>
                                </a:cubicBezTo>
                                <a:cubicBezTo>
                                  <a:pt x="0" y="26240"/>
                                  <a:pt x="686" y="22189"/>
                                  <a:pt x="2070" y="18455"/>
                                </a:cubicBezTo>
                                <a:cubicBezTo>
                                  <a:pt x="3442" y="14734"/>
                                  <a:pt x="5397" y="11483"/>
                                  <a:pt x="7938" y="8727"/>
                                </a:cubicBezTo>
                                <a:cubicBezTo>
                                  <a:pt x="10477" y="5971"/>
                                  <a:pt x="13525" y="3812"/>
                                  <a:pt x="17081" y="2250"/>
                                </a:cubicBezTo>
                                <a:lnTo>
                                  <a:pt x="2839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6370860" name="Shape 27"/>
                        <wps:cNvSpPr/>
                        <wps:spPr>
                          <a:xfrm>
                            <a:off x="526105" y="722969"/>
                            <a:ext cx="27629" cy="18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629" h="18161">
                                <a:moveTo>
                                  <a:pt x="14141" y="0"/>
                                </a:moveTo>
                                <a:lnTo>
                                  <a:pt x="27629" y="0"/>
                                </a:lnTo>
                                <a:cubicBezTo>
                                  <a:pt x="26905" y="2604"/>
                                  <a:pt x="25800" y="5017"/>
                                  <a:pt x="24314" y="7226"/>
                                </a:cubicBezTo>
                                <a:cubicBezTo>
                                  <a:pt x="22828" y="9449"/>
                                  <a:pt x="20961" y="11367"/>
                                  <a:pt x="18713" y="12992"/>
                                </a:cubicBezTo>
                                <a:cubicBezTo>
                                  <a:pt x="16466" y="14630"/>
                                  <a:pt x="13875" y="15900"/>
                                  <a:pt x="10941" y="16802"/>
                                </a:cubicBezTo>
                                <a:cubicBezTo>
                                  <a:pt x="7995" y="17704"/>
                                  <a:pt x="4756" y="18161"/>
                                  <a:pt x="1200" y="18161"/>
                                </a:cubicBezTo>
                                <a:lnTo>
                                  <a:pt x="0" y="17931"/>
                                </a:lnTo>
                                <a:lnTo>
                                  <a:pt x="0" y="7068"/>
                                </a:lnTo>
                                <a:lnTo>
                                  <a:pt x="1314" y="7607"/>
                                </a:lnTo>
                                <a:cubicBezTo>
                                  <a:pt x="4642" y="7607"/>
                                  <a:pt x="7385" y="6947"/>
                                  <a:pt x="9519" y="5601"/>
                                </a:cubicBezTo>
                                <a:cubicBezTo>
                                  <a:pt x="11652" y="4254"/>
                                  <a:pt x="13202" y="2388"/>
                                  <a:pt x="141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2225766" name="Shape 28"/>
                        <wps:cNvSpPr/>
                        <wps:spPr>
                          <a:xfrm>
                            <a:off x="526105" y="679776"/>
                            <a:ext cx="28797" cy="34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97" h="34049">
                                <a:moveTo>
                                  <a:pt x="438" y="0"/>
                                </a:moveTo>
                                <a:cubicBezTo>
                                  <a:pt x="4718" y="0"/>
                                  <a:pt x="8503" y="711"/>
                                  <a:pt x="11805" y="2121"/>
                                </a:cubicBezTo>
                                <a:cubicBezTo>
                                  <a:pt x="15107" y="3531"/>
                                  <a:pt x="17990" y="5550"/>
                                  <a:pt x="20453" y="8153"/>
                                </a:cubicBezTo>
                                <a:cubicBezTo>
                                  <a:pt x="23285" y="11201"/>
                                  <a:pt x="25381" y="14923"/>
                                  <a:pt x="26765" y="19304"/>
                                </a:cubicBezTo>
                                <a:cubicBezTo>
                                  <a:pt x="28137" y="23698"/>
                                  <a:pt x="28797" y="28613"/>
                                  <a:pt x="28721" y="34049"/>
                                </a:cubicBezTo>
                                <a:lnTo>
                                  <a:pt x="0" y="34049"/>
                                </a:lnTo>
                                <a:lnTo>
                                  <a:pt x="0" y="25349"/>
                                </a:lnTo>
                                <a:lnTo>
                                  <a:pt x="14472" y="25349"/>
                                </a:lnTo>
                                <a:cubicBezTo>
                                  <a:pt x="14180" y="20561"/>
                                  <a:pt x="12821" y="16802"/>
                                  <a:pt x="10395" y="14084"/>
                                </a:cubicBezTo>
                                <a:cubicBezTo>
                                  <a:pt x="7957" y="11367"/>
                                  <a:pt x="4642" y="10008"/>
                                  <a:pt x="438" y="10008"/>
                                </a:cubicBezTo>
                                <a:lnTo>
                                  <a:pt x="0" y="10186"/>
                                </a:lnTo>
                                <a:lnTo>
                                  <a:pt x="0" y="87"/>
                                </a:lnTo>
                                <a:lnTo>
                                  <a:pt x="43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3804153" name="Shape 29"/>
                        <wps:cNvSpPr/>
                        <wps:spPr>
                          <a:xfrm>
                            <a:off x="560161" y="679776"/>
                            <a:ext cx="51879" cy="59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879" h="59614">
                                <a:moveTo>
                                  <a:pt x="31864" y="0"/>
                                </a:moveTo>
                                <a:cubicBezTo>
                                  <a:pt x="38189" y="0"/>
                                  <a:pt x="43091" y="1791"/>
                                  <a:pt x="46609" y="5385"/>
                                </a:cubicBezTo>
                                <a:cubicBezTo>
                                  <a:pt x="50127" y="8979"/>
                                  <a:pt x="51879" y="13919"/>
                                  <a:pt x="51879" y="20231"/>
                                </a:cubicBezTo>
                                <a:lnTo>
                                  <a:pt x="51879" y="59614"/>
                                </a:lnTo>
                                <a:lnTo>
                                  <a:pt x="38075" y="59614"/>
                                </a:lnTo>
                                <a:lnTo>
                                  <a:pt x="38075" y="22517"/>
                                </a:lnTo>
                                <a:cubicBezTo>
                                  <a:pt x="38075" y="19037"/>
                                  <a:pt x="37109" y="16320"/>
                                  <a:pt x="35192" y="14364"/>
                                </a:cubicBezTo>
                                <a:cubicBezTo>
                                  <a:pt x="33261" y="12408"/>
                                  <a:pt x="30531" y="11430"/>
                                  <a:pt x="26975" y="11430"/>
                                </a:cubicBezTo>
                                <a:cubicBezTo>
                                  <a:pt x="25019" y="11430"/>
                                  <a:pt x="23241" y="11773"/>
                                  <a:pt x="21641" y="12459"/>
                                </a:cubicBezTo>
                                <a:cubicBezTo>
                                  <a:pt x="20041" y="13145"/>
                                  <a:pt x="18669" y="14122"/>
                                  <a:pt x="17513" y="15392"/>
                                </a:cubicBezTo>
                                <a:cubicBezTo>
                                  <a:pt x="16358" y="16662"/>
                                  <a:pt x="15443" y="18174"/>
                                  <a:pt x="14783" y="19914"/>
                                </a:cubicBezTo>
                                <a:cubicBezTo>
                                  <a:pt x="14135" y="21654"/>
                                  <a:pt x="13818" y="23533"/>
                                  <a:pt x="13818" y="25565"/>
                                </a:cubicBezTo>
                                <a:lnTo>
                                  <a:pt x="13818" y="59614"/>
                                </a:lnTo>
                                <a:lnTo>
                                  <a:pt x="0" y="59614"/>
                                </a:lnTo>
                                <a:lnTo>
                                  <a:pt x="0" y="1524"/>
                                </a:lnTo>
                                <a:lnTo>
                                  <a:pt x="13487" y="1524"/>
                                </a:lnTo>
                                <a:lnTo>
                                  <a:pt x="13487" y="10008"/>
                                </a:lnTo>
                                <a:lnTo>
                                  <a:pt x="13818" y="10008"/>
                                </a:lnTo>
                                <a:cubicBezTo>
                                  <a:pt x="15697" y="6744"/>
                                  <a:pt x="18148" y="4267"/>
                                  <a:pt x="21158" y="2553"/>
                                </a:cubicBezTo>
                                <a:cubicBezTo>
                                  <a:pt x="24168" y="851"/>
                                  <a:pt x="27737" y="0"/>
                                  <a:pt x="31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95073E6" id="Group 1674" o:spid="_x0000_s1026" style="width:48.25pt;height:58.35pt;mso-position-horizontal-relative:char;mso-position-vertical-relative:line" coordsize="6129,74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">
                <v:shape id="Shape 1846" o:spid="_x0000_s1027" style="position:absolute;width:6129;height:6129;visibility:visible;mso-wrap-style:square;v-text-anchor:top" coordsize="612915,6129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" path="m,l612915,r,612902l,612902,,e" fillcolor="#181717" stroked="f" strokeweight="0">
                  <v:stroke miterlimit="83231f" joinstyle="miter"/>
                  <v:path arrowok="t" textboxrect="0,0,612915,612902"/>
                </v:shape>
                <v:shape id="Shape 7" o:spid="_x0000_s1028" style="position:absolute;left:1082;top:1656;width:3812;height:2591;visibility:visible;mso-wrap-style:square;v-text-anchor:top" coordsize="381203,25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" path="m190233,v32589,,63678,4458,90488,12319l190729,103010r,52184l280721,63576v59842,17526,100482,51981,100482,91618c381203,212611,295834,259144,190576,259144,85331,259144,,212611,,155194,,97841,85166,51359,190259,51270l190233,xe" fillcolor="#fffefd" stroked="f" strokeweight="0">
                  <v:stroke miterlimit="83231f" joinstyle="miter"/>
                  <v:path arrowok="t" textboxrect="0,0,381203,259144"/>
                </v:shape>
                <v:shape id="Shape 8" o:spid="_x0000_s1029" style="position:absolute;left:8;top:6570;width:668;height:842;visibility:visible;mso-wrap-style:square;v-text-anchor:top" coordsize="66789,84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" path="m32855,v9500,,16878,2121,22136,6363c60249,10604,63284,16459,64072,23927r-14682,c48806,19939,47066,16878,44171,14745,41262,12598,37427,11532,32639,11532v-4572,,-8217,889,-10935,2654c18987,15977,17628,18491,17628,21755v,1892,470,3442,1409,4674c19977,27661,21336,28715,23114,29591v1778,864,3924,1626,6426,2286c32042,32525,34849,33185,37960,33833v3785,800,7392,1740,10833,2832c52235,37744,55296,39218,57976,41059v2692,1854,4825,4229,6426,7137c65989,51092,66789,54724,66789,59068v,4064,-800,7658,-2387,10782c62801,72961,60617,75565,57823,77673v-2794,2108,-6109,3721,-9957,4839c44018,83642,39853,84201,35357,84201v-5588,,-10541,-673,-14847,-2019c16192,80848,12548,78969,9576,76530,6604,74104,4293,71183,2667,67767,1041,64364,140,60592,,56464r15113,c16205,66904,22987,72123,35458,72123v2185,,4255,-228,6211,-711c43624,70942,45352,70218,46838,69240v1486,-977,2641,-2209,3479,-3695c51143,64059,51562,62293,51562,60261v,-2171,-483,-3962,-1461,-5372c49111,53467,47727,52273,45910,51295v-1816,-978,-4013,-1816,-6578,-2502c36754,48108,33871,47396,30683,46672,26911,45796,23330,44856,19964,43840,16586,42824,13653,41453,11151,39700,8649,37960,6655,35776,5169,33122,3683,30480,2934,27127,2934,23063v,-3848,749,-7201,2235,-10058c6655,10135,8738,7734,11417,5817,14110,3899,17259,2438,20879,1473,24511,495,28499,,32855,xe" fillcolor="#181717" stroked="f" strokeweight="0">
                  <v:stroke miterlimit="83231f" joinstyle="miter"/>
                  <v:path arrowok="t" textboxrect="0,0,66789,84201"/>
                </v:shape>
                <v:shape id="Shape 9" o:spid="_x0000_s1030" style="position:absolute;left:718;top:6584;width:540;height:809;visibility:visible;mso-wrap-style:square;v-text-anchor:top" coordsize="54064,80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" path="m,l13703,r,31331c13703,34087,13653,36728,13551,39268v-114,2540,-203,4649,-280,6312l35141,22835r16421,l30239,44056,54064,80937r-16091,l20561,53086r-6858,6845l13703,80937,,80937,,xe" fillcolor="#181717" stroked="f" strokeweight="0">
                  <v:stroke miterlimit="83231f" joinstyle="miter"/>
                  <v:path arrowok="t" textboxrect="0,0,54064,80937"/>
                </v:shape>
                <v:shape id="Shape 10" o:spid="_x0000_s1031" style="position:absolute;left:1244;top:7051;width:262;height:357;visibility:visible;mso-wrap-style:square;v-text-anchor:top" coordsize="26162,35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" path="m26162,r,8681l17297,11454v-2324,1270,-3479,3505,-3479,6693c13818,19671,14084,20953,14630,22007v546,1055,1270,1893,2185,2502c17717,25132,18783,25563,20015,25818v1232,253,2502,380,3810,380l26162,25775r,8435l19799,35660v-2832,,-5461,-356,-7886,-1092c9487,33844,7391,32764,5651,31317,3924,29869,2540,28065,1524,25932,508,23785,,21309,,18477,,15213,597,12508,1791,10362,2997,8228,4635,6501,6744,5205,8852,3897,11354,2907,14249,2208,17145,1522,20345,964,23825,532l26162,xe" fillcolor="#181717" stroked="f" strokeweight="0">
                  <v:stroke miterlimit="83231f" joinstyle="miter"/>
                  <v:path arrowok="t" textboxrect="0,0,26162,35660"/>
                </v:shape>
                <v:shape id="Shape 11" o:spid="_x0000_s1032" style="position:absolute;left:1272;top:6799;width:234;height:188;visibility:visible;mso-wrap-style:square;v-text-anchor:top" coordsize="23330,187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" path="m23330,r,9822l16154,11873v-1917,1664,-2959,3950,-3098,6846l,18719c64,16255,635,13880,1689,11594,2731,9308,4293,7301,6363,5549,8433,3821,10986,2424,14033,1370l23330,xe" fillcolor="#181717" stroked="f" strokeweight="0">
                  <v:stroke miterlimit="83231f" joinstyle="miter"/>
                  <v:path arrowok="t" textboxrect="0,0,23330,18719"/>
                </v:shape>
                <v:shape id="Shape 12" o:spid="_x0000_s1033" style="position:absolute;left:1506;top:6797;width:274;height:596;visibility:visible;mso-wrap-style:square;v-text-anchor:top" coordsize="27470,59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" path="m1473,v3328,,6287,267,8865,762c12916,1283,15138,2146,17031,3378v5499,3340,8267,8852,8267,16548l25298,50482v,2401,191,4242,597,5550c26289,57340,26822,58217,27470,58649r,977l14084,59626v-508,-647,-914,-1574,-1244,-2768c12509,55651,12281,54077,12141,52121r-228,c10033,54661,7671,56782,4839,58483l,59586,,51152r3975,-720c5791,49670,7315,48692,8547,47498v1232,-1194,2172,-2578,2819,-4140c12027,41796,12344,40183,12344,38519r,-8598c10973,30797,9258,31547,7239,32156v-2032,610,-4102,1143,-6198,1575l,34057,,25376,8433,23457v2387,-1054,3594,-2883,3594,-5499c12027,15418,11151,13386,9411,11862,7671,10338,5055,9588,1575,9588l,10039,,217,1473,xe" fillcolor="#181717" stroked="f" strokeweight="0">
                  <v:stroke miterlimit="83231f" joinstyle="miter"/>
                  <v:path arrowok="t" textboxrect="0,0,27470,59626"/>
                </v:shape>
                <v:shape id="Shape 13" o:spid="_x0000_s1034" style="position:absolute;left:1797;top:6628;width:341;height:771;visibility:visible;mso-wrap-style:square;v-text-anchor:top" coordsize="34163,77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" path="m8928,l22517,r,18491l34163,18491r,9462l22517,27953r,32537c22517,62586,23063,64021,24155,64783v1080,762,2604,1143,4572,1143c29451,65926,30226,65888,31064,65811v838,-76,1537,-177,2121,-317l33833,65494r,10769c32677,76479,31331,76670,29807,76860v-1524,178,-3226,267,-5106,267c22377,77127,20244,76899,18275,76416v-1956,-470,-3632,-1232,-5004,-2286c11900,73088,10820,71692,10058,69952,9296,68212,8928,66065,8928,63525r,-35572l,27953,,18491r8928,l8928,xe" fillcolor="#181717" stroked="f" strokeweight="0">
                  <v:stroke miterlimit="83231f" joinstyle="miter"/>
                  <v:path arrowok="t" textboxrect="0,0,34163,77127"/>
                </v:shape>
                <v:shape id="Shape 14" o:spid="_x0000_s1035" style="position:absolute;left:2157;top:6628;width:341;height:771;visibility:visible;mso-wrap-style:square;v-text-anchor:top" coordsize="34163,77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" path="m8915,l22517,r,18491l34163,18491r,9462l22517,27953r,32537c22517,62586,23063,64021,24155,64783v1080,762,2604,1143,4572,1143c29451,65926,30226,65888,31064,65811v826,-76,1537,-177,2121,-317l33833,65494r,10769c32677,76479,31331,76670,29807,76860v-1524,178,-3226,267,-5106,267c22377,77127,20244,76899,18275,76416v-1956,-470,-3632,-1232,-5004,-2286c11900,73088,10820,71692,10058,69952,9296,68212,8915,66065,8915,63525r,-35572l,27953,,18491r8915,l8915,xe" fillcolor="#181717" stroked="f" strokeweight="0">
                  <v:stroke miterlimit="83231f" joinstyle="miter"/>
                  <v:path arrowok="t" textboxrect="0,0,34163,77127"/>
                </v:shape>
                <v:shape id="Shape 15" o:spid="_x0000_s1036" style="position:absolute;left:2522;top:6798;width:284;height:610;visibility:visible;mso-wrap-style:square;v-text-anchor:top" coordsize="28391,610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" path="m28391,r,10098l18390,14162v-2401,2832,-3887,6528,-4471,11100l28391,25262r,8699l13703,33961v508,5004,2083,9056,4737,12129l28391,50173r,10863l17132,58879c13475,57279,10363,55107,7836,52351,5296,49595,3353,46344,2019,42610,673,38876,,34876,,30596,,26240,686,22189,2070,18455,3442,14734,5397,11483,7938,8727,10478,5971,13525,3812,17082,2250l28391,xe" fillcolor="#181717" stroked="f" strokeweight="0">
                  <v:stroke miterlimit="83231f" joinstyle="miter"/>
                  <v:path arrowok="t" textboxrect="0,0,28391,61036"/>
                </v:shape>
                <v:shape id="Shape 16" o:spid="_x0000_s1037" style="position:absolute;left:2806;top:7229;width:277;height:182;visibility:visible;mso-wrap-style:square;v-text-anchor:top" coordsize="27629,18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" path="m14141,l27629,v-724,2604,-1829,5017,-3315,7226c22828,9449,20961,11367,18713,12992v-2247,1638,-4838,2908,-7772,3810c7995,17704,4756,18161,1200,18161l,17931,,7068r1314,539c4642,7607,7385,6947,9519,5601,11665,4254,13202,2388,14141,xe" fillcolor="#181717" stroked="f" strokeweight="0">
                  <v:stroke miterlimit="83231f" joinstyle="miter"/>
                  <v:path arrowok="t" textboxrect="0,0,27629,18161"/>
                </v:shape>
                <v:shape id="Shape 17" o:spid="_x0000_s1038" style="position:absolute;left:2806;top:6797;width:288;height:341;visibility:visible;mso-wrap-style:square;v-text-anchor:top" coordsize="28797,34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" path="m438,c4718,,8503,711,11805,2121v3302,1410,6185,3429,8648,6032c23285,11201,25381,14923,26765,19304v1372,4394,2032,9309,1956,14745l,34049,,25349r14472,c14180,20561,12821,16802,10395,14084,7957,11367,4642,10008,438,10008l,10186,,87,438,xe" fillcolor="#181717" stroked="f" strokeweight="0">
                  <v:stroke miterlimit="83231f" joinstyle="miter"/>
                  <v:path arrowok="t" textboxrect="0,0,28797,34049"/>
                </v:shape>
                <v:shape id="Shape 18" o:spid="_x0000_s1039" style="position:absolute;left:3139;top:6798;width:284;height:611;visibility:visible;mso-wrap-style:square;v-text-anchor:top" coordsize="28397,6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" path="m28397,r,10097l18390,14163v-2401,2833,-3887,6528,-4458,11100l28397,25263r,8700l13703,33963v508,5004,2083,9055,4737,12128l28397,50177r,10862l17132,58880c13475,57280,10376,55108,7836,52352,5296,49596,3353,46345,2019,42611,673,38878,,34877,,30597,,26241,686,22190,2070,18456,3442,14735,5397,11484,7938,8728,10478,5972,13525,3813,17082,2251l28397,xe" fillcolor="#181717" stroked="f" strokeweight="0">
                  <v:stroke miterlimit="83231f" joinstyle="miter"/>
                  <v:path arrowok="t" textboxrect="0,0,28397,61039"/>
                </v:shape>
                <v:shape id="Shape 19" o:spid="_x0000_s1040" style="position:absolute;left:3423;top:7229;width:277;height:182;visibility:visible;mso-wrap-style:square;v-text-anchor:top" coordsize="27635,18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" path="m14148,l27635,v-736,2604,-1841,5017,-3327,7226c22822,9449,20955,11367,18707,12992v-2248,1638,-4839,2908,-7772,3810c8001,17704,4750,18161,1194,18161l,17932,,7070r1308,537c4636,7607,7379,6947,9512,5601,11659,4254,13195,2388,14148,xe" fillcolor="#181717" stroked="f" strokeweight="0">
                  <v:stroke miterlimit="83231f" joinstyle="miter"/>
                  <v:path arrowok="t" textboxrect="0,0,27635,18161"/>
                </v:shape>
                <v:shape id="Shape 20" o:spid="_x0000_s1041" style="position:absolute;left:3423;top:6797;width:288;height:341;visibility:visible;mso-wrap-style:square;v-text-anchor:top" coordsize="28791,34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" path="m432,c4712,,8496,711,11798,2121v3302,1410,6185,3429,8649,6032c23279,11201,25375,14923,26759,19304v1372,4394,2032,9309,1956,14745l,34049,,25349r14465,c14173,20561,12814,16802,10389,14084,7963,11367,4636,10008,432,10008l,10183,,86,432,xe" fillcolor="#181717" stroked="f" strokeweight="0">
                  <v:stroke miterlimit="83231f" joinstyle="miter"/>
                  <v:path arrowok="t" textboxrect="0,0,28791,34049"/>
                </v:shape>
                <v:shape id="Shape 21" o:spid="_x0000_s1042" style="position:absolute;left:3718;top:6628;width:342;height:771;visibility:visible;mso-wrap-style:square;v-text-anchor:top" coordsize="34163,77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" path="m8928,l22517,r,18491l34163,18491r,9462l22517,27953r,32537c22517,62586,23063,64021,24155,64783v1093,762,2604,1143,4572,1143c29451,65926,30226,65888,31064,65811v838,-76,1537,-177,2121,-317l33833,65494r,10769c32677,76479,31331,76670,29807,76860v-1524,178,-3226,267,-5106,267c22377,77127,20244,76899,18275,76416v-1956,-470,-3632,-1232,-5004,-2286c11900,73088,10820,71692,10071,69952,9296,68212,8928,66065,8928,63525r,-35572l,27953,,18491r8928,l8928,xe" fillcolor="#181717" stroked="f" strokeweight="0">
                  <v:stroke miterlimit="83231f" joinstyle="miter"/>
                  <v:path arrowok="t" textboxrect="0,0,34163,77127"/>
                </v:shape>
                <v:shape id="Shape 22" o:spid="_x0000_s1043" style="position:absolute;left:4087;top:7051;width:261;height:357;visibility:visible;mso-wrap-style:square;v-text-anchor:top" coordsize="26168,35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" path="m26168,r,8680l17297,11455v-2324,1270,-3479,3505,-3479,6693c13818,19672,14084,20955,14630,22009v546,1054,1270,1892,2185,2502c17717,25133,18783,25565,20015,25819v1232,254,2515,381,3810,381l26168,25776r,8436l19799,35661v-2819,,-5461,-355,-7886,-1092c9487,33845,7404,32766,5664,31318,3924,29870,2540,28067,1524,25933,508,23787,,21310,,18478,,15214,597,12509,1803,10363,2997,8229,4648,6502,6744,5207,8852,3899,11354,2908,14249,2210,17145,1524,20345,965,23825,533l26168,xe" fillcolor="#181717" stroked="f" strokeweight="0">
                  <v:stroke miterlimit="83231f" joinstyle="miter"/>
                  <v:path arrowok="t" textboxrect="0,0,26168,35661"/>
                </v:shape>
                <v:shape id="Shape 23" o:spid="_x0000_s1044" style="position:absolute;left:4115;top:6799;width:233;height:188;visibility:visible;mso-wrap-style:square;v-text-anchor:top" coordsize="23336,187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" path="m23336,r,9821l16154,11874v-1917,1664,-2959,3950,-3098,6845l,18719c64,16256,635,13881,1689,11595,2743,9309,4293,7302,6363,5549,8433,3822,10986,2425,14033,1371l23336,xe" fillcolor="#181717" stroked="f" strokeweight="0">
                  <v:stroke miterlimit="83231f" joinstyle="miter"/>
                  <v:path arrowok="t" textboxrect="0,0,23336,18719"/>
                </v:shape>
                <v:shape id="Shape 24" o:spid="_x0000_s1045" style="position:absolute;left:4348;top:6797;width:275;height:596;visibility:visible;mso-wrap-style:square;v-text-anchor:top" coordsize="27464,59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" path="m1467,v3327,,6286,267,8864,762c12910,1283,15132,2146,17024,3378v5512,3340,8268,8852,8268,16548l25292,50482v,2401,203,4242,597,5550c26283,57340,26816,58217,27464,58649r,977l14091,59626v-521,-647,-927,-1574,-1258,-2768c12503,55651,12275,54077,12135,52121r-229,c10027,54661,7664,56782,4845,58483l,59586,,51150r3969,-718c5785,49670,7309,48692,8541,47498v1232,-1194,2171,-2578,2832,-4140c12021,41796,12351,40183,12351,38519r,-8598c10966,30797,9265,31547,7233,32156v-2032,610,-4090,1143,-6198,1575l,34055,,25375,8426,23457v2401,-1054,3595,-2883,3595,-5499c12021,15418,11144,13386,9404,11862,7664,10338,5061,9588,1568,9588l,10037,,216,1467,xe" fillcolor="#181717" stroked="f" strokeweight="0">
                  <v:stroke miterlimit="83231f" joinstyle="miter"/>
                  <v:path arrowok="t" textboxrect="0,0,27464,59626"/>
                </v:shape>
                <v:shape id="Shape 25" o:spid="_x0000_s1046" style="position:absolute;left:4614;top:6628;width:342;height:771;visibility:visible;mso-wrap-style:square;v-text-anchor:top" coordsize="34163,77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" path="m8928,l22517,r,18491l34163,18491r,9462l22517,27953r,32537c22517,62586,23063,64021,24155,64783v1080,762,2604,1143,4572,1143c29451,65926,30226,65888,31064,65811v838,-76,1537,-177,2121,-317l33833,65494r,10769c32677,76479,31331,76670,29807,76860v-1524,178,-3226,267,-5106,267c22377,77127,20231,76899,18275,76416v-1956,-470,-3632,-1232,-5004,-2286c11900,73088,10820,71692,10071,69952,9296,68212,8928,66065,8928,63525r,-35572l,27953,,18491r8928,l8928,xe" fillcolor="#181717" stroked="f" strokeweight="0">
                  <v:stroke miterlimit="83231f" joinstyle="miter"/>
                  <v:path arrowok="t" textboxrect="0,0,34163,77127"/>
                </v:shape>
                <v:shape id="Shape 26" o:spid="_x0000_s1047" style="position:absolute;left:4977;top:6798;width:284;height:610;visibility:visible;mso-wrap-style:square;v-text-anchor:top" coordsize="28391,610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" path="m28391,r,10098l18390,14162v-2401,2832,-3887,6528,-4471,11100l28391,25262r,8699l13703,33961v508,5004,2083,9056,4737,12129l28391,50173r,10863l17132,58879c13475,57279,10363,55107,7836,52351,5296,49595,3353,46344,2019,42610,673,38876,,34876,,30596,,26240,686,22189,2070,18455,3442,14734,5397,11483,7938,8727,10477,5971,13525,3812,17081,2250l28391,xe" fillcolor="#181717" stroked="f" strokeweight="0">
                  <v:stroke miterlimit="83231f" joinstyle="miter"/>
                  <v:path arrowok="t" textboxrect="0,0,28391,61036"/>
                </v:shape>
                <v:shape id="Shape 27" o:spid="_x0000_s1048" style="position:absolute;left:5261;top:7229;width:276;height:182;visibility:visible;mso-wrap-style:square;v-text-anchor:top" coordsize="27629,18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" path="m14141,l27629,v-724,2604,-1829,5017,-3315,7226c22828,9449,20961,11367,18713,12992v-2247,1638,-4838,2908,-7772,3810c7995,17704,4756,18161,1200,18161l,17931,,7068r1314,539c4642,7607,7385,6947,9519,5601,11652,4254,13202,2388,14141,xe" fillcolor="#181717" stroked="f" strokeweight="0">
                  <v:stroke miterlimit="83231f" joinstyle="miter"/>
                  <v:path arrowok="t" textboxrect="0,0,27629,18161"/>
                </v:shape>
                <v:shape id="Shape 28" o:spid="_x0000_s1049" style="position:absolute;left:5261;top:6797;width:288;height:341;visibility:visible;mso-wrap-style:square;v-text-anchor:top" coordsize="28797,34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" path="m438,c4718,,8503,711,11805,2121v3302,1410,6185,3429,8648,6032c23285,11201,25381,14923,26765,19304v1372,4394,2032,9309,1956,14745l,34049,,25349r14472,c14180,20561,12821,16802,10395,14084,7957,11367,4642,10008,438,10008l,10186,,87,438,xe" fillcolor="#181717" stroked="f" strokeweight="0">
                  <v:stroke miterlimit="83231f" joinstyle="miter"/>
                  <v:path arrowok="t" textboxrect="0,0,28797,34049"/>
                </v:shape>
                <v:shape id="Shape 29" o:spid="_x0000_s1050" style="position:absolute;left:5601;top:6797;width:519;height:596;visibility:visible;mso-wrap-style:square;v-text-anchor:top" coordsize="51879,596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" path="m31864,v6325,,11227,1791,14745,5385c50127,8979,51879,13919,51879,20231r,39383l38075,59614r,-37097c38075,19037,37109,16320,35192,14364,33261,12408,30531,11430,26975,11430v-1956,,-3734,343,-5334,1029c20041,13145,18669,14122,17513,15392v-1155,1270,-2070,2782,-2730,4522c14135,21654,13818,23533,13818,25565r,34049l,59614,,1524r13487,l13487,10008r331,c15697,6744,18148,4267,21158,2553,24168,851,27737,,31864,xe" fillcolor="#181717" stroked="f" strokeweight="0">
                  <v:stroke miterlimit="83231f" joinstyle="miter"/>
                  <v:path arrowok="t" textboxrect="0,0,51879,59614"/>
                </v:shape>
                <w10:anchorlock/>
              </v:group>
            </w:pict>
          </mc:Fallback>
        </mc:AlternateContent>
      </w:r>
      <w:r w:rsidRPr="001C5DAB">
        <w:rPr>
          <w:b/>
        </w:rPr>
        <w:tab/>
      </w:r>
      <w:r w:rsidRPr="001C5DAB">
        <w:rPr>
          <w:rFonts w:ascii="Arial" w:eastAsia="Arial" w:hAnsi="Arial" w:cs="Arial"/>
          <w:b/>
          <w:bCs/>
          <w:szCs w:val="36"/>
        </w:rPr>
        <w:t>Fullmakt</w:t>
      </w:r>
    </w:p>
    <w:p w14:paraId="24809E79" w14:textId="77777777" w:rsidR="00840ECF" w:rsidRPr="001C5DAB" w:rsidRDefault="00840ECF" w:rsidP="00840ECF">
      <w:pPr>
        <w:rPr>
          <w:b/>
        </w:rPr>
      </w:pPr>
    </w:p>
    <w:tbl>
      <w:tblPr>
        <w:tblStyle w:val="TableGrid"/>
        <w:tblW w:w="10772" w:type="dxa"/>
        <w:tblInd w:w="-931" w:type="dxa"/>
        <w:tblCellMar>
          <w:left w:w="157" w:type="dxa"/>
          <w:right w:w="115" w:type="dxa"/>
        </w:tblCellMar>
        <w:tblLook w:val="04A0" w:firstRow="1" w:lastRow="0" w:firstColumn="1" w:lastColumn="0" w:noHBand="0" w:noVBand="1"/>
      </w:tblPr>
      <w:tblGrid>
        <w:gridCol w:w="10774"/>
      </w:tblGrid>
      <w:tr w:rsidR="00840ECF" w:rsidRPr="001C5DAB" w14:paraId="5AA5071D" w14:textId="77777777" w:rsidTr="0026601E">
        <w:trPr>
          <w:trHeight w:val="238"/>
        </w:trPr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shd w:val="clear" w:color="auto" w:fill="F6F9F2"/>
          </w:tcPr>
          <w:p w14:paraId="754C3BCE" w14:textId="77777777" w:rsidR="00840ECF" w:rsidRPr="001C5DAB" w:rsidRDefault="00840ECF" w:rsidP="0026601E">
            <w:pPr>
              <w:rPr>
                <w:b/>
                <w:bCs/>
              </w:rPr>
            </w:pPr>
            <w:r w:rsidRPr="001C5DAB">
              <w:rPr>
                <w:rFonts w:ascii="Arial" w:eastAsia="Arial" w:hAnsi="Arial" w:cs="Arial"/>
                <w:b/>
                <w:bCs/>
                <w:sz w:val="18"/>
              </w:rPr>
              <w:t>Fullmaktsgiver</w:t>
            </w:r>
          </w:p>
          <w:tbl>
            <w:tblPr>
              <w:tblStyle w:val="TableGrid"/>
              <w:tblW w:w="10495" w:type="dxa"/>
              <w:tblInd w:w="1" w:type="dxa"/>
              <w:tblCellMar>
                <w:top w:w="74" w:type="dxa"/>
                <w:left w:w="8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7743"/>
              <w:gridCol w:w="2752"/>
            </w:tblGrid>
            <w:tr w:rsidR="00840ECF" w:rsidRPr="001C5DAB" w14:paraId="70168DA6" w14:textId="77777777" w:rsidTr="0026601E">
              <w:trPr>
                <w:trHeight w:val="383"/>
              </w:trPr>
              <w:tc>
                <w:tcPr>
                  <w:tcW w:w="7743" w:type="dxa"/>
                  <w:tcBorders>
                    <w:top w:val="single" w:sz="2" w:space="0" w:color="181717"/>
                    <w:left w:val="single" w:sz="2" w:space="0" w:color="181717"/>
                    <w:bottom w:val="double" w:sz="2" w:space="0" w:color="181717"/>
                    <w:right w:val="single" w:sz="2" w:space="0" w:color="181717"/>
                  </w:tcBorders>
                  <w:shd w:val="clear" w:color="auto" w:fill="FFFEFD"/>
                </w:tcPr>
                <w:p w14:paraId="089F425A" w14:textId="77777777" w:rsidR="00840ECF" w:rsidRPr="001C5DAB" w:rsidRDefault="00840ECF" w:rsidP="0026601E">
                  <w:r w:rsidRPr="001C5DAB">
                    <w:rPr>
                      <w:rFonts w:ascii="Arial" w:eastAsia="Arial" w:hAnsi="Arial" w:cs="Arial"/>
                      <w:sz w:val="13"/>
                    </w:rPr>
                    <w:t>Navn på leverandør/underleverandør</w:t>
                  </w:r>
                </w:p>
              </w:tc>
              <w:tc>
                <w:tcPr>
                  <w:tcW w:w="2752" w:type="dxa"/>
                  <w:tcBorders>
                    <w:top w:val="single" w:sz="2" w:space="0" w:color="181717"/>
                    <w:left w:val="single" w:sz="2" w:space="0" w:color="181717"/>
                    <w:bottom w:val="double" w:sz="2" w:space="0" w:color="181717"/>
                    <w:right w:val="single" w:sz="2" w:space="0" w:color="181717"/>
                  </w:tcBorders>
                  <w:shd w:val="clear" w:color="auto" w:fill="FFFEFD"/>
                </w:tcPr>
                <w:p w14:paraId="60C13B8E" w14:textId="77777777" w:rsidR="00840ECF" w:rsidRPr="001C5DAB" w:rsidRDefault="00840ECF" w:rsidP="0026601E">
                  <w:r w:rsidRPr="001C5DAB">
                    <w:rPr>
                      <w:rFonts w:ascii="Arial" w:eastAsia="Arial" w:hAnsi="Arial" w:cs="Arial"/>
                      <w:sz w:val="13"/>
                    </w:rPr>
                    <w:t xml:space="preserve">org. nr. </w:t>
                  </w:r>
                </w:p>
              </w:tc>
            </w:tr>
            <w:tr w:rsidR="00840ECF" w:rsidRPr="001C5DAB" w14:paraId="53457E19" w14:textId="77777777" w:rsidTr="0026601E">
              <w:trPr>
                <w:trHeight w:val="17"/>
              </w:trPr>
              <w:tc>
                <w:tcPr>
                  <w:tcW w:w="7743" w:type="dxa"/>
                  <w:tcBorders>
                    <w:top w:val="double" w:sz="2" w:space="0" w:color="181717"/>
                    <w:left w:val="single" w:sz="2" w:space="0" w:color="181717"/>
                    <w:bottom w:val="single" w:sz="2" w:space="0" w:color="181717"/>
                    <w:right w:val="nil"/>
                  </w:tcBorders>
                  <w:shd w:val="clear" w:color="auto" w:fill="FFFEFD"/>
                </w:tcPr>
                <w:p w14:paraId="2C451C0E" w14:textId="77777777" w:rsidR="00840ECF" w:rsidRPr="001C5DAB" w:rsidRDefault="00840ECF" w:rsidP="0026601E">
                  <w:r w:rsidRPr="001C5DAB">
                    <w:rPr>
                      <w:rFonts w:ascii="Arial" w:eastAsia="Arial" w:hAnsi="Arial" w:cs="Arial"/>
                      <w:sz w:val="13"/>
                    </w:rPr>
                    <w:t>e-post</w:t>
                  </w:r>
                </w:p>
              </w:tc>
              <w:tc>
                <w:tcPr>
                  <w:tcW w:w="2752" w:type="dxa"/>
                  <w:tcBorders>
                    <w:top w:val="double" w:sz="2" w:space="0" w:color="181717"/>
                    <w:left w:val="nil"/>
                    <w:bottom w:val="single" w:sz="2" w:space="0" w:color="181717"/>
                    <w:right w:val="single" w:sz="2" w:space="0" w:color="181717"/>
                  </w:tcBorders>
                  <w:shd w:val="clear" w:color="auto" w:fill="FFFEFD"/>
                </w:tcPr>
                <w:p w14:paraId="72521D93" w14:textId="77777777" w:rsidR="00840ECF" w:rsidRPr="001C5DAB" w:rsidRDefault="00840ECF" w:rsidP="0026601E">
                  <w:pPr>
                    <w:spacing w:after="160"/>
                  </w:pPr>
                </w:p>
              </w:tc>
            </w:tr>
          </w:tbl>
          <w:p w14:paraId="2C035BED" w14:textId="77777777" w:rsidR="00840ECF" w:rsidRPr="001C5DAB" w:rsidRDefault="00840ECF" w:rsidP="0026601E">
            <w:pPr>
              <w:spacing w:after="280"/>
            </w:pPr>
            <w:r w:rsidRPr="001C5DAB">
              <w:rPr>
                <w:rFonts w:ascii="Arial" w:eastAsia="Arial" w:hAnsi="Arial" w:cs="Arial"/>
                <w:sz w:val="16"/>
              </w:rPr>
              <w:t>gir herved</w:t>
            </w:r>
          </w:p>
          <w:p w14:paraId="17EA5A95" w14:textId="77777777" w:rsidR="00840ECF" w:rsidRPr="001C5DAB" w:rsidRDefault="00840ECF" w:rsidP="0026601E">
            <w:pPr>
              <w:rPr>
                <w:b/>
                <w:bCs/>
              </w:rPr>
            </w:pPr>
            <w:proofErr w:type="spellStart"/>
            <w:r w:rsidRPr="001C5DAB">
              <w:rPr>
                <w:rFonts w:ascii="Arial" w:eastAsia="Arial" w:hAnsi="Arial" w:cs="Arial"/>
                <w:b/>
                <w:bCs/>
                <w:sz w:val="18"/>
              </w:rPr>
              <w:t>Fullmaktshaver</w:t>
            </w:r>
            <w:proofErr w:type="spellEnd"/>
          </w:p>
          <w:tbl>
            <w:tblPr>
              <w:tblStyle w:val="TableGrid"/>
              <w:tblW w:w="10483" w:type="dxa"/>
              <w:tblInd w:w="0" w:type="dxa"/>
              <w:tblCellMar>
                <w:top w:w="80" w:type="dxa"/>
                <w:left w:w="8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7733"/>
              <w:gridCol w:w="2750"/>
            </w:tblGrid>
            <w:tr w:rsidR="00840ECF" w:rsidRPr="001C5DAB" w14:paraId="54A41A9C" w14:textId="77777777" w:rsidTr="0026601E">
              <w:trPr>
                <w:trHeight w:val="410"/>
              </w:trPr>
              <w:tc>
                <w:tcPr>
                  <w:tcW w:w="7733" w:type="dxa"/>
                  <w:tcBorders>
                    <w:top w:val="single" w:sz="2" w:space="0" w:color="181717"/>
                    <w:left w:val="single" w:sz="2" w:space="0" w:color="181717"/>
                    <w:bottom w:val="single" w:sz="2" w:space="0" w:color="181717"/>
                    <w:right w:val="single" w:sz="2" w:space="0" w:color="181717"/>
                  </w:tcBorders>
                  <w:shd w:val="clear" w:color="auto" w:fill="FFFEFD"/>
                </w:tcPr>
                <w:p w14:paraId="14A1C48C" w14:textId="77777777" w:rsidR="00840ECF" w:rsidRPr="001C5DAB" w:rsidRDefault="00840ECF" w:rsidP="0026601E">
                  <w:r w:rsidRPr="001C5DAB">
                    <w:rPr>
                      <w:rFonts w:ascii="Arial" w:eastAsia="Arial" w:hAnsi="Arial" w:cs="Arial"/>
                      <w:sz w:val="13"/>
                    </w:rPr>
                    <w:t>Navn på oppdragsgiver</w:t>
                  </w:r>
                </w:p>
              </w:tc>
              <w:tc>
                <w:tcPr>
                  <w:tcW w:w="2750" w:type="dxa"/>
                  <w:tcBorders>
                    <w:top w:val="single" w:sz="2" w:space="0" w:color="181717"/>
                    <w:left w:val="single" w:sz="2" w:space="0" w:color="181717"/>
                    <w:bottom w:val="single" w:sz="2" w:space="0" w:color="181717"/>
                    <w:right w:val="single" w:sz="2" w:space="0" w:color="181717"/>
                  </w:tcBorders>
                  <w:shd w:val="clear" w:color="auto" w:fill="FFFEFD"/>
                </w:tcPr>
                <w:p w14:paraId="1CFDEE1A" w14:textId="77777777" w:rsidR="00840ECF" w:rsidRPr="001C5DAB" w:rsidRDefault="00840ECF" w:rsidP="0026601E">
                  <w:r w:rsidRPr="001C5DAB">
                    <w:rPr>
                      <w:rFonts w:ascii="Arial" w:eastAsia="Arial" w:hAnsi="Arial" w:cs="Arial"/>
                      <w:sz w:val="13"/>
                    </w:rPr>
                    <w:t xml:space="preserve">org. nr. </w:t>
                  </w:r>
                </w:p>
              </w:tc>
            </w:tr>
          </w:tbl>
          <w:p w14:paraId="369DB13B" w14:textId="77777777" w:rsidR="00840ECF" w:rsidRPr="001C5DAB" w:rsidRDefault="00840ECF" w:rsidP="0026601E">
            <w:pPr>
              <w:spacing w:after="160"/>
            </w:pPr>
          </w:p>
        </w:tc>
      </w:tr>
      <w:tr w:rsidR="00840ECF" w:rsidRPr="001C5DAB" w14:paraId="5DD3416A" w14:textId="77777777" w:rsidTr="0026601E">
        <w:trPr>
          <w:trHeight w:val="441"/>
        </w:trPr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shd w:val="clear" w:color="auto" w:fill="F6F9F2"/>
            <w:vAlign w:val="center"/>
          </w:tcPr>
          <w:p w14:paraId="080EC5D8" w14:textId="77777777" w:rsidR="00840ECF" w:rsidRPr="001C5DAB" w:rsidRDefault="00840ECF" w:rsidP="0026601E">
            <w:pPr>
              <w:spacing w:after="196"/>
            </w:pPr>
            <w:r w:rsidRPr="001C5DAB">
              <w:rPr>
                <w:rFonts w:ascii="Arial" w:eastAsia="Arial" w:hAnsi="Arial" w:cs="Arial"/>
                <w:sz w:val="16"/>
              </w:rPr>
              <w:t>Fullmakt til å innhente taushetsbelagte opplysninger om:</w:t>
            </w:r>
          </w:p>
          <w:p w14:paraId="39C8AEEF" w14:textId="77777777" w:rsidR="00840ECF" w:rsidRPr="001C5DAB" w:rsidRDefault="00840ECF" w:rsidP="00840ECF">
            <w:pPr>
              <w:numPr>
                <w:ilvl w:val="0"/>
                <w:numId w:val="93"/>
              </w:numPr>
              <w:spacing w:line="254" w:lineRule="auto"/>
              <w:ind w:hanging="360"/>
            </w:pPr>
            <w:r w:rsidRPr="001C5DAB">
              <w:rPr>
                <w:rFonts w:ascii="Arial" w:eastAsia="Arial" w:hAnsi="Arial" w:cs="Arial"/>
                <w:sz w:val="16"/>
              </w:rPr>
              <w:t xml:space="preserve">skatte- og avgiftsmessige forhold, begrenset til opplysninger som til enhver tid </w:t>
            </w:r>
            <w:proofErr w:type="gramStart"/>
            <w:r w:rsidRPr="001C5DAB">
              <w:rPr>
                <w:rFonts w:ascii="Arial" w:eastAsia="Arial" w:hAnsi="Arial" w:cs="Arial"/>
                <w:sz w:val="16"/>
              </w:rPr>
              <w:t>fremgår</w:t>
            </w:r>
            <w:proofErr w:type="gramEnd"/>
            <w:r w:rsidRPr="001C5DAB">
              <w:rPr>
                <w:rFonts w:ascii="Arial" w:eastAsia="Arial" w:hAnsi="Arial" w:cs="Arial"/>
                <w:sz w:val="16"/>
              </w:rPr>
              <w:t xml:space="preserve"> av Opplysninger om skatt og avgift (bestillingsskjema RF-1507 i </w:t>
            </w:r>
            <w:proofErr w:type="spellStart"/>
            <w:r w:rsidRPr="001C5DAB">
              <w:rPr>
                <w:rFonts w:ascii="Arial" w:eastAsia="Arial" w:hAnsi="Arial" w:cs="Arial"/>
                <w:sz w:val="16"/>
              </w:rPr>
              <w:t>Altinn</w:t>
            </w:r>
            <w:proofErr w:type="spellEnd"/>
            <w:r w:rsidRPr="001C5DAB">
              <w:rPr>
                <w:rFonts w:ascii="Arial" w:eastAsia="Arial" w:hAnsi="Arial" w:cs="Arial"/>
                <w:sz w:val="16"/>
              </w:rPr>
              <w:t>)</w:t>
            </w:r>
          </w:p>
          <w:p w14:paraId="62EBDAE4" w14:textId="77777777" w:rsidR="00840ECF" w:rsidRPr="001C5DAB" w:rsidRDefault="00840ECF" w:rsidP="00840ECF">
            <w:pPr>
              <w:numPr>
                <w:ilvl w:val="0"/>
                <w:numId w:val="93"/>
              </w:numPr>
              <w:spacing w:after="11" w:line="250" w:lineRule="auto"/>
              <w:ind w:hanging="360"/>
            </w:pPr>
            <w:r w:rsidRPr="001C5DAB">
              <w:rPr>
                <w:rFonts w:ascii="Arial" w:eastAsia="Arial" w:hAnsi="Arial" w:cs="Arial"/>
                <w:sz w:val="16"/>
              </w:rPr>
              <w:t xml:space="preserve">innrapporteringer i Oppdrags- og arbeidsforholdsregisteret på RF-1199 </w:t>
            </w:r>
            <w:proofErr w:type="gramStart"/>
            <w:r w:rsidRPr="001C5DAB">
              <w:rPr>
                <w:rFonts w:ascii="Arial" w:eastAsia="Arial" w:hAnsi="Arial" w:cs="Arial"/>
                <w:sz w:val="16"/>
              </w:rPr>
              <w:t>vedrørende</w:t>
            </w:r>
            <w:proofErr w:type="gramEnd"/>
            <w:r w:rsidRPr="001C5DAB">
              <w:rPr>
                <w:rFonts w:ascii="Arial" w:eastAsia="Arial" w:hAnsi="Arial" w:cs="Arial"/>
                <w:sz w:val="16"/>
              </w:rPr>
              <w:t xml:space="preserve"> oppdraget og RF-1198 </w:t>
            </w:r>
            <w:proofErr w:type="gramStart"/>
            <w:r w:rsidRPr="001C5DAB">
              <w:rPr>
                <w:rFonts w:ascii="Arial" w:eastAsia="Arial" w:hAnsi="Arial" w:cs="Arial"/>
                <w:sz w:val="16"/>
              </w:rPr>
              <w:t>vedrørende</w:t>
            </w:r>
            <w:proofErr w:type="gramEnd"/>
            <w:r w:rsidRPr="001C5DAB">
              <w:rPr>
                <w:rFonts w:ascii="Arial" w:eastAsia="Arial" w:hAnsi="Arial" w:cs="Arial"/>
                <w:sz w:val="16"/>
              </w:rPr>
              <w:t xml:space="preserve"> arbeidstakere på oppdraget</w:t>
            </w:r>
          </w:p>
          <w:p w14:paraId="0D395564" w14:textId="77777777" w:rsidR="00840ECF" w:rsidRPr="001C5DAB" w:rsidRDefault="00840ECF" w:rsidP="00840ECF">
            <w:pPr>
              <w:numPr>
                <w:ilvl w:val="0"/>
                <w:numId w:val="93"/>
              </w:numPr>
              <w:spacing w:after="188" w:line="259" w:lineRule="auto"/>
              <w:ind w:hanging="360"/>
            </w:pPr>
            <w:r w:rsidRPr="001C5DAB">
              <w:rPr>
                <w:rFonts w:ascii="Arial" w:eastAsia="Arial" w:hAnsi="Arial" w:cs="Arial"/>
                <w:sz w:val="16"/>
              </w:rPr>
              <w:t>hvilke arbeidstakere som er innmeldt gjennom a-meldingen</w:t>
            </w:r>
          </w:p>
          <w:p w14:paraId="6B8D9AC4" w14:textId="77777777" w:rsidR="00840ECF" w:rsidRPr="001C5DAB" w:rsidRDefault="00840ECF" w:rsidP="0026601E">
            <w:pPr>
              <w:spacing w:after="192" w:line="250" w:lineRule="auto"/>
            </w:pPr>
            <w:r w:rsidRPr="001C5DAB">
              <w:rPr>
                <w:rFonts w:ascii="Arial" w:eastAsia="Arial" w:hAnsi="Arial" w:cs="Arial"/>
                <w:sz w:val="16"/>
              </w:rPr>
              <w:t>Fullmakten opphever fullmaktsgivers taushetsrett etter skatteforvaltningsloven § 3-1, skattebetalingsloven § 3-2, forvaltningsloven § 13, a-opplysningsloven § 7 og folkeregisterloven § 9-1. Endringer i disse bestemmelsene medfører ikke at fullmakten opphører.</w:t>
            </w:r>
          </w:p>
          <w:p w14:paraId="32774F4F" w14:textId="77777777" w:rsidR="00840ECF" w:rsidRPr="001C5DAB" w:rsidRDefault="00840ECF" w:rsidP="0026601E">
            <w:pPr>
              <w:spacing w:after="192" w:line="250" w:lineRule="auto"/>
            </w:pPr>
            <w:r w:rsidRPr="001C5DAB">
              <w:rPr>
                <w:rFonts w:ascii="Arial" w:eastAsia="Arial" w:hAnsi="Arial" w:cs="Arial"/>
                <w:sz w:val="16"/>
              </w:rPr>
              <w:t xml:space="preserve">Fullmakten gjelder i 4 år fra signeringstidspunktet og gir rett til å innhente opplysninger et ubegrenset antall ganger. Fullmakten kan tilbakekalles. Dette skal skje skriftlig. </w:t>
            </w:r>
            <w:proofErr w:type="spellStart"/>
            <w:r w:rsidRPr="001C5DAB">
              <w:rPr>
                <w:rFonts w:ascii="Arial" w:eastAsia="Arial" w:hAnsi="Arial" w:cs="Arial"/>
                <w:sz w:val="16"/>
              </w:rPr>
              <w:t>Kontraktbestemmelser</w:t>
            </w:r>
            <w:proofErr w:type="spellEnd"/>
            <w:r w:rsidRPr="001C5DAB">
              <w:rPr>
                <w:rFonts w:ascii="Arial" w:eastAsia="Arial" w:hAnsi="Arial" w:cs="Arial"/>
                <w:sz w:val="16"/>
              </w:rPr>
              <w:t xml:space="preserve"> kan gjøre unntak for dette.</w:t>
            </w:r>
          </w:p>
          <w:p w14:paraId="262A5827" w14:textId="77777777" w:rsidR="00840ECF" w:rsidRPr="001C5DAB" w:rsidRDefault="00840ECF" w:rsidP="0026601E">
            <w:pPr>
              <w:spacing w:after="185"/>
            </w:pPr>
            <w:r w:rsidRPr="001C5DAB">
              <w:rPr>
                <w:rFonts w:ascii="Arial" w:eastAsia="Arial" w:hAnsi="Arial" w:cs="Arial"/>
                <w:sz w:val="16"/>
              </w:rPr>
              <w:t>Fullmakten gjelder ikke forhold som røper taushetsbelagte opplysninger om andre enn fullmaktsgiveren.</w:t>
            </w:r>
          </w:p>
          <w:p w14:paraId="41848A76" w14:textId="77777777" w:rsidR="00840ECF" w:rsidRPr="001C5DAB" w:rsidRDefault="00840ECF" w:rsidP="0026601E">
            <w:r w:rsidRPr="001C5DAB">
              <w:rPr>
                <w:rFonts w:ascii="Arial" w:eastAsia="Arial" w:hAnsi="Arial" w:cs="Arial"/>
                <w:sz w:val="16"/>
              </w:rPr>
              <w:t xml:space="preserve">Den private oppdragsgiver som blir gjort kjent med nevnte taushetsbelagte opplysninger, har selv plikt til å bevare taushet om disse opplysningene. </w:t>
            </w:r>
          </w:p>
          <w:p w14:paraId="14C0B6D9" w14:textId="77777777" w:rsidR="00840ECF" w:rsidRPr="001C5DAB" w:rsidRDefault="00840ECF" w:rsidP="0026601E">
            <w:pPr>
              <w:spacing w:after="192" w:line="252" w:lineRule="auto"/>
              <w:ind w:right="10"/>
            </w:pPr>
            <w:r w:rsidRPr="001C5DAB">
              <w:rPr>
                <w:rFonts w:ascii="Arial" w:eastAsia="Arial" w:hAnsi="Arial" w:cs="Arial"/>
                <w:sz w:val="16"/>
              </w:rPr>
              <w:t xml:space="preserve">Opplysninger som </w:t>
            </w:r>
            <w:proofErr w:type="spellStart"/>
            <w:r w:rsidRPr="001C5DAB">
              <w:rPr>
                <w:rFonts w:ascii="Arial" w:eastAsia="Arial" w:hAnsi="Arial" w:cs="Arial"/>
                <w:b/>
                <w:bCs/>
                <w:sz w:val="16"/>
              </w:rPr>
              <w:t>Fullmaktshaver</w:t>
            </w:r>
            <w:proofErr w:type="spellEnd"/>
            <w:r w:rsidRPr="001C5DAB">
              <w:rPr>
                <w:rFonts w:ascii="Arial" w:eastAsia="Arial" w:hAnsi="Arial" w:cs="Arial"/>
                <w:sz w:val="16"/>
              </w:rPr>
              <w:t xml:space="preserve"> har innhentet om underentreprenører kan likevel meddeles virksomhetene over i kontraktskjeden. Opplysninger som </w:t>
            </w:r>
            <w:proofErr w:type="spellStart"/>
            <w:r w:rsidRPr="001C5DAB">
              <w:rPr>
                <w:rFonts w:ascii="Arial" w:eastAsia="Arial" w:hAnsi="Arial" w:cs="Arial"/>
                <w:b/>
                <w:bCs/>
                <w:sz w:val="16"/>
              </w:rPr>
              <w:t>Fullmaktshaver</w:t>
            </w:r>
            <w:proofErr w:type="spellEnd"/>
            <w:r w:rsidRPr="001C5DAB">
              <w:rPr>
                <w:rFonts w:ascii="Arial" w:eastAsia="Arial" w:hAnsi="Arial" w:cs="Arial"/>
                <w:sz w:val="16"/>
              </w:rPr>
              <w:t xml:space="preserve"> har hentet inn kan også meddeles innenfor </w:t>
            </w:r>
            <w:r w:rsidRPr="001C5DAB">
              <w:rPr>
                <w:rFonts w:ascii="Arial" w:eastAsia="Arial" w:hAnsi="Arial" w:cs="Arial"/>
                <w:b/>
                <w:bCs/>
                <w:sz w:val="16"/>
              </w:rPr>
              <w:t>egen virksomhet eller i eget konsern</w:t>
            </w:r>
            <w:r w:rsidRPr="001C5DAB">
              <w:rPr>
                <w:rFonts w:ascii="Arial" w:eastAsia="Arial" w:hAnsi="Arial" w:cs="Arial"/>
                <w:sz w:val="16"/>
              </w:rPr>
              <w:t>.</w:t>
            </w:r>
          </w:p>
          <w:p w14:paraId="40335E7A" w14:textId="77777777" w:rsidR="00840ECF" w:rsidRPr="001C5DAB" w:rsidRDefault="00840ECF" w:rsidP="0026601E">
            <w:pPr>
              <w:spacing w:after="185"/>
            </w:pPr>
            <w:r w:rsidRPr="001C5DAB">
              <w:rPr>
                <w:rFonts w:ascii="Arial" w:eastAsia="Arial" w:hAnsi="Arial" w:cs="Arial"/>
                <w:sz w:val="16"/>
              </w:rPr>
              <w:t xml:space="preserve">Innsyn i opplysninger hos offentlig oppdragsgiver reguleres av </w:t>
            </w:r>
            <w:proofErr w:type="spellStart"/>
            <w:r w:rsidRPr="001C5DAB">
              <w:rPr>
                <w:rFonts w:ascii="Arial" w:eastAsia="Arial" w:hAnsi="Arial" w:cs="Arial"/>
                <w:sz w:val="16"/>
              </w:rPr>
              <w:t>offentleglova</w:t>
            </w:r>
            <w:proofErr w:type="spellEnd"/>
            <w:r w:rsidRPr="001C5DAB">
              <w:rPr>
                <w:rFonts w:ascii="Arial" w:eastAsia="Arial" w:hAnsi="Arial" w:cs="Arial"/>
                <w:sz w:val="16"/>
              </w:rPr>
              <w:t>.</w:t>
            </w:r>
          </w:p>
          <w:p w14:paraId="0DBC3847" w14:textId="77777777" w:rsidR="00840ECF" w:rsidRPr="001C5DAB" w:rsidRDefault="00840ECF" w:rsidP="0026601E">
            <w:pPr>
              <w:spacing w:after="192" w:line="250" w:lineRule="auto"/>
            </w:pPr>
            <w:r w:rsidRPr="001C5DAB">
              <w:rPr>
                <w:rFonts w:ascii="Arial" w:eastAsia="Arial" w:hAnsi="Arial" w:cs="Arial"/>
                <w:sz w:val="16"/>
              </w:rPr>
              <w:t xml:space="preserve">Skatteetaten får fullmakt til å sende taushetsbelagte opplysninger i kryptert e-post til </w:t>
            </w:r>
            <w:proofErr w:type="spellStart"/>
            <w:r w:rsidRPr="001C5DAB">
              <w:rPr>
                <w:rFonts w:ascii="Arial" w:eastAsia="Arial" w:hAnsi="Arial" w:cs="Arial"/>
                <w:sz w:val="16"/>
              </w:rPr>
              <w:t>fullmaktshaver</w:t>
            </w:r>
            <w:proofErr w:type="spellEnd"/>
            <w:r w:rsidRPr="001C5DAB">
              <w:rPr>
                <w:rFonts w:ascii="Arial" w:eastAsia="Arial" w:hAnsi="Arial" w:cs="Arial"/>
                <w:sz w:val="16"/>
              </w:rPr>
              <w:t>. Dette gjelder også der kun vedlegget til e-posten er kryptert.</w:t>
            </w:r>
          </w:p>
          <w:p w14:paraId="08C7B9FD" w14:textId="77777777" w:rsidR="00840ECF" w:rsidRPr="001C5DAB" w:rsidRDefault="00840ECF" w:rsidP="0026601E">
            <w:pPr>
              <w:spacing w:line="250" w:lineRule="auto"/>
              <w:ind w:right="215"/>
            </w:pPr>
            <w:r w:rsidRPr="001C5DAB">
              <w:rPr>
                <w:rFonts w:ascii="Arial" w:eastAsia="Arial" w:hAnsi="Arial" w:cs="Arial"/>
                <w:sz w:val="16"/>
              </w:rPr>
              <w:t xml:space="preserve">Den som signerer fullmakten må legge ved fargekopi av gyldig legitimasjon, enten av pass, bankkort, førerkort (kun nordiske land) eller nasjonalt ID-kort (sistnevnte for statsborgere innen EU/EØS/EFTA) Kopien må tydelig vise bilde, navn, fødselsdato (6 siffer) og signatur. </w:t>
            </w:r>
          </w:p>
          <w:p w14:paraId="7136C93E" w14:textId="77777777" w:rsidR="00840ECF" w:rsidRPr="001C5DAB" w:rsidRDefault="00840ECF" w:rsidP="0026601E">
            <w:r w:rsidRPr="001C5DAB">
              <w:rPr>
                <w:rFonts w:ascii="Arial" w:eastAsia="Arial" w:hAnsi="Arial" w:cs="Arial"/>
                <w:b/>
                <w:bCs/>
                <w:sz w:val="16"/>
              </w:rPr>
              <w:t>Fødselsnummerets siste 5 siffer og evt. bankkontonummer kan sladdes før det sendes over</w:t>
            </w:r>
            <w:r w:rsidRPr="001C5DAB">
              <w:rPr>
                <w:rFonts w:ascii="Arial" w:eastAsia="Arial" w:hAnsi="Arial" w:cs="Arial"/>
                <w:sz w:val="16"/>
              </w:rPr>
              <w:t>.</w:t>
            </w:r>
          </w:p>
        </w:tc>
      </w:tr>
      <w:tr w:rsidR="00840ECF" w:rsidRPr="001C5DAB" w14:paraId="59D776CC" w14:textId="77777777" w:rsidTr="0026601E">
        <w:trPr>
          <w:trHeight w:val="441"/>
        </w:trPr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shd w:val="clear" w:color="auto" w:fill="F6F9F2"/>
            <w:vAlign w:val="center"/>
          </w:tcPr>
          <w:p w14:paraId="0C815CF2" w14:textId="77777777" w:rsidR="00840ECF" w:rsidRPr="001C5DAB" w:rsidRDefault="00840ECF" w:rsidP="0026601E">
            <w:pPr>
              <w:spacing w:after="196"/>
              <w:rPr>
                <w:rFonts w:ascii="Arial" w:eastAsia="Arial" w:hAnsi="Arial" w:cs="Arial"/>
                <w:sz w:val="16"/>
              </w:rPr>
            </w:pPr>
          </w:p>
        </w:tc>
      </w:tr>
    </w:tbl>
    <w:p w14:paraId="39F54381" w14:textId="77777777" w:rsidR="00840ECF" w:rsidRPr="001C5DAB" w:rsidRDefault="00840ECF" w:rsidP="00840ECF">
      <w:pPr>
        <w:ind w:left="-937" w:right="-816"/>
      </w:pPr>
      <w:r w:rsidRPr="001C5DAB">
        <w:rPr>
          <w:rFonts w:ascii="Calibri" w:eastAsia="Calibri" w:hAnsi="Calibri" w:cs="Calibri"/>
          <w:b/>
          <w:noProof/>
          <w:color w:val="000000"/>
          <w:sz w:val="22"/>
        </w:rPr>
        <mc:AlternateContent>
          <mc:Choice Requires="wpg">
            <w:drawing>
              <wp:inline distT="0" distB="0" distL="0" distR="0" wp14:anchorId="7864850D" wp14:editId="43512C8C">
                <wp:extent cx="6838121" cy="2320732"/>
                <wp:effectExtent l="0" t="0" r="1270" b="3810"/>
                <wp:docPr id="1675" name="Group 16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8121" cy="2320732"/>
                          <a:chOff x="0" y="0"/>
                          <a:chExt cx="6844500" cy="2682774"/>
                        </a:xfrm>
                      </wpg:grpSpPr>
                      <wps:wsp>
                        <wps:cNvPr id="1848" name="Shape 1848"/>
                        <wps:cNvSpPr/>
                        <wps:spPr>
                          <a:xfrm>
                            <a:off x="0" y="0"/>
                            <a:ext cx="6844500" cy="17149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44500" h="1714906">
                                <a:moveTo>
                                  <a:pt x="0" y="0"/>
                                </a:moveTo>
                                <a:lnTo>
                                  <a:pt x="6844500" y="0"/>
                                </a:lnTo>
                                <a:lnTo>
                                  <a:pt x="6844500" y="1714906"/>
                                </a:lnTo>
                                <a:lnTo>
                                  <a:pt x="0" y="171490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6F9F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" name="Shape 34"/>
                        <wps:cNvSpPr/>
                        <wps:spPr>
                          <a:xfrm>
                            <a:off x="114097" y="549491"/>
                            <a:ext cx="6611494" cy="970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1494" h="970407">
                                <a:moveTo>
                                  <a:pt x="0" y="0"/>
                                </a:moveTo>
                                <a:lnTo>
                                  <a:pt x="6611494" y="0"/>
                                </a:lnTo>
                                <a:lnTo>
                                  <a:pt x="6611494" y="287998"/>
                                </a:lnTo>
                                <a:lnTo>
                                  <a:pt x="6611494" y="970407"/>
                                </a:lnTo>
                                <a:lnTo>
                                  <a:pt x="2050415" y="970407"/>
                                </a:lnTo>
                                <a:lnTo>
                                  <a:pt x="0" y="970407"/>
                                </a:lnTo>
                                <a:lnTo>
                                  <a:pt x="0" y="28799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EF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" name="Shape 35"/>
                        <wps:cNvSpPr/>
                        <wps:spPr>
                          <a:xfrm>
                            <a:off x="112506" y="549491"/>
                            <a:ext cx="2052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2003">
                                <a:moveTo>
                                  <a:pt x="0" y="0"/>
                                </a:moveTo>
                                <a:lnTo>
                                  <a:pt x="2052003" y="0"/>
                                </a:lnTo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" name="Shape 36"/>
                        <wps:cNvSpPr/>
                        <wps:spPr>
                          <a:xfrm>
                            <a:off x="114093" y="551080"/>
                            <a:ext cx="0" cy="284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4823">
                                <a:moveTo>
                                  <a:pt x="0" y="284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" name="Shape 37"/>
                        <wps:cNvSpPr/>
                        <wps:spPr>
                          <a:xfrm>
                            <a:off x="2164506" y="549491"/>
                            <a:ext cx="45626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62666">
                                <a:moveTo>
                                  <a:pt x="0" y="0"/>
                                </a:moveTo>
                                <a:lnTo>
                                  <a:pt x="4562666" y="0"/>
                                </a:lnTo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" name="Shape 38"/>
                        <wps:cNvSpPr/>
                        <wps:spPr>
                          <a:xfrm>
                            <a:off x="6725587" y="551080"/>
                            <a:ext cx="0" cy="284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4823">
                                <a:moveTo>
                                  <a:pt x="0" y="284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112506" y="837490"/>
                            <a:ext cx="2052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2003">
                                <a:moveTo>
                                  <a:pt x="0" y="0"/>
                                </a:moveTo>
                                <a:lnTo>
                                  <a:pt x="2052003" y="0"/>
                                </a:lnTo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Shape 40"/>
                        <wps:cNvSpPr/>
                        <wps:spPr>
                          <a:xfrm>
                            <a:off x="114093" y="839081"/>
                            <a:ext cx="0" cy="6792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79235">
                                <a:moveTo>
                                  <a:pt x="0" y="6792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" name="Shape 41"/>
                        <wps:cNvSpPr/>
                        <wps:spPr>
                          <a:xfrm>
                            <a:off x="2164506" y="837490"/>
                            <a:ext cx="45626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62666">
                                <a:moveTo>
                                  <a:pt x="0" y="0"/>
                                </a:moveTo>
                                <a:lnTo>
                                  <a:pt x="4562666" y="0"/>
                                </a:lnTo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" name="Shape 42"/>
                        <wps:cNvSpPr/>
                        <wps:spPr>
                          <a:xfrm>
                            <a:off x="2164506" y="839081"/>
                            <a:ext cx="0" cy="6792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79235">
                                <a:moveTo>
                                  <a:pt x="0" y="6792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" name="Shape 43"/>
                        <wps:cNvSpPr/>
                        <wps:spPr>
                          <a:xfrm>
                            <a:off x="6725587" y="839081"/>
                            <a:ext cx="0" cy="6792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79235">
                                <a:moveTo>
                                  <a:pt x="0" y="6792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" name="Shape 44"/>
                        <wps:cNvSpPr/>
                        <wps:spPr>
                          <a:xfrm>
                            <a:off x="112506" y="1519903"/>
                            <a:ext cx="2052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2003">
                                <a:moveTo>
                                  <a:pt x="0" y="0"/>
                                </a:moveTo>
                                <a:lnTo>
                                  <a:pt x="2052003" y="0"/>
                                </a:lnTo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2164506" y="1519903"/>
                            <a:ext cx="45626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62666">
                                <a:moveTo>
                                  <a:pt x="0" y="0"/>
                                </a:moveTo>
                                <a:lnTo>
                                  <a:pt x="4562666" y="0"/>
                                </a:lnTo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" name="Rectangle 46"/>
                        <wps:cNvSpPr/>
                        <wps:spPr>
                          <a:xfrm>
                            <a:off x="164893" y="600291"/>
                            <a:ext cx="1362787" cy="10705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546BB31" w14:textId="77777777" w:rsidR="00840ECF" w:rsidRDefault="00840ECF" w:rsidP="00840ECF">
                              <w:pPr>
                                <w:spacing w:after="160"/>
                              </w:pPr>
                              <w:r>
                                <w:rPr>
                                  <w:rFonts w:ascii="Arial" w:eastAsia="Arial" w:hAnsi="Arial" w:cs="Arial"/>
                                  <w:sz w:val="13"/>
                                </w:rPr>
                                <w:t>Navn i BLOKKBOKSTAVER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" name="Rectangle 47"/>
                        <wps:cNvSpPr/>
                        <wps:spPr>
                          <a:xfrm>
                            <a:off x="164893" y="888308"/>
                            <a:ext cx="549287" cy="10705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87FB40" w14:textId="77777777" w:rsidR="00840ECF" w:rsidRDefault="00840ECF" w:rsidP="00840ECF">
                              <w:pPr>
                                <w:spacing w:after="160"/>
                              </w:pPr>
                              <w:r>
                                <w:rPr>
                                  <w:rFonts w:ascii="Arial" w:eastAsia="Arial" w:hAnsi="Arial" w:cs="Arial"/>
                                  <w:sz w:val="13"/>
                                </w:rPr>
                                <w:t>Sted / Dato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" name="Rectangle 48"/>
                        <wps:cNvSpPr/>
                        <wps:spPr>
                          <a:xfrm>
                            <a:off x="2215270" y="888308"/>
                            <a:ext cx="530732" cy="10705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CBEA5C8" w14:textId="77777777" w:rsidR="00840ECF" w:rsidRDefault="00840ECF" w:rsidP="00840ECF">
                              <w:pPr>
                                <w:spacing w:after="160"/>
                              </w:pPr>
                              <w:r>
                                <w:rPr>
                                  <w:rFonts w:ascii="Arial" w:eastAsia="Arial" w:hAnsi="Arial" w:cs="Arial"/>
                                  <w:sz w:val="13"/>
                                </w:rPr>
                                <w:t>Underskrift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49" name="Shape 1849"/>
                        <wps:cNvSpPr/>
                        <wps:spPr>
                          <a:xfrm>
                            <a:off x="0" y="1828800"/>
                            <a:ext cx="6844500" cy="8539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44500" h="853973">
                                <a:moveTo>
                                  <a:pt x="0" y="0"/>
                                </a:moveTo>
                                <a:lnTo>
                                  <a:pt x="6844500" y="0"/>
                                </a:lnTo>
                                <a:lnTo>
                                  <a:pt x="6844500" y="853973"/>
                                </a:lnTo>
                                <a:lnTo>
                                  <a:pt x="0" y="85397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6F9F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" name="Shape 81"/>
                        <wps:cNvSpPr/>
                        <wps:spPr>
                          <a:xfrm>
                            <a:off x="112506" y="1955595"/>
                            <a:ext cx="66146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4669">
                                <a:moveTo>
                                  <a:pt x="0" y="0"/>
                                </a:moveTo>
                                <a:lnTo>
                                  <a:pt x="6614669" y="0"/>
                                </a:lnTo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" name="Shape 82"/>
                        <wps:cNvSpPr/>
                        <wps:spPr>
                          <a:xfrm>
                            <a:off x="114093" y="1957179"/>
                            <a:ext cx="0" cy="6161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6153">
                                <a:moveTo>
                                  <a:pt x="0" y="6161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" name="Shape 83"/>
                        <wps:cNvSpPr/>
                        <wps:spPr>
                          <a:xfrm>
                            <a:off x="112506" y="2574920"/>
                            <a:ext cx="66146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4669">
                                <a:moveTo>
                                  <a:pt x="0" y="0"/>
                                </a:moveTo>
                                <a:lnTo>
                                  <a:pt x="6614669" y="0"/>
                                </a:lnTo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" name="Shape 84"/>
                        <wps:cNvSpPr/>
                        <wps:spPr>
                          <a:xfrm>
                            <a:off x="6725587" y="1957179"/>
                            <a:ext cx="0" cy="6161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6153">
                                <a:moveTo>
                                  <a:pt x="0" y="6161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8" name="Rectangle 118"/>
                        <wps:cNvSpPr/>
                        <wps:spPr>
                          <a:xfrm>
                            <a:off x="112506" y="60620"/>
                            <a:ext cx="1452998" cy="1428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8EADA34" w14:textId="77777777" w:rsidR="00840ECF" w:rsidRPr="00537D48" w:rsidRDefault="00840ECF" w:rsidP="00840ECF">
                              <w:pPr>
                                <w:spacing w:after="160"/>
                                <w:rPr>
                                  <w:rFonts w:ascii="Arial" w:eastAsia="Arial" w:hAnsi="Arial" w:cs="Arial"/>
                                  <w:b/>
                                  <w:bCs/>
                                  <w:sz w:val="18"/>
                                </w:rPr>
                              </w:pPr>
                              <w:r w:rsidRPr="00537D48">
                                <w:rPr>
                                  <w:rFonts w:ascii="Arial" w:eastAsia="Arial" w:hAnsi="Arial" w:cs="Arial"/>
                                  <w:b/>
                                  <w:bCs/>
                                  <w:sz w:val="18"/>
                                </w:rPr>
                                <w:t>Innsenders signatur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9" name="Rectangle 119"/>
                        <wps:cNvSpPr/>
                        <wps:spPr>
                          <a:xfrm>
                            <a:off x="112506" y="288614"/>
                            <a:ext cx="4093027" cy="1317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4C1A9A0" w14:textId="77777777" w:rsidR="00840ECF" w:rsidRDefault="00840ECF" w:rsidP="00840ECF">
                              <w:pPr>
                                <w:spacing w:after="160"/>
                              </w:pPr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Den som </w:t>
                              </w:r>
                              <w:proofErr w:type="gramStart"/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signerer</w:t>
                              </w:r>
                              <w:proofErr w:type="gramEnd"/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 må ha rett til å signere på vegne av virksomheten.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864850D" id="Group 1675" o:spid="_x0000_s1026" style="width:538.45pt;height:182.75pt;mso-position-horizontal-relative:char;mso-position-vertical-relative:line" coordsize="68445,26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">
                <v:shape id="Shape 1848" o:spid="_x0000_s1027" style="position:absolute;width:68445;height:17149;visibility:visible;mso-wrap-style:square;v-text-anchor:top" coordsize="6844500,1714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" path="m,l6844500,r,1714906l,1714906,,e" fillcolor="#f6f9f2" stroked="f" strokeweight="0">
                  <v:stroke miterlimit="83231f" joinstyle="miter"/>
                  <v:path arrowok="t" textboxrect="0,0,6844500,1714906"/>
                </v:shape>
                <v:shape id="Shape 34" o:spid="_x0000_s1028" style="position:absolute;left:1140;top:5494;width:66115;height:9704;visibility:visible;mso-wrap-style:square;v-text-anchor:top" coordsize="6611494,970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" path="m,l6611494,r,287998l6611494,970407r-4561079,l,970407,,287998,,xe" fillcolor="#fffefd" stroked="f" strokeweight="0">
                  <v:stroke miterlimit="83231f" joinstyle="miter"/>
                  <v:path arrowok="t" textboxrect="0,0,6611494,970407"/>
                </v:shape>
                <v:shape id="Shape 35" o:spid="_x0000_s1029" style="position:absolute;left:1125;top:5494;width:20520;height:0;visibility:visible;mso-wrap-style:square;v-text-anchor:top" coordsize="20520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" path="m,l2052003,e" filled="f" strokecolor="#171616" strokeweight=".25pt">
                  <v:stroke miterlimit="83231f" joinstyle="miter"/>
                  <v:path arrowok="t" textboxrect="0,0,2052003,0"/>
                </v:shape>
                <v:shape id="Shape 36" o:spid="_x0000_s1030" style="position:absolute;left:1140;top:5510;width:0;height:2849;visibility:visible;mso-wrap-style:square;v-text-anchor:top" coordsize="0,284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" path="m,284823l,e" filled="f" strokecolor="#171616" strokeweight=".25pt">
                  <v:stroke miterlimit="83231f" joinstyle="miter"/>
                  <v:path arrowok="t" textboxrect="0,0,0,284823"/>
                </v:shape>
                <v:shape id="Shape 37" o:spid="_x0000_s1031" style="position:absolute;left:21645;top:5494;width:45626;height:0;visibility:visible;mso-wrap-style:square;v-text-anchor:top" coordsize="45626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" path="m,l4562666,e" filled="f" strokecolor="#171616" strokeweight=".25pt">
                  <v:stroke miterlimit="83231f" joinstyle="miter"/>
                  <v:path arrowok="t" textboxrect="0,0,4562666,0"/>
                </v:shape>
                <v:shape id="Shape 38" o:spid="_x0000_s1032" style="position:absolute;left:67255;top:5510;width:0;height:2849;visibility:visible;mso-wrap-style:square;v-text-anchor:top" coordsize="0,284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" path="m,284823l,e" filled="f" strokecolor="#171616" strokeweight=".25pt">
                  <v:stroke miterlimit="83231f" joinstyle="miter"/>
                  <v:path arrowok="t" textboxrect="0,0,0,284823"/>
                </v:shape>
                <v:shape id="Shape 39" o:spid="_x0000_s1033" style="position:absolute;left:1125;top:8374;width:20520;height:0;visibility:visible;mso-wrap-style:square;v-text-anchor:top" coordsize="20520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" path="m,l2052003,e" filled="f" strokecolor="#171616" strokeweight=".25pt">
                  <v:stroke miterlimit="83231f" joinstyle="miter"/>
                  <v:path arrowok="t" textboxrect="0,0,2052003,0"/>
                </v:shape>
                <v:shape id="Shape 40" o:spid="_x0000_s1034" style="position:absolute;left:1140;top:8390;width:0;height:6793;visibility:visible;mso-wrap-style:square;v-text-anchor:top" coordsize="0,679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" path="m,679235l,e" filled="f" strokecolor="#171616" strokeweight=".25pt">
                  <v:stroke miterlimit="83231f" joinstyle="miter"/>
                  <v:path arrowok="t" textboxrect="0,0,0,679235"/>
                </v:shape>
                <v:shape id="Shape 41" o:spid="_x0000_s1035" style="position:absolute;left:21645;top:8374;width:45626;height:0;visibility:visible;mso-wrap-style:square;v-text-anchor:top" coordsize="45626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" path="m,l4562666,e" filled="f" strokecolor="#171616" strokeweight=".25pt">
                  <v:stroke miterlimit="83231f" joinstyle="miter"/>
                  <v:path arrowok="t" textboxrect="0,0,4562666,0"/>
                </v:shape>
                <v:shape id="Shape 42" o:spid="_x0000_s1036" style="position:absolute;left:21645;top:8390;width:0;height:6793;visibility:visible;mso-wrap-style:square;v-text-anchor:top" coordsize="0,679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" path="m,679235l,e" filled="f" strokecolor="#171616" strokeweight=".25pt">
                  <v:stroke miterlimit="83231f" joinstyle="miter"/>
                  <v:path arrowok="t" textboxrect="0,0,0,679235"/>
                </v:shape>
                <v:shape id="Shape 43" o:spid="_x0000_s1037" style="position:absolute;left:67255;top:8390;width:0;height:6793;visibility:visible;mso-wrap-style:square;v-text-anchor:top" coordsize="0,679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" path="m,679235l,e" filled="f" strokecolor="#171616" strokeweight=".25pt">
                  <v:stroke miterlimit="83231f" joinstyle="miter"/>
                  <v:path arrowok="t" textboxrect="0,0,0,679235"/>
                </v:shape>
                <v:shape id="Shape 44" o:spid="_x0000_s1038" style="position:absolute;left:1125;top:15199;width:20520;height:0;visibility:visible;mso-wrap-style:square;v-text-anchor:top" coordsize="20520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" path="m,l2052003,e" filled="f" strokecolor="#171616" strokeweight=".25pt">
                  <v:stroke miterlimit="83231f" joinstyle="miter"/>
                  <v:path arrowok="t" textboxrect="0,0,2052003,0"/>
                </v:shape>
                <v:shape id="Shape 45" o:spid="_x0000_s1039" style="position:absolute;left:21645;top:15199;width:45626;height:0;visibility:visible;mso-wrap-style:square;v-text-anchor:top" coordsize="45626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" path="m,l4562666,e" filled="f" strokecolor="#171616" strokeweight=".25pt">
                  <v:stroke miterlimit="83231f" joinstyle="miter"/>
                  <v:path arrowok="t" textboxrect="0,0,4562666,0"/>
                </v:shape>
                <v:rect id="Rectangle 46" o:spid="_x0000_s1040" style="position:absolute;left:1648;top:6002;width:13628;height:10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uDywwAAANsAAAAPAAAAZHJzL2Rvd25yZXYueG1sRI9Bi8Iw&#10;FITvC/sfwlvwtqYrIl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werg8sMAAADbAAAADwAA&#10;AAAAAAAAAAAAAAAHAgAAZHJzL2Rvd25yZXYueG1sUEsFBgAAAAADAAMAtwAAAPcCAAAAAA==&#10;" filled="f" stroked="f">
                  <v:textbox inset="0,0,0,0">
                    <w:txbxContent>
                      <w:p w14:paraId="1546BB31" w14:textId="77777777" w:rsidR="00840ECF" w:rsidRDefault="00840ECF" w:rsidP="00840ECF">
                        <w:pPr>
                          <w:spacing w:after="160"/>
                        </w:pPr>
                        <w:r>
                          <w:rPr>
                            <w:rFonts w:ascii="Arial" w:eastAsia="Arial" w:hAnsi="Arial" w:cs="Arial"/>
                            <w:sz w:val="13"/>
                          </w:rPr>
                          <w:t>Navn i BLOKKBOKSTAVER</w:t>
                        </w:r>
                      </w:p>
                    </w:txbxContent>
                  </v:textbox>
                </v:rect>
                <v:rect id="Rectangle 47" o:spid="_x0000_s1041" style="position:absolute;left:1648;top:8883;width:5493;height:10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" filled="f" stroked="f">
                  <v:textbox inset="0,0,0,0">
                    <w:txbxContent>
                      <w:p w14:paraId="5587FB40" w14:textId="77777777" w:rsidR="00840ECF" w:rsidRDefault="00840ECF" w:rsidP="00840ECF">
                        <w:pPr>
                          <w:spacing w:after="160"/>
                        </w:pPr>
                        <w:r>
                          <w:rPr>
                            <w:rFonts w:ascii="Arial" w:eastAsia="Arial" w:hAnsi="Arial" w:cs="Arial"/>
                            <w:sz w:val="13"/>
                          </w:rPr>
                          <w:t>Sted / Dato</w:t>
                        </w:r>
                      </w:p>
                    </w:txbxContent>
                  </v:textbox>
                </v:rect>
                <v:rect id="Rectangle 48" o:spid="_x0000_s1042" style="position:absolute;left:22152;top:8883;width:5308;height:10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dEbwQAAANsAAAAPAAAAZHJzL2Rvd25yZXYueG1sRE/LisIw&#10;FN0P+A/hCrMbU0UG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N850RvBAAAA2wAAAA8AAAAA&#10;AAAAAAAAAAAABwIAAGRycy9kb3ducmV2LnhtbFBLBQYAAAAAAwADALcAAAD1AgAAAAA=&#10;" filled="f" stroked="f">
                  <v:textbox inset="0,0,0,0">
                    <w:txbxContent>
                      <w:p w14:paraId="5CBEA5C8" w14:textId="77777777" w:rsidR="00840ECF" w:rsidRDefault="00840ECF" w:rsidP="00840ECF">
                        <w:pPr>
                          <w:spacing w:after="160"/>
                        </w:pPr>
                        <w:r>
                          <w:rPr>
                            <w:rFonts w:ascii="Arial" w:eastAsia="Arial" w:hAnsi="Arial" w:cs="Arial"/>
                            <w:sz w:val="13"/>
                          </w:rPr>
                          <w:t>Underskrift</w:t>
                        </w:r>
                      </w:p>
                    </w:txbxContent>
                  </v:textbox>
                </v:rect>
                <v:shape id="Shape 1849" o:spid="_x0000_s1043" style="position:absolute;top:18288;width:68445;height:8539;visibility:visible;mso-wrap-style:square;v-text-anchor:top" coordsize="6844500,8539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" path="m,l6844500,r,853973l,853973,,e" fillcolor="#f6f9f2" stroked="f" strokeweight="0">
                  <v:stroke miterlimit="83231f" joinstyle="miter"/>
                  <v:path arrowok="t" textboxrect="0,0,6844500,853973"/>
                </v:shape>
                <v:shape id="Shape 81" o:spid="_x0000_s1044" style="position:absolute;left:1125;top:19555;width:66146;height:0;visibility:visible;mso-wrap-style:square;v-text-anchor:top" coordsize="66146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" path="m,l6614669,e" filled="f" strokecolor="#171616" strokeweight=".25pt">
                  <v:stroke miterlimit="83231f" joinstyle="miter"/>
                  <v:path arrowok="t" textboxrect="0,0,6614669,0"/>
                </v:shape>
                <v:shape id="Shape 82" o:spid="_x0000_s1045" style="position:absolute;left:1140;top:19571;width:0;height:6162;visibility:visible;mso-wrap-style:square;v-text-anchor:top" coordsize="0,616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" path="m,616153l,e" filled="f" strokecolor="#171616" strokeweight=".25pt">
                  <v:stroke miterlimit="83231f" joinstyle="miter"/>
                  <v:path arrowok="t" textboxrect="0,0,0,616153"/>
                </v:shape>
                <v:shape id="Shape 83" o:spid="_x0000_s1046" style="position:absolute;left:1125;top:25749;width:66146;height:0;visibility:visible;mso-wrap-style:square;v-text-anchor:top" coordsize="66146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" path="m,l6614669,e" filled="f" strokecolor="#171616" strokeweight=".25pt">
                  <v:stroke miterlimit="83231f" joinstyle="miter"/>
                  <v:path arrowok="t" textboxrect="0,0,6614669,0"/>
                </v:shape>
                <v:shape id="Shape 84" o:spid="_x0000_s1047" style="position:absolute;left:67255;top:19571;width:0;height:6162;visibility:visible;mso-wrap-style:square;v-text-anchor:top" coordsize="0,616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" path="m,616153l,e" filled="f" strokecolor="#171616" strokeweight=".25pt">
                  <v:stroke miterlimit="83231f" joinstyle="miter"/>
                  <v:path arrowok="t" textboxrect="0,0,0,616153"/>
                </v:shape>
                <v:rect id="Rectangle 118" o:spid="_x0000_s1048" style="position:absolute;left:1125;top:606;width:14530;height:1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" filled="f" stroked="f">
                  <v:textbox inset="0,0,0,0">
                    <w:txbxContent>
                      <w:p w14:paraId="18EADA34" w14:textId="77777777" w:rsidR="00840ECF" w:rsidRPr="00537D48" w:rsidRDefault="00840ECF" w:rsidP="00840ECF">
                        <w:pPr>
                          <w:spacing w:after="160"/>
                          <w:rPr>
                            <w:rFonts w:ascii="Arial" w:eastAsia="Arial" w:hAnsi="Arial" w:cs="Arial"/>
                            <w:b/>
                            <w:bCs/>
                            <w:sz w:val="18"/>
                          </w:rPr>
                        </w:pPr>
                        <w:r w:rsidRPr="00537D48">
                          <w:rPr>
                            <w:rFonts w:ascii="Arial" w:eastAsia="Arial" w:hAnsi="Arial" w:cs="Arial"/>
                            <w:b/>
                            <w:bCs/>
                            <w:sz w:val="18"/>
                          </w:rPr>
                          <w:t>Innsenders signatur</w:t>
                        </w:r>
                      </w:p>
                    </w:txbxContent>
                  </v:textbox>
                </v:rect>
                <v:rect id="Rectangle 119" o:spid="_x0000_s1049" style="position:absolute;left:1125;top:2886;width:40930;height:13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" filled="f" stroked="f">
                  <v:textbox inset="0,0,0,0">
                    <w:txbxContent>
                      <w:p w14:paraId="04C1A9A0" w14:textId="77777777" w:rsidR="00840ECF" w:rsidRDefault="00840ECF" w:rsidP="00840ECF">
                        <w:pPr>
                          <w:spacing w:after="160"/>
                        </w:pPr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 xml:space="preserve">Den som </w:t>
                        </w:r>
                        <w:proofErr w:type="gramStart"/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>signerer</w:t>
                        </w:r>
                        <w:proofErr w:type="gramEnd"/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 xml:space="preserve"> må ha rett til å signere på vegne av virksomheten.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tbl>
      <w:tblPr>
        <w:tblW w:w="0" w:type="auto"/>
        <w:tblInd w:w="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59"/>
      </w:tblGrid>
      <w:tr w:rsidR="00840ECF" w:rsidRPr="001C5DAB" w14:paraId="682E1959" w14:textId="77777777" w:rsidTr="0026601E">
        <w:trPr>
          <w:trHeight w:val="360"/>
        </w:trPr>
        <w:tc>
          <w:tcPr>
            <w:tcW w:w="9001" w:type="dxa"/>
          </w:tcPr>
          <w:p w14:paraId="112B8C13" w14:textId="77777777" w:rsidR="00840ECF" w:rsidRPr="001C5DAB" w:rsidRDefault="00840ECF" w:rsidP="0026601E">
            <w:pPr>
              <w:rPr>
                <w:sz w:val="22"/>
                <w:szCs w:val="22"/>
              </w:rPr>
            </w:pPr>
            <w:r w:rsidRPr="001C5DAB">
              <w:lastRenderedPageBreak/>
              <w:t xml:space="preserve">DETTE VEDLEGGET VISER HVA SLAGS INFORMASJON SOM GIS FRA SKATTEETATEN. SKAL </w:t>
            </w:r>
            <w:r w:rsidRPr="001C5DAB">
              <w:rPr>
                <w:u w:val="single"/>
              </w:rPr>
              <w:t xml:space="preserve">IKKE </w:t>
            </w:r>
            <w:r w:rsidRPr="001C5DAB">
              <w:t>FYLLES UT AV VIRKSOMHETEN</w:t>
            </w:r>
          </w:p>
          <w:p w14:paraId="4EA97112" w14:textId="77777777" w:rsidR="00840ECF" w:rsidRPr="001C5DAB" w:rsidRDefault="00840ECF" w:rsidP="0026601E">
            <w:pPr>
              <w:rPr>
                <w:b/>
              </w:rPr>
            </w:pPr>
          </w:p>
          <w:p w14:paraId="556393E8" w14:textId="77777777" w:rsidR="00840ECF" w:rsidRPr="001C5DAB" w:rsidRDefault="00840ECF" w:rsidP="0026601E">
            <w:pPr>
              <w:rPr>
                <w:b/>
                <w:bCs/>
                <w:sz w:val="28"/>
              </w:rPr>
            </w:pPr>
            <w:r w:rsidRPr="001C5DAB">
              <w:rPr>
                <w:b/>
                <w:bCs/>
                <w:sz w:val="28"/>
              </w:rPr>
              <w:t>INFORMASJON OM SKATTE- OG AVGIFTSFORHOLD (</w:t>
            </w:r>
            <w:r w:rsidRPr="001C5DAB">
              <w:rPr>
                <w:b/>
                <w:bCs/>
              </w:rPr>
              <w:t>Utvidet skatteattest)</w:t>
            </w:r>
          </w:p>
        </w:tc>
      </w:tr>
    </w:tbl>
    <w:p w14:paraId="4B8F6504" w14:textId="77777777" w:rsidR="00840ECF" w:rsidRPr="001C5DAB" w:rsidRDefault="00840ECF" w:rsidP="00840ECF">
      <w:pPr>
        <w:rPr>
          <w:b/>
        </w:rPr>
      </w:pPr>
    </w:p>
    <w:p w14:paraId="572323B1" w14:textId="77777777" w:rsidR="00840ECF" w:rsidRPr="001C5DAB" w:rsidRDefault="00840ECF" w:rsidP="00840ECF">
      <w:pPr>
        <w:rPr>
          <w:b/>
        </w:rPr>
      </w:pPr>
      <w:r w:rsidRPr="001C5DAB">
        <w:rPr>
          <w:b/>
        </w:rPr>
        <w:t>Mottaker av skjema: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840ECF" w:rsidRPr="001C5DAB" w14:paraId="4AF91BA3" w14:textId="77777777" w:rsidTr="0026601E">
        <w:tc>
          <w:tcPr>
            <w:tcW w:w="9212" w:type="dxa"/>
          </w:tcPr>
          <w:p w14:paraId="7A1D23F3" w14:textId="77777777" w:rsidR="00840ECF" w:rsidRPr="001C5DAB" w:rsidRDefault="00840ECF" w:rsidP="0026601E">
            <w:proofErr w:type="gramStart"/>
            <w:r w:rsidRPr="001C5DAB">
              <w:t xml:space="preserve">Navn:   </w:t>
            </w:r>
            <w:proofErr w:type="gramEnd"/>
            <w:r w:rsidRPr="001C5DAB">
              <w:t xml:space="preserve">                                                                          Org. </w:t>
            </w:r>
            <w:proofErr w:type="spellStart"/>
            <w:r w:rsidRPr="001C5DAB">
              <w:t>nr</w:t>
            </w:r>
            <w:proofErr w:type="spellEnd"/>
            <w:r w:rsidRPr="001C5DAB">
              <w:t>:</w:t>
            </w:r>
          </w:p>
        </w:tc>
      </w:tr>
      <w:tr w:rsidR="00840ECF" w:rsidRPr="001C5DAB" w14:paraId="697B41D8" w14:textId="77777777" w:rsidTr="0026601E">
        <w:tc>
          <w:tcPr>
            <w:tcW w:w="9212" w:type="dxa"/>
          </w:tcPr>
          <w:p w14:paraId="51A60784" w14:textId="77777777" w:rsidR="00840ECF" w:rsidRPr="001C5DAB" w:rsidRDefault="00840ECF" w:rsidP="0026601E">
            <w:r w:rsidRPr="001C5DAB">
              <w:t>Adresse:</w:t>
            </w:r>
          </w:p>
        </w:tc>
      </w:tr>
      <w:tr w:rsidR="00840ECF" w:rsidRPr="001C5DAB" w14:paraId="055BD28A" w14:textId="77777777" w:rsidTr="0026601E">
        <w:tc>
          <w:tcPr>
            <w:tcW w:w="9212" w:type="dxa"/>
          </w:tcPr>
          <w:p w14:paraId="3899F514" w14:textId="77777777" w:rsidR="00840ECF" w:rsidRPr="001C5DAB" w:rsidRDefault="00840ECF" w:rsidP="0026601E">
            <w:proofErr w:type="spellStart"/>
            <w:proofErr w:type="gramStart"/>
            <w:r w:rsidRPr="001C5DAB">
              <w:t>Postnr</w:t>
            </w:r>
            <w:proofErr w:type="spellEnd"/>
            <w:r w:rsidRPr="001C5DAB">
              <w:t xml:space="preserve">:   </w:t>
            </w:r>
            <w:proofErr w:type="gramEnd"/>
            <w:r w:rsidRPr="001C5DAB">
              <w:t xml:space="preserve">                                   Poststed:</w:t>
            </w:r>
          </w:p>
        </w:tc>
      </w:tr>
    </w:tbl>
    <w:p w14:paraId="2EA8BC8B" w14:textId="77777777" w:rsidR="00840ECF" w:rsidRPr="001C5DAB" w:rsidRDefault="00840ECF" w:rsidP="00840ECF"/>
    <w:p w14:paraId="1A55F41E" w14:textId="77777777" w:rsidR="00840ECF" w:rsidRPr="001C5DAB" w:rsidRDefault="00840ECF" w:rsidP="00840ECF">
      <w:pPr>
        <w:rPr>
          <w:b/>
        </w:rPr>
      </w:pPr>
      <w:r w:rsidRPr="001C5DAB">
        <w:rPr>
          <w:b/>
        </w:rPr>
        <w:t xml:space="preserve"> Opplysninger om den forespurte virksomheten: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840ECF" w:rsidRPr="001C5DAB" w14:paraId="307D4379" w14:textId="77777777" w:rsidTr="0026601E">
        <w:tc>
          <w:tcPr>
            <w:tcW w:w="9212" w:type="dxa"/>
          </w:tcPr>
          <w:p w14:paraId="6E82F1A5" w14:textId="77777777" w:rsidR="00840ECF" w:rsidRPr="001C5DAB" w:rsidRDefault="00840ECF" w:rsidP="0026601E">
            <w:r w:rsidRPr="001C5DAB">
              <w:t xml:space="preserve">Foretakets navn: </w:t>
            </w:r>
          </w:p>
        </w:tc>
      </w:tr>
      <w:tr w:rsidR="00840ECF" w:rsidRPr="001C5DAB" w14:paraId="17DE3507" w14:textId="77777777" w:rsidTr="0026601E">
        <w:tc>
          <w:tcPr>
            <w:tcW w:w="9212" w:type="dxa"/>
          </w:tcPr>
          <w:p w14:paraId="50924E99" w14:textId="77777777" w:rsidR="00840ECF" w:rsidRPr="001C5DAB" w:rsidRDefault="00840ECF" w:rsidP="0026601E">
            <w:r w:rsidRPr="001C5DAB">
              <w:t>Adresse:</w:t>
            </w:r>
          </w:p>
        </w:tc>
      </w:tr>
      <w:tr w:rsidR="00840ECF" w:rsidRPr="001C5DAB" w14:paraId="4F2AAE3B" w14:textId="77777777" w:rsidTr="0026601E">
        <w:tc>
          <w:tcPr>
            <w:tcW w:w="9212" w:type="dxa"/>
          </w:tcPr>
          <w:p w14:paraId="42A5012B" w14:textId="77777777" w:rsidR="00840ECF" w:rsidRPr="001C5DAB" w:rsidRDefault="00840ECF" w:rsidP="0026601E">
            <w:proofErr w:type="spellStart"/>
            <w:proofErr w:type="gramStart"/>
            <w:r w:rsidRPr="001C5DAB">
              <w:t>Postnr</w:t>
            </w:r>
            <w:proofErr w:type="spellEnd"/>
            <w:r w:rsidRPr="001C5DAB">
              <w:t xml:space="preserve">:   </w:t>
            </w:r>
            <w:proofErr w:type="gramEnd"/>
            <w:r w:rsidRPr="001C5DAB">
              <w:t xml:space="preserve">                                   Poststed:</w:t>
            </w:r>
          </w:p>
        </w:tc>
      </w:tr>
      <w:tr w:rsidR="00840ECF" w:rsidRPr="001C5DAB" w14:paraId="25E9C91B" w14:textId="77777777" w:rsidTr="0026601E">
        <w:tc>
          <w:tcPr>
            <w:tcW w:w="9212" w:type="dxa"/>
          </w:tcPr>
          <w:p w14:paraId="336ADE95" w14:textId="77777777" w:rsidR="00840ECF" w:rsidRPr="001C5DAB" w:rsidRDefault="00840ECF" w:rsidP="0026601E">
            <w:r w:rsidRPr="001C5DAB">
              <w:t xml:space="preserve">Org. </w:t>
            </w:r>
            <w:proofErr w:type="spellStart"/>
            <w:proofErr w:type="gramStart"/>
            <w:r w:rsidRPr="001C5DAB">
              <w:t>nr</w:t>
            </w:r>
            <w:proofErr w:type="spellEnd"/>
            <w:r w:rsidRPr="001C5DAB">
              <w:t xml:space="preserve">:   </w:t>
            </w:r>
            <w:proofErr w:type="gramEnd"/>
            <w:r w:rsidRPr="001C5DAB">
              <w:t xml:space="preserve">                                  Selskapsform:</w:t>
            </w:r>
          </w:p>
        </w:tc>
      </w:tr>
      <w:tr w:rsidR="00840ECF" w:rsidRPr="001C5DAB" w14:paraId="44101872" w14:textId="77777777" w:rsidTr="0026601E">
        <w:tc>
          <w:tcPr>
            <w:tcW w:w="9212" w:type="dxa"/>
          </w:tcPr>
          <w:p w14:paraId="14D4D585" w14:textId="77777777" w:rsidR="00840ECF" w:rsidRPr="001C5DAB" w:rsidRDefault="00840ECF" w:rsidP="0026601E">
            <w:r w:rsidRPr="001C5DAB">
              <w:t>Innehaver:</w:t>
            </w:r>
          </w:p>
        </w:tc>
      </w:tr>
      <w:tr w:rsidR="00840ECF" w:rsidRPr="001C5DAB" w14:paraId="226927AA" w14:textId="77777777" w:rsidTr="0026601E">
        <w:tc>
          <w:tcPr>
            <w:tcW w:w="9212" w:type="dxa"/>
          </w:tcPr>
          <w:p w14:paraId="3886B20B" w14:textId="77777777" w:rsidR="00840ECF" w:rsidRPr="001C5DAB" w:rsidRDefault="00840ECF" w:rsidP="0026601E">
            <w:r w:rsidRPr="001C5DAB">
              <w:t>Styreleder:</w:t>
            </w:r>
          </w:p>
        </w:tc>
      </w:tr>
      <w:tr w:rsidR="00840ECF" w:rsidRPr="001C5DAB" w14:paraId="64F96511" w14:textId="77777777" w:rsidTr="0026601E">
        <w:tc>
          <w:tcPr>
            <w:tcW w:w="9212" w:type="dxa"/>
          </w:tcPr>
          <w:p w14:paraId="37236C2A" w14:textId="77777777" w:rsidR="00840ECF" w:rsidRPr="001C5DAB" w:rsidRDefault="00840ECF" w:rsidP="0026601E">
            <w:r w:rsidRPr="001C5DAB">
              <w:t>Daglig leder:</w:t>
            </w:r>
          </w:p>
        </w:tc>
      </w:tr>
      <w:tr w:rsidR="00840ECF" w:rsidRPr="001C5DAB" w14:paraId="7D8C2AB4" w14:textId="77777777" w:rsidTr="0026601E">
        <w:tc>
          <w:tcPr>
            <w:tcW w:w="9212" w:type="dxa"/>
          </w:tcPr>
          <w:p w14:paraId="4EA726E6" w14:textId="77777777" w:rsidR="00840ECF" w:rsidRPr="001C5DAB" w:rsidRDefault="00840ECF" w:rsidP="0026601E">
            <w:r w:rsidRPr="001C5DAB">
              <w:t>Hovednæring:</w:t>
            </w:r>
          </w:p>
        </w:tc>
      </w:tr>
      <w:tr w:rsidR="00840ECF" w:rsidRPr="001C5DAB" w14:paraId="4CEA39BD" w14:textId="77777777" w:rsidTr="0026601E">
        <w:tc>
          <w:tcPr>
            <w:tcW w:w="9212" w:type="dxa"/>
          </w:tcPr>
          <w:p w14:paraId="054F43D7" w14:textId="77777777" w:rsidR="00840ECF" w:rsidRPr="001C5DAB" w:rsidRDefault="00840ECF" w:rsidP="0026601E">
            <w:r w:rsidRPr="001C5DAB">
              <w:t>Antall ansatte innmeldt:</w:t>
            </w:r>
          </w:p>
        </w:tc>
      </w:tr>
    </w:tbl>
    <w:p w14:paraId="50B5EF0F" w14:textId="77777777" w:rsidR="00840ECF" w:rsidRPr="001C5DAB" w:rsidRDefault="00840ECF" w:rsidP="00840ECF"/>
    <w:p w14:paraId="6EA105C3" w14:textId="77777777" w:rsidR="00840ECF" w:rsidRPr="001C5DAB" w:rsidRDefault="00840ECF" w:rsidP="00840ECF">
      <w:pPr>
        <w:rPr>
          <w:b/>
        </w:rPr>
      </w:pPr>
      <w:r w:rsidRPr="001C5DAB">
        <w:rPr>
          <w:b/>
        </w:rPr>
        <w:t>Registrert i følgende registre: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1559"/>
        <w:gridCol w:w="1559"/>
      </w:tblGrid>
      <w:tr w:rsidR="00840ECF" w:rsidRPr="001C5DAB" w14:paraId="7931DA59" w14:textId="77777777" w:rsidTr="0026601E">
        <w:tc>
          <w:tcPr>
            <w:tcW w:w="3189" w:type="dxa"/>
            <w:shd w:val="pct15" w:color="auto" w:fill="FFFFFF"/>
          </w:tcPr>
          <w:p w14:paraId="3266F896" w14:textId="77777777" w:rsidR="00840ECF" w:rsidRPr="001C5DAB" w:rsidRDefault="00840ECF" w:rsidP="0026601E">
            <w:r w:rsidRPr="001C5DAB">
              <w:t>Register</w:t>
            </w:r>
          </w:p>
        </w:tc>
        <w:tc>
          <w:tcPr>
            <w:tcW w:w="1559" w:type="dxa"/>
            <w:shd w:val="pct15" w:color="auto" w:fill="FFFFFF"/>
          </w:tcPr>
          <w:p w14:paraId="335B57F4" w14:textId="77777777" w:rsidR="00840ECF" w:rsidRPr="001C5DAB" w:rsidRDefault="00840ECF" w:rsidP="0026601E">
            <w:r w:rsidRPr="001C5DAB">
              <w:t>Ja/Nei</w:t>
            </w:r>
          </w:p>
        </w:tc>
        <w:tc>
          <w:tcPr>
            <w:tcW w:w="1559" w:type="dxa"/>
            <w:shd w:val="pct15" w:color="auto" w:fill="FFFFFF"/>
          </w:tcPr>
          <w:p w14:paraId="5249EDBA" w14:textId="77777777" w:rsidR="00840ECF" w:rsidRPr="001C5DAB" w:rsidRDefault="00840ECF" w:rsidP="0026601E">
            <w:proofErr w:type="spellStart"/>
            <w:r w:rsidRPr="001C5DAB">
              <w:t>Reg.dato</w:t>
            </w:r>
            <w:proofErr w:type="spellEnd"/>
          </w:p>
        </w:tc>
      </w:tr>
      <w:tr w:rsidR="00840ECF" w:rsidRPr="001C5DAB" w14:paraId="35E282AF" w14:textId="77777777" w:rsidTr="0026601E">
        <w:tc>
          <w:tcPr>
            <w:tcW w:w="3189" w:type="dxa"/>
          </w:tcPr>
          <w:p w14:paraId="08928A1D" w14:textId="77777777" w:rsidR="00840ECF" w:rsidRPr="001C5DAB" w:rsidRDefault="00840ECF" w:rsidP="0026601E">
            <w:r w:rsidRPr="001C5DAB">
              <w:t xml:space="preserve">Enhetsregisteret                                   </w:t>
            </w:r>
          </w:p>
        </w:tc>
        <w:tc>
          <w:tcPr>
            <w:tcW w:w="1559" w:type="dxa"/>
          </w:tcPr>
          <w:p w14:paraId="78C91EB9" w14:textId="77777777" w:rsidR="00840ECF" w:rsidRPr="001C5DAB" w:rsidRDefault="00840ECF" w:rsidP="0026601E"/>
        </w:tc>
        <w:tc>
          <w:tcPr>
            <w:tcW w:w="1559" w:type="dxa"/>
          </w:tcPr>
          <w:p w14:paraId="56AC9525" w14:textId="77777777" w:rsidR="00840ECF" w:rsidRPr="001C5DAB" w:rsidRDefault="00840ECF" w:rsidP="0026601E"/>
        </w:tc>
      </w:tr>
      <w:tr w:rsidR="00840ECF" w:rsidRPr="001C5DAB" w14:paraId="312285C5" w14:textId="77777777" w:rsidTr="0026601E">
        <w:trPr>
          <w:trHeight w:val="307"/>
        </w:trPr>
        <w:tc>
          <w:tcPr>
            <w:tcW w:w="3189" w:type="dxa"/>
          </w:tcPr>
          <w:p w14:paraId="4DBC5009" w14:textId="77777777" w:rsidR="00840ECF" w:rsidRPr="001C5DAB" w:rsidRDefault="00840ECF" w:rsidP="0026601E">
            <w:r w:rsidRPr="001C5DAB">
              <w:t xml:space="preserve">Foretaksregisteret </w:t>
            </w:r>
          </w:p>
        </w:tc>
        <w:tc>
          <w:tcPr>
            <w:tcW w:w="1559" w:type="dxa"/>
          </w:tcPr>
          <w:p w14:paraId="4C5748A7" w14:textId="77777777" w:rsidR="00840ECF" w:rsidRPr="001C5DAB" w:rsidRDefault="00840ECF" w:rsidP="0026601E">
            <w:pPr>
              <w:rPr>
                <w:b/>
              </w:rPr>
            </w:pPr>
          </w:p>
        </w:tc>
        <w:tc>
          <w:tcPr>
            <w:tcW w:w="1559" w:type="dxa"/>
          </w:tcPr>
          <w:p w14:paraId="4B8B1146" w14:textId="77777777" w:rsidR="00840ECF" w:rsidRPr="001C5DAB" w:rsidRDefault="00840ECF" w:rsidP="0026601E"/>
        </w:tc>
      </w:tr>
      <w:tr w:rsidR="00840ECF" w:rsidRPr="001C5DAB" w14:paraId="486AE169" w14:textId="77777777" w:rsidTr="0026601E">
        <w:trPr>
          <w:trHeight w:val="88"/>
        </w:trPr>
        <w:tc>
          <w:tcPr>
            <w:tcW w:w="3189" w:type="dxa"/>
          </w:tcPr>
          <w:p w14:paraId="14729A28" w14:textId="77777777" w:rsidR="00840ECF" w:rsidRPr="001C5DAB" w:rsidRDefault="00840ECF" w:rsidP="0026601E">
            <w:r w:rsidRPr="001C5DAB">
              <w:t>MVA-registeret</w:t>
            </w:r>
          </w:p>
        </w:tc>
        <w:tc>
          <w:tcPr>
            <w:tcW w:w="1559" w:type="dxa"/>
          </w:tcPr>
          <w:p w14:paraId="0B909DDE" w14:textId="77777777" w:rsidR="00840ECF" w:rsidRPr="001C5DAB" w:rsidRDefault="00840ECF" w:rsidP="0026601E"/>
        </w:tc>
        <w:tc>
          <w:tcPr>
            <w:tcW w:w="1559" w:type="dxa"/>
          </w:tcPr>
          <w:p w14:paraId="4604FD01" w14:textId="77777777" w:rsidR="00840ECF" w:rsidRPr="001C5DAB" w:rsidRDefault="00840ECF" w:rsidP="0026601E"/>
        </w:tc>
      </w:tr>
    </w:tbl>
    <w:p w14:paraId="47564F03" w14:textId="77777777" w:rsidR="00840ECF" w:rsidRPr="001C5DAB" w:rsidRDefault="00840ECF" w:rsidP="00840ECF"/>
    <w:p w14:paraId="55220612" w14:textId="77777777" w:rsidR="00840ECF" w:rsidRPr="001C5DAB" w:rsidRDefault="00840ECF" w:rsidP="00840ECF">
      <w:pPr>
        <w:rPr>
          <w:b/>
        </w:rPr>
      </w:pPr>
      <w:r w:rsidRPr="001C5DAB">
        <w:rPr>
          <w:b/>
        </w:rPr>
        <w:t>Leverte skattemeldinger merverdiavgift. Tre siste terminer – beløp: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1559"/>
      </w:tblGrid>
      <w:tr w:rsidR="00840ECF" w:rsidRPr="001C5DAB" w14:paraId="3764DBE0" w14:textId="77777777" w:rsidTr="0026601E">
        <w:tc>
          <w:tcPr>
            <w:tcW w:w="3189" w:type="dxa"/>
          </w:tcPr>
          <w:p w14:paraId="154FD488" w14:textId="77777777" w:rsidR="00840ECF" w:rsidRPr="001C5DAB" w:rsidRDefault="00840ECF" w:rsidP="0026601E">
            <w:r w:rsidRPr="001C5DAB">
              <w:t xml:space="preserve">Oppgavehyppighet                           </w:t>
            </w:r>
          </w:p>
        </w:tc>
        <w:tc>
          <w:tcPr>
            <w:tcW w:w="1559" w:type="dxa"/>
          </w:tcPr>
          <w:p w14:paraId="32991FC7" w14:textId="77777777" w:rsidR="00840ECF" w:rsidRPr="001C5DAB" w:rsidRDefault="00840ECF" w:rsidP="0026601E"/>
        </w:tc>
      </w:tr>
      <w:tr w:rsidR="00840ECF" w:rsidRPr="001C5DAB" w14:paraId="2761F328" w14:textId="77777777" w:rsidTr="0026601E">
        <w:trPr>
          <w:trHeight w:val="307"/>
        </w:trPr>
        <w:tc>
          <w:tcPr>
            <w:tcW w:w="3189" w:type="dxa"/>
          </w:tcPr>
          <w:p w14:paraId="3353FE43" w14:textId="77777777" w:rsidR="00840ECF" w:rsidRPr="001C5DAB" w:rsidRDefault="00840ECF" w:rsidP="0026601E">
            <w:r w:rsidRPr="001C5DAB">
              <w:t xml:space="preserve">Gjeldende første termin for MVA oppgaveplikt: </w:t>
            </w:r>
          </w:p>
        </w:tc>
        <w:tc>
          <w:tcPr>
            <w:tcW w:w="1559" w:type="dxa"/>
          </w:tcPr>
          <w:p w14:paraId="384E1AAB" w14:textId="77777777" w:rsidR="00840ECF" w:rsidRPr="001C5DAB" w:rsidRDefault="00840ECF" w:rsidP="0026601E">
            <w:pPr>
              <w:rPr>
                <w:b/>
              </w:rPr>
            </w:pPr>
          </w:p>
        </w:tc>
      </w:tr>
      <w:tr w:rsidR="00840ECF" w:rsidRPr="001C5DAB" w14:paraId="5BCF1AF2" w14:textId="77777777" w:rsidTr="0026601E">
        <w:trPr>
          <w:trHeight w:val="88"/>
        </w:trPr>
        <w:tc>
          <w:tcPr>
            <w:tcW w:w="3189" w:type="dxa"/>
          </w:tcPr>
          <w:p w14:paraId="73BA019F" w14:textId="77777777" w:rsidR="00840ECF" w:rsidRPr="001C5DAB" w:rsidRDefault="00840ECF" w:rsidP="0026601E">
            <w:r w:rsidRPr="001C5DAB">
              <w:t xml:space="preserve">Slettet MVA termin: </w:t>
            </w:r>
          </w:p>
        </w:tc>
        <w:tc>
          <w:tcPr>
            <w:tcW w:w="1559" w:type="dxa"/>
          </w:tcPr>
          <w:p w14:paraId="41DD2487" w14:textId="77777777" w:rsidR="00840ECF" w:rsidRPr="001C5DAB" w:rsidRDefault="00840ECF" w:rsidP="0026601E"/>
        </w:tc>
      </w:tr>
    </w:tbl>
    <w:p w14:paraId="33498FD4" w14:textId="77777777" w:rsidR="00840ECF" w:rsidRPr="001C5DAB" w:rsidRDefault="00840ECF" w:rsidP="00840ECF">
      <w:pPr>
        <w:rPr>
          <w:b/>
        </w:rPr>
      </w:pPr>
    </w:p>
    <w:p w14:paraId="281F90A8" w14:textId="77777777" w:rsidR="00840ECF" w:rsidRPr="001C5DAB" w:rsidRDefault="00840ECF" w:rsidP="00840ECF">
      <w:pPr>
        <w:rPr>
          <w:b/>
        </w:rPr>
      </w:pPr>
      <w:r w:rsidRPr="001C5DAB">
        <w:rPr>
          <w:b/>
        </w:rPr>
        <w:t>Tre siste terminer: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1512"/>
        <w:gridCol w:w="1512"/>
        <w:gridCol w:w="1512"/>
      </w:tblGrid>
      <w:tr w:rsidR="00840ECF" w:rsidRPr="001C5DAB" w14:paraId="6928A23F" w14:textId="77777777" w:rsidTr="0026601E">
        <w:tc>
          <w:tcPr>
            <w:tcW w:w="4748" w:type="dxa"/>
            <w:shd w:val="clear" w:color="auto" w:fill="D9D9D9"/>
          </w:tcPr>
          <w:p w14:paraId="5DFD524C" w14:textId="77777777" w:rsidR="00840ECF" w:rsidRPr="001C5DAB" w:rsidRDefault="00840ECF" w:rsidP="0026601E">
            <w:r w:rsidRPr="001C5DAB">
              <w:t>Termin</w:t>
            </w:r>
          </w:p>
        </w:tc>
        <w:tc>
          <w:tcPr>
            <w:tcW w:w="1512" w:type="dxa"/>
            <w:shd w:val="pct15" w:color="auto" w:fill="FFFFFF"/>
          </w:tcPr>
          <w:p w14:paraId="5A4B2292" w14:textId="77777777" w:rsidR="00840ECF" w:rsidRPr="001C5DAB" w:rsidRDefault="00840ECF" w:rsidP="0026601E"/>
        </w:tc>
        <w:tc>
          <w:tcPr>
            <w:tcW w:w="1512" w:type="dxa"/>
            <w:shd w:val="pct15" w:color="auto" w:fill="FFFFFF"/>
          </w:tcPr>
          <w:p w14:paraId="0F7A29A3" w14:textId="77777777" w:rsidR="00840ECF" w:rsidRPr="001C5DAB" w:rsidRDefault="00840ECF" w:rsidP="0026601E"/>
        </w:tc>
        <w:tc>
          <w:tcPr>
            <w:tcW w:w="1512" w:type="dxa"/>
            <w:shd w:val="pct15" w:color="auto" w:fill="FFFFFF"/>
          </w:tcPr>
          <w:p w14:paraId="5C9C0996" w14:textId="77777777" w:rsidR="00840ECF" w:rsidRPr="001C5DAB" w:rsidRDefault="00840ECF" w:rsidP="0026601E"/>
        </w:tc>
      </w:tr>
      <w:tr w:rsidR="00840ECF" w:rsidRPr="001C5DAB" w14:paraId="7CDB6E8F" w14:textId="77777777" w:rsidTr="0026601E">
        <w:tc>
          <w:tcPr>
            <w:tcW w:w="4748" w:type="dxa"/>
          </w:tcPr>
          <w:p w14:paraId="56E53429" w14:textId="77777777" w:rsidR="00840ECF" w:rsidRPr="001C5DAB" w:rsidRDefault="00840ECF" w:rsidP="0026601E">
            <w:r w:rsidRPr="001C5DAB">
              <w:t>Samlet omsetning innlevert oppgave</w:t>
            </w:r>
          </w:p>
        </w:tc>
        <w:tc>
          <w:tcPr>
            <w:tcW w:w="1512" w:type="dxa"/>
          </w:tcPr>
          <w:p w14:paraId="320EEA9A" w14:textId="77777777" w:rsidR="00840ECF" w:rsidRPr="001C5DAB" w:rsidRDefault="00840ECF" w:rsidP="0026601E"/>
        </w:tc>
        <w:tc>
          <w:tcPr>
            <w:tcW w:w="1512" w:type="dxa"/>
          </w:tcPr>
          <w:p w14:paraId="014AEA65" w14:textId="77777777" w:rsidR="00840ECF" w:rsidRPr="001C5DAB" w:rsidRDefault="00840ECF" w:rsidP="0026601E"/>
        </w:tc>
        <w:tc>
          <w:tcPr>
            <w:tcW w:w="1512" w:type="dxa"/>
          </w:tcPr>
          <w:p w14:paraId="320ECD01" w14:textId="77777777" w:rsidR="00840ECF" w:rsidRPr="001C5DAB" w:rsidRDefault="00840ECF" w:rsidP="0026601E"/>
        </w:tc>
      </w:tr>
      <w:tr w:rsidR="00840ECF" w:rsidRPr="001C5DAB" w14:paraId="494388AC" w14:textId="77777777" w:rsidTr="0026601E">
        <w:tc>
          <w:tcPr>
            <w:tcW w:w="4748" w:type="dxa"/>
          </w:tcPr>
          <w:p w14:paraId="092D6F6F" w14:textId="77777777" w:rsidR="00840ECF" w:rsidRPr="001C5DAB" w:rsidRDefault="00840ECF" w:rsidP="0026601E">
            <w:r w:rsidRPr="001C5DAB">
              <w:t xml:space="preserve">Samlet omsetning </w:t>
            </w:r>
            <w:r w:rsidRPr="001C5DAB">
              <w:rPr>
                <w:b/>
              </w:rPr>
              <w:t>skjønnsberegnet</w:t>
            </w:r>
            <w:r w:rsidRPr="001C5DAB">
              <w:t xml:space="preserve"> oppgave</w:t>
            </w:r>
          </w:p>
        </w:tc>
        <w:tc>
          <w:tcPr>
            <w:tcW w:w="1512" w:type="dxa"/>
          </w:tcPr>
          <w:p w14:paraId="2F189A6A" w14:textId="77777777" w:rsidR="00840ECF" w:rsidRPr="001C5DAB" w:rsidRDefault="00840ECF" w:rsidP="0026601E"/>
        </w:tc>
        <w:tc>
          <w:tcPr>
            <w:tcW w:w="1512" w:type="dxa"/>
          </w:tcPr>
          <w:p w14:paraId="5DE8AAF9" w14:textId="77777777" w:rsidR="00840ECF" w:rsidRPr="001C5DAB" w:rsidRDefault="00840ECF" w:rsidP="0026601E"/>
        </w:tc>
        <w:tc>
          <w:tcPr>
            <w:tcW w:w="1512" w:type="dxa"/>
          </w:tcPr>
          <w:p w14:paraId="41F403D3" w14:textId="77777777" w:rsidR="00840ECF" w:rsidRPr="001C5DAB" w:rsidRDefault="00840ECF" w:rsidP="0026601E"/>
        </w:tc>
      </w:tr>
      <w:tr w:rsidR="00840ECF" w:rsidRPr="001C5DAB" w14:paraId="17928C2B" w14:textId="77777777" w:rsidTr="0026601E">
        <w:tc>
          <w:tcPr>
            <w:tcW w:w="4748" w:type="dxa"/>
          </w:tcPr>
          <w:p w14:paraId="3EDF1237" w14:textId="77777777" w:rsidR="00840ECF" w:rsidRPr="001C5DAB" w:rsidRDefault="00840ECF" w:rsidP="0026601E">
            <w:r w:rsidRPr="001C5DAB">
              <w:t>Utgående merverdiavgift, høy sats innlevert oppgave</w:t>
            </w:r>
          </w:p>
        </w:tc>
        <w:tc>
          <w:tcPr>
            <w:tcW w:w="1512" w:type="dxa"/>
          </w:tcPr>
          <w:p w14:paraId="0ECA98C2" w14:textId="77777777" w:rsidR="00840ECF" w:rsidRPr="001C5DAB" w:rsidRDefault="00840ECF" w:rsidP="0026601E"/>
        </w:tc>
        <w:tc>
          <w:tcPr>
            <w:tcW w:w="1512" w:type="dxa"/>
          </w:tcPr>
          <w:p w14:paraId="0D52F69D" w14:textId="77777777" w:rsidR="00840ECF" w:rsidRPr="001C5DAB" w:rsidRDefault="00840ECF" w:rsidP="0026601E"/>
        </w:tc>
        <w:tc>
          <w:tcPr>
            <w:tcW w:w="1512" w:type="dxa"/>
          </w:tcPr>
          <w:p w14:paraId="42CB97FD" w14:textId="77777777" w:rsidR="00840ECF" w:rsidRPr="001C5DAB" w:rsidRDefault="00840ECF" w:rsidP="0026601E"/>
        </w:tc>
      </w:tr>
      <w:tr w:rsidR="00840ECF" w:rsidRPr="001C5DAB" w14:paraId="4E6665CB" w14:textId="77777777" w:rsidTr="0026601E">
        <w:tc>
          <w:tcPr>
            <w:tcW w:w="4748" w:type="dxa"/>
          </w:tcPr>
          <w:p w14:paraId="6C181D7E" w14:textId="77777777" w:rsidR="00840ECF" w:rsidRPr="001C5DAB" w:rsidRDefault="00840ECF" w:rsidP="0026601E">
            <w:r w:rsidRPr="001C5DAB">
              <w:t xml:space="preserve">Utgående merverdiavgift </w:t>
            </w:r>
            <w:r w:rsidRPr="001C5DAB">
              <w:rPr>
                <w:b/>
              </w:rPr>
              <w:t>skjønnsberegnet</w:t>
            </w:r>
            <w:r w:rsidRPr="001C5DAB">
              <w:t xml:space="preserve"> oppgave</w:t>
            </w:r>
          </w:p>
        </w:tc>
        <w:tc>
          <w:tcPr>
            <w:tcW w:w="1512" w:type="dxa"/>
          </w:tcPr>
          <w:p w14:paraId="74305CBD" w14:textId="77777777" w:rsidR="00840ECF" w:rsidRPr="001C5DAB" w:rsidRDefault="00840ECF" w:rsidP="0026601E"/>
        </w:tc>
        <w:tc>
          <w:tcPr>
            <w:tcW w:w="1512" w:type="dxa"/>
          </w:tcPr>
          <w:p w14:paraId="7E62A323" w14:textId="77777777" w:rsidR="00840ECF" w:rsidRPr="001C5DAB" w:rsidRDefault="00840ECF" w:rsidP="0026601E"/>
        </w:tc>
        <w:tc>
          <w:tcPr>
            <w:tcW w:w="1512" w:type="dxa"/>
          </w:tcPr>
          <w:p w14:paraId="291965E2" w14:textId="77777777" w:rsidR="00840ECF" w:rsidRPr="001C5DAB" w:rsidRDefault="00840ECF" w:rsidP="0026601E"/>
        </w:tc>
      </w:tr>
      <w:tr w:rsidR="00840ECF" w:rsidRPr="001C5DAB" w14:paraId="4B431E0C" w14:textId="77777777" w:rsidTr="0026601E">
        <w:tc>
          <w:tcPr>
            <w:tcW w:w="4748" w:type="dxa"/>
          </w:tcPr>
          <w:p w14:paraId="495BFCA7" w14:textId="77777777" w:rsidR="00840ECF" w:rsidRPr="001C5DAB" w:rsidRDefault="00840ECF" w:rsidP="0026601E">
            <w:r w:rsidRPr="001C5DAB">
              <w:t>Inngående avgift innlevert oppgave</w:t>
            </w:r>
          </w:p>
        </w:tc>
        <w:tc>
          <w:tcPr>
            <w:tcW w:w="1512" w:type="dxa"/>
          </w:tcPr>
          <w:p w14:paraId="68F87FB0" w14:textId="77777777" w:rsidR="00840ECF" w:rsidRPr="001C5DAB" w:rsidRDefault="00840ECF" w:rsidP="0026601E"/>
        </w:tc>
        <w:tc>
          <w:tcPr>
            <w:tcW w:w="1512" w:type="dxa"/>
          </w:tcPr>
          <w:p w14:paraId="204767CB" w14:textId="77777777" w:rsidR="00840ECF" w:rsidRPr="001C5DAB" w:rsidRDefault="00840ECF" w:rsidP="0026601E"/>
        </w:tc>
        <w:tc>
          <w:tcPr>
            <w:tcW w:w="1512" w:type="dxa"/>
          </w:tcPr>
          <w:p w14:paraId="6E659CF4" w14:textId="77777777" w:rsidR="00840ECF" w:rsidRPr="001C5DAB" w:rsidRDefault="00840ECF" w:rsidP="0026601E"/>
        </w:tc>
      </w:tr>
      <w:tr w:rsidR="00840ECF" w:rsidRPr="001C5DAB" w14:paraId="61EC7E6D" w14:textId="77777777" w:rsidTr="0026601E">
        <w:tc>
          <w:tcPr>
            <w:tcW w:w="4748" w:type="dxa"/>
          </w:tcPr>
          <w:p w14:paraId="68E4914B" w14:textId="77777777" w:rsidR="00840ECF" w:rsidRPr="001C5DAB" w:rsidRDefault="00840ECF" w:rsidP="0026601E">
            <w:r w:rsidRPr="001C5DAB">
              <w:t xml:space="preserve">Inngående avgift </w:t>
            </w:r>
            <w:r w:rsidRPr="001C5DAB">
              <w:rPr>
                <w:b/>
              </w:rPr>
              <w:t>skjønnsberegnet</w:t>
            </w:r>
            <w:r w:rsidRPr="001C5DAB">
              <w:t xml:space="preserve"> oppgave</w:t>
            </w:r>
          </w:p>
        </w:tc>
        <w:tc>
          <w:tcPr>
            <w:tcW w:w="1512" w:type="dxa"/>
          </w:tcPr>
          <w:p w14:paraId="23A6C968" w14:textId="77777777" w:rsidR="00840ECF" w:rsidRPr="001C5DAB" w:rsidRDefault="00840ECF" w:rsidP="0026601E"/>
        </w:tc>
        <w:tc>
          <w:tcPr>
            <w:tcW w:w="1512" w:type="dxa"/>
          </w:tcPr>
          <w:p w14:paraId="5089687B" w14:textId="77777777" w:rsidR="00840ECF" w:rsidRPr="001C5DAB" w:rsidRDefault="00840ECF" w:rsidP="0026601E"/>
        </w:tc>
        <w:tc>
          <w:tcPr>
            <w:tcW w:w="1512" w:type="dxa"/>
          </w:tcPr>
          <w:p w14:paraId="427A1E62" w14:textId="77777777" w:rsidR="00840ECF" w:rsidRPr="001C5DAB" w:rsidRDefault="00840ECF" w:rsidP="0026601E"/>
        </w:tc>
      </w:tr>
    </w:tbl>
    <w:p w14:paraId="48BAF9DB" w14:textId="77777777" w:rsidR="00840ECF" w:rsidRPr="001C5DAB" w:rsidRDefault="00840ECF" w:rsidP="00840ECF"/>
    <w:p w14:paraId="481033BB" w14:textId="77777777" w:rsidR="00840ECF" w:rsidRPr="001C5DAB" w:rsidRDefault="00840ECF" w:rsidP="00840ECF">
      <w:pPr>
        <w:rPr>
          <w:b/>
        </w:rPr>
      </w:pPr>
      <w:r w:rsidRPr="001C5DAB">
        <w:rPr>
          <w:b/>
        </w:rPr>
        <w:t>Levert A-melding. Tre siste terminer – grunnlag arbeidsgiveravgift: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1512"/>
        <w:gridCol w:w="1512"/>
        <w:gridCol w:w="1512"/>
      </w:tblGrid>
      <w:tr w:rsidR="00840ECF" w:rsidRPr="001C5DAB" w14:paraId="4E78494C" w14:textId="77777777" w:rsidTr="0026601E">
        <w:tc>
          <w:tcPr>
            <w:tcW w:w="4748" w:type="dxa"/>
            <w:shd w:val="pct15" w:color="auto" w:fill="FFFFFF"/>
          </w:tcPr>
          <w:p w14:paraId="309D595D" w14:textId="77777777" w:rsidR="00840ECF" w:rsidRPr="001C5DAB" w:rsidRDefault="00840ECF" w:rsidP="0026601E">
            <w:r w:rsidRPr="001C5DAB">
              <w:t>Termin</w:t>
            </w:r>
          </w:p>
        </w:tc>
        <w:tc>
          <w:tcPr>
            <w:tcW w:w="1512" w:type="dxa"/>
            <w:shd w:val="pct15" w:color="auto" w:fill="FFFFFF"/>
          </w:tcPr>
          <w:p w14:paraId="1F7A02C1" w14:textId="77777777" w:rsidR="00840ECF" w:rsidRPr="001C5DAB" w:rsidRDefault="00840ECF" w:rsidP="0026601E"/>
        </w:tc>
        <w:tc>
          <w:tcPr>
            <w:tcW w:w="1512" w:type="dxa"/>
            <w:shd w:val="pct15" w:color="auto" w:fill="FFFFFF"/>
          </w:tcPr>
          <w:p w14:paraId="26C861E8" w14:textId="77777777" w:rsidR="00840ECF" w:rsidRPr="001C5DAB" w:rsidRDefault="00840ECF" w:rsidP="0026601E"/>
        </w:tc>
        <w:tc>
          <w:tcPr>
            <w:tcW w:w="1512" w:type="dxa"/>
            <w:shd w:val="pct15" w:color="auto" w:fill="FFFFFF"/>
          </w:tcPr>
          <w:p w14:paraId="7060D92B" w14:textId="77777777" w:rsidR="00840ECF" w:rsidRPr="001C5DAB" w:rsidRDefault="00840ECF" w:rsidP="0026601E"/>
        </w:tc>
      </w:tr>
      <w:tr w:rsidR="00840ECF" w:rsidRPr="001C5DAB" w14:paraId="3EE0CDE9" w14:textId="77777777" w:rsidTr="0026601E">
        <w:tc>
          <w:tcPr>
            <w:tcW w:w="4748" w:type="dxa"/>
          </w:tcPr>
          <w:p w14:paraId="77A0BA0E" w14:textId="77777777" w:rsidR="00840ECF" w:rsidRPr="001C5DAB" w:rsidRDefault="00840ECF" w:rsidP="0026601E">
            <w:r w:rsidRPr="001C5DAB">
              <w:t>Sum grunnlag arbeidsgiveravgift</w:t>
            </w:r>
          </w:p>
        </w:tc>
        <w:tc>
          <w:tcPr>
            <w:tcW w:w="1512" w:type="dxa"/>
          </w:tcPr>
          <w:p w14:paraId="6C0E95EE" w14:textId="77777777" w:rsidR="00840ECF" w:rsidRPr="001C5DAB" w:rsidRDefault="00840ECF" w:rsidP="0026601E"/>
        </w:tc>
        <w:tc>
          <w:tcPr>
            <w:tcW w:w="1512" w:type="dxa"/>
          </w:tcPr>
          <w:p w14:paraId="069ACC91" w14:textId="77777777" w:rsidR="00840ECF" w:rsidRPr="001C5DAB" w:rsidRDefault="00840ECF" w:rsidP="0026601E"/>
        </w:tc>
        <w:tc>
          <w:tcPr>
            <w:tcW w:w="1512" w:type="dxa"/>
          </w:tcPr>
          <w:p w14:paraId="7BA688F3" w14:textId="77777777" w:rsidR="00840ECF" w:rsidRPr="001C5DAB" w:rsidRDefault="00840ECF" w:rsidP="0026601E"/>
        </w:tc>
      </w:tr>
    </w:tbl>
    <w:p w14:paraId="51483265" w14:textId="77777777" w:rsidR="00840ECF" w:rsidRPr="001C5DAB" w:rsidRDefault="00840ECF" w:rsidP="00840ECF"/>
    <w:p w14:paraId="59C222DC" w14:textId="77777777" w:rsidR="00840ECF" w:rsidRPr="001C5DAB" w:rsidRDefault="00840ECF" w:rsidP="00840ECF">
      <w:pPr>
        <w:rPr>
          <w:b/>
        </w:rPr>
      </w:pPr>
      <w:r w:rsidRPr="001C5DAB">
        <w:rPr>
          <w:b/>
        </w:rPr>
        <w:t>Forfalt, ikke betalt:</w:t>
      </w:r>
      <w:r w:rsidRPr="001C5DAB">
        <w:rPr>
          <w:b/>
        </w:rPr>
        <w:tab/>
      </w:r>
      <w:r w:rsidRPr="001C5DAB">
        <w:rPr>
          <w:b/>
        </w:rPr>
        <w:tab/>
      </w:r>
      <w:r w:rsidRPr="001C5DAB">
        <w:rPr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1559"/>
      </w:tblGrid>
      <w:tr w:rsidR="00840ECF" w:rsidRPr="001C5DAB" w14:paraId="458EE252" w14:textId="77777777" w:rsidTr="0026601E">
        <w:tc>
          <w:tcPr>
            <w:tcW w:w="6166" w:type="dxa"/>
          </w:tcPr>
          <w:p w14:paraId="07C0276B" w14:textId="77777777" w:rsidR="00840ECF" w:rsidRPr="001C5DAB" w:rsidRDefault="00840ECF" w:rsidP="0026601E">
            <w:r w:rsidRPr="001C5DAB">
              <w:t>Forskuddsskatt, forskuddspliktig:</w:t>
            </w:r>
          </w:p>
        </w:tc>
        <w:tc>
          <w:tcPr>
            <w:tcW w:w="1559" w:type="dxa"/>
          </w:tcPr>
          <w:p w14:paraId="71B4F103" w14:textId="77777777" w:rsidR="00840ECF" w:rsidRPr="001C5DAB" w:rsidRDefault="00840ECF" w:rsidP="0026601E"/>
        </w:tc>
      </w:tr>
      <w:tr w:rsidR="00840ECF" w:rsidRPr="001C5DAB" w14:paraId="730CEDD9" w14:textId="77777777" w:rsidTr="0026601E">
        <w:tc>
          <w:tcPr>
            <w:tcW w:w="6166" w:type="dxa"/>
          </w:tcPr>
          <w:p w14:paraId="158D42BA" w14:textId="77777777" w:rsidR="00840ECF" w:rsidRPr="001C5DAB" w:rsidRDefault="00840ECF" w:rsidP="0026601E">
            <w:r w:rsidRPr="001C5DAB">
              <w:t>Forskuddsskatt, etterskuddspliktig:</w:t>
            </w:r>
          </w:p>
        </w:tc>
        <w:tc>
          <w:tcPr>
            <w:tcW w:w="1559" w:type="dxa"/>
          </w:tcPr>
          <w:p w14:paraId="6745925D" w14:textId="77777777" w:rsidR="00840ECF" w:rsidRPr="001C5DAB" w:rsidRDefault="00840ECF" w:rsidP="0026601E"/>
        </w:tc>
      </w:tr>
      <w:tr w:rsidR="00840ECF" w:rsidRPr="001C5DAB" w14:paraId="09F804B2" w14:textId="77777777" w:rsidTr="0026601E">
        <w:tc>
          <w:tcPr>
            <w:tcW w:w="6166" w:type="dxa"/>
          </w:tcPr>
          <w:p w14:paraId="520D8588" w14:textId="77777777" w:rsidR="00840ECF" w:rsidRPr="001C5DAB" w:rsidRDefault="00840ECF" w:rsidP="0026601E">
            <w:r w:rsidRPr="001C5DAB">
              <w:t>Restskatt:</w:t>
            </w:r>
          </w:p>
        </w:tc>
        <w:tc>
          <w:tcPr>
            <w:tcW w:w="1559" w:type="dxa"/>
          </w:tcPr>
          <w:p w14:paraId="6BC89B3B" w14:textId="77777777" w:rsidR="00840ECF" w:rsidRPr="001C5DAB" w:rsidRDefault="00840ECF" w:rsidP="0026601E"/>
        </w:tc>
      </w:tr>
      <w:tr w:rsidR="00840ECF" w:rsidRPr="001C5DAB" w14:paraId="69113CB6" w14:textId="77777777" w:rsidTr="0026601E">
        <w:tc>
          <w:tcPr>
            <w:tcW w:w="6166" w:type="dxa"/>
          </w:tcPr>
          <w:p w14:paraId="0AD8E7A0" w14:textId="77777777" w:rsidR="00840ECF" w:rsidRPr="001C5DAB" w:rsidRDefault="00840ECF" w:rsidP="0026601E">
            <w:r w:rsidRPr="001C5DAB">
              <w:t xml:space="preserve">Forskuddstrekk pr dags dato: </w:t>
            </w:r>
          </w:p>
        </w:tc>
        <w:tc>
          <w:tcPr>
            <w:tcW w:w="1559" w:type="dxa"/>
          </w:tcPr>
          <w:p w14:paraId="3E3A9920" w14:textId="77777777" w:rsidR="00840ECF" w:rsidRPr="001C5DAB" w:rsidRDefault="00840ECF" w:rsidP="0026601E"/>
        </w:tc>
      </w:tr>
      <w:tr w:rsidR="00840ECF" w:rsidRPr="001C5DAB" w14:paraId="0036BE03" w14:textId="77777777" w:rsidTr="0026601E">
        <w:tc>
          <w:tcPr>
            <w:tcW w:w="6166" w:type="dxa"/>
          </w:tcPr>
          <w:p w14:paraId="5552F506" w14:textId="77777777" w:rsidR="00840ECF" w:rsidRPr="001C5DAB" w:rsidRDefault="00840ECF" w:rsidP="0026601E">
            <w:r w:rsidRPr="001C5DAB">
              <w:t>Arbeidsgiveravgift pr dags dato</w:t>
            </w:r>
          </w:p>
        </w:tc>
        <w:tc>
          <w:tcPr>
            <w:tcW w:w="1559" w:type="dxa"/>
          </w:tcPr>
          <w:p w14:paraId="6A8EB806" w14:textId="77777777" w:rsidR="00840ECF" w:rsidRPr="001C5DAB" w:rsidRDefault="00840ECF" w:rsidP="0026601E"/>
        </w:tc>
      </w:tr>
      <w:tr w:rsidR="00840ECF" w:rsidRPr="001C5DAB" w14:paraId="0E4400E4" w14:textId="77777777" w:rsidTr="0026601E">
        <w:tc>
          <w:tcPr>
            <w:tcW w:w="6166" w:type="dxa"/>
          </w:tcPr>
          <w:p w14:paraId="4F2427EB" w14:textId="77777777" w:rsidR="00840ECF" w:rsidRPr="001C5DAB" w:rsidRDefault="00840ECF" w:rsidP="0026601E">
            <w:r w:rsidRPr="001C5DAB">
              <w:t xml:space="preserve">Annet: </w:t>
            </w:r>
          </w:p>
        </w:tc>
        <w:tc>
          <w:tcPr>
            <w:tcW w:w="1559" w:type="dxa"/>
          </w:tcPr>
          <w:p w14:paraId="391C505E" w14:textId="77777777" w:rsidR="00840ECF" w:rsidRPr="001C5DAB" w:rsidRDefault="00840ECF" w:rsidP="0026601E"/>
        </w:tc>
      </w:tr>
      <w:tr w:rsidR="00840ECF" w:rsidRPr="001C5DAB" w14:paraId="3E99A5FA" w14:textId="77777777" w:rsidTr="0026601E">
        <w:tc>
          <w:tcPr>
            <w:tcW w:w="6166" w:type="dxa"/>
          </w:tcPr>
          <w:p w14:paraId="61E2DD07" w14:textId="77777777" w:rsidR="00840ECF" w:rsidRPr="001C5DAB" w:rsidRDefault="00840ECF" w:rsidP="0026601E">
            <w:r w:rsidRPr="001C5DAB">
              <w:t>Merverdiavgift pr dags dato</w:t>
            </w:r>
          </w:p>
        </w:tc>
        <w:tc>
          <w:tcPr>
            <w:tcW w:w="1559" w:type="dxa"/>
          </w:tcPr>
          <w:p w14:paraId="57464A35" w14:textId="77777777" w:rsidR="00840ECF" w:rsidRPr="001C5DAB" w:rsidRDefault="00840ECF" w:rsidP="0026601E"/>
        </w:tc>
      </w:tr>
    </w:tbl>
    <w:p w14:paraId="27812FAE" w14:textId="77777777" w:rsidR="00840ECF" w:rsidRPr="001C5DAB" w:rsidRDefault="00840ECF" w:rsidP="00840ECF"/>
    <w:p w14:paraId="220EE11B" w14:textId="77777777" w:rsidR="00840ECF" w:rsidRPr="001C5DAB" w:rsidRDefault="00840ECF" w:rsidP="00840ECF">
      <w:pPr>
        <w:rPr>
          <w:b/>
        </w:rPr>
      </w:pPr>
      <w:r w:rsidRPr="001C5DAB">
        <w:rPr>
          <w:b/>
        </w:rPr>
        <w:t>Sentralskattekontoret for utenlandssaker: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1559"/>
      </w:tblGrid>
      <w:tr w:rsidR="00840ECF" w:rsidRPr="001C5DAB" w14:paraId="0D1C001D" w14:textId="77777777" w:rsidTr="0026601E">
        <w:tc>
          <w:tcPr>
            <w:tcW w:w="6166" w:type="dxa"/>
          </w:tcPr>
          <w:p w14:paraId="2FDE99CF" w14:textId="77777777" w:rsidR="00840ECF" w:rsidRPr="001C5DAB" w:rsidRDefault="00840ECF" w:rsidP="0026601E">
            <w:r w:rsidRPr="001C5DAB">
              <w:t xml:space="preserve">Antall registrerte arbeidsforhold siste 6 </w:t>
            </w:r>
            <w:proofErr w:type="spellStart"/>
            <w:r w:rsidRPr="001C5DAB">
              <w:t>mnd</w:t>
            </w:r>
            <w:proofErr w:type="spellEnd"/>
          </w:p>
        </w:tc>
        <w:tc>
          <w:tcPr>
            <w:tcW w:w="1559" w:type="dxa"/>
          </w:tcPr>
          <w:p w14:paraId="09BF5B3E" w14:textId="77777777" w:rsidR="00840ECF" w:rsidRPr="001C5DAB" w:rsidRDefault="00840ECF" w:rsidP="0026601E"/>
        </w:tc>
      </w:tr>
      <w:tr w:rsidR="00840ECF" w:rsidRPr="001C5DAB" w14:paraId="019B99BA" w14:textId="77777777" w:rsidTr="0026601E">
        <w:tc>
          <w:tcPr>
            <w:tcW w:w="6166" w:type="dxa"/>
          </w:tcPr>
          <w:p w14:paraId="063D20EB" w14:textId="77777777" w:rsidR="00840ECF" w:rsidRPr="001C5DAB" w:rsidRDefault="00840ECF" w:rsidP="0026601E">
            <w:r w:rsidRPr="001C5DAB">
              <w:t>Antall registrerte aktive arbeidstakere pr dato</w:t>
            </w:r>
          </w:p>
        </w:tc>
        <w:tc>
          <w:tcPr>
            <w:tcW w:w="1559" w:type="dxa"/>
          </w:tcPr>
          <w:p w14:paraId="72249CAD" w14:textId="77777777" w:rsidR="00840ECF" w:rsidRPr="001C5DAB" w:rsidRDefault="00840ECF" w:rsidP="0026601E"/>
        </w:tc>
      </w:tr>
      <w:tr w:rsidR="00840ECF" w:rsidRPr="001C5DAB" w14:paraId="4D2F3E24" w14:textId="77777777" w:rsidTr="0026601E">
        <w:tc>
          <w:tcPr>
            <w:tcW w:w="6166" w:type="dxa"/>
          </w:tcPr>
          <w:p w14:paraId="4965383B" w14:textId="77777777" w:rsidR="00840ECF" w:rsidRPr="001C5DAB" w:rsidRDefault="00840ECF" w:rsidP="0026601E">
            <w:r w:rsidRPr="001C5DAB">
              <w:t xml:space="preserve">Antall registrerte oppdrag som oppdragsgiver siste 6 </w:t>
            </w:r>
            <w:proofErr w:type="spellStart"/>
            <w:r w:rsidRPr="001C5DAB">
              <w:t>mnd</w:t>
            </w:r>
            <w:proofErr w:type="spellEnd"/>
          </w:p>
        </w:tc>
        <w:tc>
          <w:tcPr>
            <w:tcW w:w="1559" w:type="dxa"/>
          </w:tcPr>
          <w:p w14:paraId="4B2B0A19" w14:textId="77777777" w:rsidR="00840ECF" w:rsidRPr="001C5DAB" w:rsidRDefault="00840ECF" w:rsidP="0026601E"/>
        </w:tc>
      </w:tr>
    </w:tbl>
    <w:p w14:paraId="286FDBD9" w14:textId="77777777" w:rsidR="00840ECF" w:rsidRPr="001C5DAB" w:rsidRDefault="00840ECF" w:rsidP="00840ECF"/>
    <w:p w14:paraId="6651D578" w14:textId="77777777" w:rsidR="00840ECF" w:rsidRPr="001C5DAB" w:rsidRDefault="00840ECF" w:rsidP="00840ECF">
      <w:r w:rsidRPr="001C5DAB">
        <w:t>Ovenstående opplysninger attesteres: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417"/>
        <w:gridCol w:w="4462"/>
      </w:tblGrid>
      <w:tr w:rsidR="00840ECF" w:rsidRPr="001C5DAB" w14:paraId="00B52CA3" w14:textId="77777777" w:rsidTr="0026601E">
        <w:tc>
          <w:tcPr>
            <w:tcW w:w="3331" w:type="dxa"/>
          </w:tcPr>
          <w:p w14:paraId="6C773AED" w14:textId="77777777" w:rsidR="00840ECF" w:rsidRPr="001C5DAB" w:rsidRDefault="00840ECF" w:rsidP="0026601E">
            <w:r w:rsidRPr="001C5DAB">
              <w:t>Myndighet</w:t>
            </w:r>
          </w:p>
          <w:p w14:paraId="351C8A3D" w14:textId="77777777" w:rsidR="00840ECF" w:rsidRPr="001C5DAB" w:rsidRDefault="00840ECF" w:rsidP="0026601E"/>
          <w:p w14:paraId="22F00E9E" w14:textId="77777777" w:rsidR="00840ECF" w:rsidRPr="001C5DAB" w:rsidRDefault="00840ECF" w:rsidP="0026601E"/>
        </w:tc>
        <w:tc>
          <w:tcPr>
            <w:tcW w:w="1417" w:type="dxa"/>
          </w:tcPr>
          <w:p w14:paraId="6E6D8FAC" w14:textId="77777777" w:rsidR="00840ECF" w:rsidRPr="001C5DAB" w:rsidRDefault="00840ECF" w:rsidP="0026601E">
            <w:r w:rsidRPr="001C5DAB">
              <w:t>Dato</w:t>
            </w:r>
          </w:p>
        </w:tc>
        <w:tc>
          <w:tcPr>
            <w:tcW w:w="4462" w:type="dxa"/>
          </w:tcPr>
          <w:p w14:paraId="7C2DB63D" w14:textId="77777777" w:rsidR="00840ECF" w:rsidRPr="001C5DAB" w:rsidRDefault="00840ECF" w:rsidP="0026601E">
            <w:r w:rsidRPr="001C5DAB">
              <w:t>Underskrift</w:t>
            </w:r>
          </w:p>
        </w:tc>
      </w:tr>
    </w:tbl>
    <w:p w14:paraId="417E2109" w14:textId="77777777" w:rsidR="00840ECF" w:rsidRPr="001C5DAB" w:rsidRDefault="00840ECF" w:rsidP="00840ECF">
      <w:pPr>
        <w:rPr>
          <w:sz w:val="18"/>
        </w:rPr>
      </w:pPr>
    </w:p>
    <w:p w14:paraId="1EC63C7A" w14:textId="77777777" w:rsidR="00840ECF" w:rsidRPr="001C5DAB" w:rsidRDefault="00840ECF" w:rsidP="00840ECF">
      <w:pPr>
        <w:spacing w:after="200" w:line="276" w:lineRule="auto"/>
      </w:pPr>
      <w:r w:rsidRPr="001C5DAB">
        <w:br w:type="page"/>
      </w:r>
    </w:p>
    <w:p w14:paraId="360AC9F8" w14:textId="77777777" w:rsidR="00840ECF" w:rsidRPr="001C5DAB" w:rsidRDefault="00840ECF" w:rsidP="00840ECF">
      <w:pPr>
        <w:tabs>
          <w:tab w:val="left" w:pos="1110"/>
        </w:tabs>
        <w:rPr>
          <w:b/>
          <w:bCs/>
        </w:rPr>
      </w:pPr>
      <w:r w:rsidRPr="001C5DAB">
        <w:rPr>
          <w:b/>
          <w:bCs/>
        </w:rPr>
        <w:lastRenderedPageBreak/>
        <w:t xml:space="preserve">Vedlegg </w:t>
      </w:r>
      <w:r>
        <w:rPr>
          <w:b/>
          <w:bCs/>
        </w:rPr>
        <w:t>4</w:t>
      </w:r>
    </w:p>
    <w:p w14:paraId="56F30B08" w14:textId="77777777" w:rsidR="00840ECF" w:rsidRPr="001C5DAB" w:rsidRDefault="00840ECF" w:rsidP="00840ECF">
      <w:pPr>
        <w:tabs>
          <w:tab w:val="left" w:pos="1110"/>
        </w:tabs>
      </w:pPr>
      <w:r w:rsidRPr="001C5DAB">
        <w:rPr>
          <w:noProof/>
        </w:rPr>
        <w:drawing>
          <wp:inline distT="0" distB="0" distL="0" distR="0" wp14:anchorId="1C26D532" wp14:editId="18CDACF1">
            <wp:extent cx="5759450" cy="848668"/>
            <wp:effectExtent l="0" t="0" r="0" b="8890"/>
            <wp:docPr id="5" name="Bil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486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FB06E0" w14:textId="77777777" w:rsidR="00840ECF" w:rsidRPr="001C5DAB" w:rsidRDefault="00840ECF" w:rsidP="00840ECF">
      <w:pPr>
        <w:jc w:val="center"/>
        <w:rPr>
          <w:b/>
          <w:bCs/>
          <w:sz w:val="30"/>
          <w:szCs w:val="30"/>
        </w:rPr>
      </w:pPr>
      <w:r w:rsidRPr="001C5DAB">
        <w:rPr>
          <w:b/>
          <w:bCs/>
          <w:sz w:val="30"/>
          <w:szCs w:val="30"/>
        </w:rPr>
        <w:t>Egenerklæring om forholdet til gjeldende sanksjonslovgivning</w:t>
      </w:r>
    </w:p>
    <w:p w14:paraId="6D439876" w14:textId="77777777" w:rsidR="00840ECF" w:rsidRPr="001C5DAB" w:rsidRDefault="00840ECF" w:rsidP="00840ECF">
      <w:proofErr w:type="gramStart"/>
      <w:r w:rsidRPr="001C5DAB">
        <w:t>Undertegnede</w:t>
      </w:r>
      <w:proofErr w:type="gramEnd"/>
      <w:r w:rsidRPr="001C5DAB">
        <w:t xml:space="preserve"> bekrefter på vegne av det firma som angis nederst i denne erklæring (heretter «leverandøren») å ha satt meg inn i sanksjonsloven av 16. april 2021 nr. 18 med tilhørende forskrifter («sanksjonslovgivningen»). </w:t>
      </w:r>
    </w:p>
    <w:p w14:paraId="553CE5F2" w14:textId="77777777" w:rsidR="00840ECF" w:rsidRPr="001C5DAB" w:rsidRDefault="00840ECF" w:rsidP="00840ECF">
      <w:r w:rsidRPr="001C5DAB">
        <w:t xml:space="preserve">Med henvisning til Forskrift om restriktive tiltak </w:t>
      </w:r>
      <w:proofErr w:type="gramStart"/>
      <w:r w:rsidRPr="001C5DAB">
        <w:t>vedrørende</w:t>
      </w:r>
      <w:proofErr w:type="gramEnd"/>
      <w:r w:rsidRPr="001C5DAB">
        <w:t xml:space="preserve"> handlinger som undergraver eller truer Ukrainas territorielle integritet, suverenitet, uavhengighet og stabilitet («sanksjonsforskrift Ukraina»), bekrefter jeg på vegne av leverandøren at hverken det firma jeg representerer, eller noen av deltakerne i det arbeidsfellesskap jeg representerer:  </w:t>
      </w:r>
    </w:p>
    <w:p w14:paraId="1C4E5127" w14:textId="77777777" w:rsidR="00840ECF" w:rsidRPr="001C5DAB" w:rsidRDefault="00840ECF" w:rsidP="00840ECF">
      <w:pPr>
        <w:pStyle w:val="Listeavsnitt"/>
        <w:numPr>
          <w:ilvl w:val="0"/>
          <w:numId w:val="55"/>
        </w:numPr>
        <w:spacing w:after="160" w:line="259" w:lineRule="auto"/>
      </w:pPr>
      <w:r w:rsidRPr="001C5DAB">
        <w:t xml:space="preserve">er en russisk statsborger eller fysiske eller juridiske personer etablert i Russland, </w:t>
      </w:r>
    </w:p>
    <w:p w14:paraId="038C0FA7" w14:textId="77777777" w:rsidR="00840ECF" w:rsidRPr="001C5DAB" w:rsidRDefault="00840ECF" w:rsidP="00840ECF">
      <w:pPr>
        <w:pStyle w:val="Listeavsnitt"/>
        <w:numPr>
          <w:ilvl w:val="0"/>
          <w:numId w:val="55"/>
        </w:numPr>
        <w:spacing w:after="160" w:line="259" w:lineRule="auto"/>
      </w:pPr>
      <w:r w:rsidRPr="001C5DAB">
        <w:t>direkte eller indirekte er mer enn 50% eid av russiske statsborgere, fysiske eller juridiske personer etablert i Russland,</w:t>
      </w:r>
    </w:p>
    <w:p w14:paraId="2F411BE9" w14:textId="77777777" w:rsidR="00840ECF" w:rsidRPr="001C5DAB" w:rsidRDefault="00840ECF" w:rsidP="00840ECF">
      <w:pPr>
        <w:pStyle w:val="Listeavsnitt"/>
        <w:numPr>
          <w:ilvl w:val="0"/>
          <w:numId w:val="55"/>
        </w:numPr>
        <w:spacing w:after="160" w:line="259" w:lineRule="auto"/>
      </w:pPr>
      <w:r w:rsidRPr="001C5DAB">
        <w:t xml:space="preserve">opptrer på vegne av en enhet som nevnt i bokstav a) eller b) ovenfor,  </w:t>
      </w:r>
    </w:p>
    <w:p w14:paraId="6FD893DB" w14:textId="77777777" w:rsidR="00840ECF" w:rsidRPr="001C5DAB" w:rsidRDefault="00840ECF" w:rsidP="00840ECF">
      <w:r w:rsidRPr="001C5DAB">
        <w:t xml:space="preserve">Videre bekreftes det at vårt tilbud ikke forutsetter at mer enn 10% av kontraktsverdien skal utføres av underleverandører, leverandører, eller enheter som omfattes av bokstav a), b) eller c) ovenfor. </w:t>
      </w:r>
    </w:p>
    <w:p w14:paraId="62AD2D12" w14:textId="77777777" w:rsidR="00840ECF" w:rsidRPr="001C5DAB" w:rsidRDefault="00840ECF" w:rsidP="00840ECF"/>
    <w:p w14:paraId="28A6F6C3" w14:textId="77777777" w:rsidR="00840ECF" w:rsidRPr="001C5DAB" w:rsidRDefault="00840ECF" w:rsidP="00840ECF">
      <w:r w:rsidRPr="001C5DAB">
        <w:t>Jeg er også kjent med at byggherre forbeholder seg retten til å etterspørre ytterligere dokumentasjon om hvem som er reelle rettighetshavere i leverandøren, selskaper i leverandørens konsern eller selskaper som leverandøren har kontrollerende eierskap eller myndighet i, kontraktmedhjelpere og enhver annen i leverandørkjeden, samt informasjon om daglig leder, styreleder og andre ledende ansatte hos leverandøren. Det bekreftes med dette at leverandøren har slik dokumentasjon, og at dokumentasjonen kan fremlegges på forespørsel.</w:t>
      </w:r>
    </w:p>
    <w:p w14:paraId="28556DE9" w14:textId="77777777" w:rsidR="00840ECF" w:rsidRPr="001C5DAB" w:rsidRDefault="00840ECF" w:rsidP="00840ECF">
      <w:r w:rsidRPr="001C5DAB">
        <w:t xml:space="preserve">Jeg er videre kjent med at overtredelse og omgåelse av sanksjonslovgivningen er </w:t>
      </w:r>
      <w:proofErr w:type="spellStart"/>
      <w:r w:rsidRPr="001C5DAB">
        <w:t>straffesanksjonert</w:t>
      </w:r>
      <w:proofErr w:type="spellEnd"/>
      <w:r w:rsidRPr="001C5DAB">
        <w:t xml:space="preserve">, jfr. sanksjonsforskrift Ukraina § 22 og sanksjonsloven § 4, og bekrefter at jeg ikke er kjent med at vår forespørsel om deltakelse skulle medføre overtredelse eller omgåelse av sanksjonsforskrift Ukraina. </w:t>
      </w:r>
    </w:p>
    <w:p w14:paraId="706639AA" w14:textId="77777777" w:rsidR="00840ECF" w:rsidRPr="001C5DAB" w:rsidRDefault="00840ECF" w:rsidP="00840ECF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818"/>
        <w:gridCol w:w="4242"/>
      </w:tblGrid>
      <w:tr w:rsidR="00840ECF" w:rsidRPr="001C5DAB" w14:paraId="40B162B4" w14:textId="77777777" w:rsidTr="0026601E">
        <w:tc>
          <w:tcPr>
            <w:tcW w:w="4928" w:type="dxa"/>
            <w:shd w:val="clear" w:color="auto" w:fill="BFBFBF" w:themeFill="background1" w:themeFillShade="BF"/>
          </w:tcPr>
          <w:p w14:paraId="1CBF2D8A" w14:textId="77777777" w:rsidR="00840ECF" w:rsidRPr="008723BD" w:rsidRDefault="00840ECF" w:rsidP="0026601E">
            <w:pPr>
              <w:rPr>
                <w:rFonts w:cs="Arial"/>
                <w:szCs w:val="20"/>
              </w:rPr>
            </w:pPr>
            <w:r w:rsidRPr="008723BD">
              <w:rPr>
                <w:rFonts w:cs="Arial"/>
                <w:szCs w:val="20"/>
              </w:rPr>
              <w:t>Navn på firma</w:t>
            </w:r>
          </w:p>
          <w:p w14:paraId="6D42C77E" w14:textId="77777777" w:rsidR="00840ECF" w:rsidRPr="008723BD" w:rsidRDefault="00840ECF" w:rsidP="0026601E">
            <w:pPr>
              <w:rPr>
                <w:rFonts w:cs="Arial"/>
                <w:szCs w:val="20"/>
              </w:rPr>
            </w:pPr>
          </w:p>
        </w:tc>
        <w:tc>
          <w:tcPr>
            <w:tcW w:w="4426" w:type="dxa"/>
          </w:tcPr>
          <w:p w14:paraId="35EC2E1A" w14:textId="77777777" w:rsidR="00840ECF" w:rsidRPr="001C5DAB" w:rsidRDefault="00840ECF" w:rsidP="0026601E">
            <w:pPr>
              <w:rPr>
                <w:rFonts w:cs="Arial"/>
                <w:sz w:val="24"/>
              </w:rPr>
            </w:pPr>
          </w:p>
        </w:tc>
      </w:tr>
      <w:tr w:rsidR="00840ECF" w:rsidRPr="001C5DAB" w14:paraId="1137AAA9" w14:textId="77777777" w:rsidTr="0026601E">
        <w:tc>
          <w:tcPr>
            <w:tcW w:w="4928" w:type="dxa"/>
            <w:shd w:val="clear" w:color="auto" w:fill="BFBFBF" w:themeFill="background1" w:themeFillShade="BF"/>
          </w:tcPr>
          <w:p w14:paraId="70246343" w14:textId="77777777" w:rsidR="00840ECF" w:rsidRPr="008723BD" w:rsidRDefault="00840ECF" w:rsidP="0026601E">
            <w:pPr>
              <w:rPr>
                <w:rFonts w:cs="Arial"/>
                <w:szCs w:val="20"/>
              </w:rPr>
            </w:pPr>
            <w:r w:rsidRPr="008723BD">
              <w:rPr>
                <w:rFonts w:cs="Arial"/>
                <w:szCs w:val="20"/>
              </w:rPr>
              <w:t>Organisasjonsnummer</w:t>
            </w:r>
          </w:p>
          <w:p w14:paraId="3F00F34E" w14:textId="77777777" w:rsidR="00840ECF" w:rsidRPr="008723BD" w:rsidRDefault="00840ECF" w:rsidP="0026601E">
            <w:pPr>
              <w:rPr>
                <w:rFonts w:cs="Arial"/>
                <w:szCs w:val="20"/>
              </w:rPr>
            </w:pPr>
          </w:p>
        </w:tc>
        <w:tc>
          <w:tcPr>
            <w:tcW w:w="4426" w:type="dxa"/>
          </w:tcPr>
          <w:p w14:paraId="2282DBD1" w14:textId="77777777" w:rsidR="00840ECF" w:rsidRPr="001C5DAB" w:rsidRDefault="00840ECF" w:rsidP="0026601E">
            <w:pPr>
              <w:rPr>
                <w:rFonts w:cs="Arial"/>
                <w:sz w:val="24"/>
              </w:rPr>
            </w:pPr>
          </w:p>
        </w:tc>
      </w:tr>
      <w:tr w:rsidR="00840ECF" w:rsidRPr="001C5DAB" w14:paraId="10A1A5D6" w14:textId="77777777" w:rsidTr="0026601E">
        <w:tc>
          <w:tcPr>
            <w:tcW w:w="4928" w:type="dxa"/>
            <w:shd w:val="clear" w:color="auto" w:fill="BFBFBF" w:themeFill="background1" w:themeFillShade="BF"/>
          </w:tcPr>
          <w:p w14:paraId="1F9ABEAF" w14:textId="77777777" w:rsidR="00840ECF" w:rsidRPr="008723BD" w:rsidRDefault="00840ECF" w:rsidP="0026601E">
            <w:pPr>
              <w:rPr>
                <w:rFonts w:cs="Arial"/>
                <w:szCs w:val="20"/>
              </w:rPr>
            </w:pPr>
            <w:r w:rsidRPr="008723BD">
              <w:rPr>
                <w:rFonts w:cs="Arial"/>
                <w:szCs w:val="20"/>
              </w:rPr>
              <w:t>Signatur fra vedkommende med fullmakt til å signere for firma</w:t>
            </w:r>
          </w:p>
        </w:tc>
        <w:tc>
          <w:tcPr>
            <w:tcW w:w="4426" w:type="dxa"/>
          </w:tcPr>
          <w:p w14:paraId="0E91F646" w14:textId="77777777" w:rsidR="00840ECF" w:rsidRPr="001C5DAB" w:rsidRDefault="00840ECF" w:rsidP="0026601E">
            <w:pPr>
              <w:rPr>
                <w:rFonts w:cs="Arial"/>
                <w:sz w:val="24"/>
              </w:rPr>
            </w:pPr>
          </w:p>
        </w:tc>
      </w:tr>
      <w:tr w:rsidR="00840ECF" w:rsidRPr="001C5DAB" w14:paraId="31FAC105" w14:textId="77777777" w:rsidTr="0026601E">
        <w:tc>
          <w:tcPr>
            <w:tcW w:w="4928" w:type="dxa"/>
            <w:shd w:val="clear" w:color="auto" w:fill="BFBFBF" w:themeFill="background1" w:themeFillShade="BF"/>
          </w:tcPr>
          <w:p w14:paraId="2463C462" w14:textId="77777777" w:rsidR="00840ECF" w:rsidRPr="008723BD" w:rsidRDefault="00840ECF" w:rsidP="0026601E">
            <w:pPr>
              <w:rPr>
                <w:rFonts w:cs="Arial"/>
                <w:szCs w:val="20"/>
              </w:rPr>
            </w:pPr>
            <w:r w:rsidRPr="008723BD">
              <w:rPr>
                <w:rFonts w:cs="Arial"/>
                <w:szCs w:val="20"/>
              </w:rPr>
              <w:t>Dato</w:t>
            </w:r>
          </w:p>
          <w:p w14:paraId="22719B93" w14:textId="77777777" w:rsidR="00840ECF" w:rsidRPr="008723BD" w:rsidRDefault="00840ECF" w:rsidP="0026601E">
            <w:pPr>
              <w:rPr>
                <w:rFonts w:cs="Arial"/>
                <w:szCs w:val="20"/>
              </w:rPr>
            </w:pPr>
          </w:p>
        </w:tc>
        <w:tc>
          <w:tcPr>
            <w:tcW w:w="4426" w:type="dxa"/>
          </w:tcPr>
          <w:p w14:paraId="7B6A242D" w14:textId="77777777" w:rsidR="00840ECF" w:rsidRPr="001C5DAB" w:rsidRDefault="00840ECF" w:rsidP="0026601E">
            <w:pPr>
              <w:rPr>
                <w:rFonts w:cs="Arial"/>
                <w:sz w:val="24"/>
              </w:rPr>
            </w:pPr>
          </w:p>
        </w:tc>
      </w:tr>
    </w:tbl>
    <w:p w14:paraId="7BCB9B3A" w14:textId="77777777" w:rsidR="00840ECF" w:rsidRPr="001C5DAB" w:rsidRDefault="00840ECF" w:rsidP="00840ECF">
      <w:pPr>
        <w:tabs>
          <w:tab w:val="left" w:pos="1110"/>
        </w:tabs>
      </w:pPr>
    </w:p>
    <w:bookmarkEnd w:id="44"/>
    <w:p w14:paraId="4D0F0C09" w14:textId="77777777" w:rsidR="00840ECF" w:rsidRPr="001C5DAB" w:rsidRDefault="00840ECF" w:rsidP="00840ECF">
      <w:pPr>
        <w:pStyle w:val="Overskrift2"/>
        <w:numPr>
          <w:ilvl w:val="1"/>
          <w:numId w:val="37"/>
        </w:numPr>
        <w:sectPr w:rsidR="00840ECF" w:rsidRPr="001C5DAB" w:rsidSect="00840ECF">
          <w:pgSz w:w="11906" w:h="16838" w:code="9"/>
          <w:pgMar w:top="1418" w:right="1418" w:bottom="1418" w:left="1418" w:header="720" w:footer="142" w:gutter="0"/>
          <w:cols w:space="708"/>
          <w:docGrid w:linePitch="360"/>
        </w:sectPr>
      </w:pPr>
    </w:p>
    <w:p w14:paraId="554D9ACC" w14:textId="77777777" w:rsidR="00840ECF" w:rsidRPr="001C5DAB" w:rsidRDefault="00840ECF" w:rsidP="00840ECF">
      <w:pPr>
        <w:rPr>
          <w:b/>
          <w:sz w:val="28"/>
          <w:szCs w:val="28"/>
        </w:rPr>
      </w:pPr>
      <w:r w:rsidRPr="001C5DAB">
        <w:rPr>
          <w:b/>
          <w:sz w:val="28"/>
          <w:szCs w:val="28"/>
        </w:rPr>
        <w:lastRenderedPageBreak/>
        <w:t xml:space="preserve">E Svardokumenter </w:t>
      </w:r>
    </w:p>
    <w:p w14:paraId="1D3862AC" w14:textId="77777777" w:rsidR="00840ECF" w:rsidRPr="001C5DAB" w:rsidRDefault="00840ECF" w:rsidP="00840ECF">
      <w:pPr>
        <w:pStyle w:val="Overskrift2"/>
        <w:numPr>
          <w:ilvl w:val="1"/>
          <w:numId w:val="37"/>
        </w:numPr>
      </w:pPr>
      <w:bookmarkStart w:id="130" w:name="_E3_Beskrivelse_med"/>
      <w:bookmarkStart w:id="131" w:name="E2_Innhold"/>
      <w:bookmarkEnd w:id="130"/>
      <w:r w:rsidRPr="001C5DAB">
        <w:t xml:space="preserve">Svardokumenter for </w:t>
      </w:r>
      <w:r>
        <w:t>entreprenøren</w:t>
      </w:r>
      <w:r w:rsidRPr="001C5DAB">
        <w:t>s tilbud</w:t>
      </w:r>
    </w:p>
    <w:bookmarkEnd w:id="131"/>
    <w:p w14:paraId="172E1CCE" w14:textId="77777777" w:rsidR="00840ECF" w:rsidRPr="001C5DAB" w:rsidRDefault="00840ECF" w:rsidP="00840ECF"/>
    <w:p w14:paraId="5F13C6C7" w14:textId="77777777" w:rsidR="00840ECF" w:rsidRPr="001C5DAB" w:rsidRDefault="00840ECF" w:rsidP="00840ECF">
      <w:pPr>
        <w:rPr>
          <w:b/>
          <w:bCs/>
        </w:rPr>
      </w:pPr>
      <w:r w:rsidRPr="001C5DAB">
        <w:rPr>
          <w:b/>
          <w:bCs/>
        </w:rPr>
        <w:t>Innhold</w:t>
      </w:r>
    </w:p>
    <w:sdt>
      <w:sdtPr>
        <w:rPr>
          <w:b w:val="0"/>
        </w:rPr>
        <w:id w:val="-1800759204"/>
        <w:docPartObj>
          <w:docPartGallery w:val="Table of Contents"/>
          <w:docPartUnique/>
        </w:docPartObj>
      </w:sdtPr>
      <w:sdtContent>
        <w:p w14:paraId="14BDA620" w14:textId="77777777" w:rsidR="00840ECF" w:rsidRPr="001C5DAB" w:rsidRDefault="00840ECF" w:rsidP="00840ECF">
          <w:pPr>
            <w:pStyle w:val="INNH3"/>
            <w:rPr>
              <w:rFonts w:asciiTheme="minorHAnsi" w:eastAsiaTheme="minorEastAsia" w:hAnsiTheme="minorHAnsi" w:cstheme="minorBidi"/>
              <w:b w:val="0"/>
              <w:noProof/>
              <w:kern w:val="2"/>
              <w:sz w:val="24"/>
              <w:lang w:eastAsia="nb-NO"/>
              <w14:ligatures w14:val="standardContextual"/>
            </w:rPr>
          </w:pPr>
          <w:r w:rsidRPr="001C5DAB">
            <w:rPr>
              <w:b w:val="0"/>
              <w:bCs/>
            </w:rPr>
            <w:fldChar w:fldCharType="begin"/>
          </w:r>
          <w:r w:rsidRPr="001C5DAB">
            <w:rPr>
              <w:bCs/>
            </w:rPr>
            <w:instrText xml:space="preserve"> TOC \b E2\o "1-3" \h \z \u </w:instrText>
          </w:r>
          <w:r w:rsidRPr="001C5DAB">
            <w:rPr>
              <w:b w:val="0"/>
              <w:bCs/>
            </w:rPr>
            <w:fldChar w:fldCharType="separate"/>
          </w:r>
          <w:hyperlink w:anchor="_Toc216682283" w:history="1">
            <w:r w:rsidRPr="001C5DAB">
              <w:rPr>
                <w:rStyle w:val="Hyperkobling"/>
                <w:rFonts w:ascii="Times New Roman" w:hAnsi="Times New Roman"/>
                <w:noProof/>
              </w:rPr>
              <w:t>1.</w:t>
            </w:r>
            <w:r w:rsidRPr="001C5DAB">
              <w:rPr>
                <w:rFonts w:asciiTheme="minorHAnsi" w:eastAsiaTheme="minorEastAsia" w:hAnsiTheme="minorHAnsi" w:cstheme="minorBidi"/>
                <w:b w:val="0"/>
                <w:noProof/>
                <w:kern w:val="2"/>
                <w:sz w:val="24"/>
                <w:lang w:eastAsia="nb-NO"/>
                <w14:ligatures w14:val="standardContextual"/>
              </w:rPr>
              <w:tab/>
            </w:r>
            <w:r w:rsidRPr="001C5DAB">
              <w:rPr>
                <w:rStyle w:val="Hyperkobling"/>
                <w:noProof/>
              </w:rPr>
              <w:t>Beskrivelse med utfylte priser</w:t>
            </w:r>
            <w:r w:rsidRPr="001C5DAB">
              <w:rPr>
                <w:noProof/>
                <w:webHidden/>
              </w:rPr>
              <w:tab/>
            </w:r>
            <w:r w:rsidRPr="001C5DAB">
              <w:rPr>
                <w:noProof/>
                <w:webHidden/>
              </w:rPr>
              <w:fldChar w:fldCharType="begin"/>
            </w:r>
            <w:r w:rsidRPr="001C5DAB">
              <w:rPr>
                <w:noProof/>
                <w:webHidden/>
              </w:rPr>
              <w:instrText xml:space="preserve"> PAGEREF _Toc216682283 \h </w:instrText>
            </w:r>
            <w:r w:rsidRPr="001C5DAB">
              <w:rPr>
                <w:noProof/>
                <w:webHidden/>
              </w:rPr>
            </w:r>
            <w:r w:rsidRPr="001C5DA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 w:rsidRPr="001C5DAB">
              <w:rPr>
                <w:noProof/>
                <w:webHidden/>
              </w:rPr>
              <w:fldChar w:fldCharType="end"/>
            </w:r>
          </w:hyperlink>
        </w:p>
        <w:p w14:paraId="4A9AC755" w14:textId="77777777" w:rsidR="00840ECF" w:rsidRPr="001C5DAB" w:rsidRDefault="00840ECF" w:rsidP="00840ECF">
          <w:pPr>
            <w:pStyle w:val="INNH3"/>
            <w:rPr>
              <w:rFonts w:asciiTheme="minorHAnsi" w:eastAsiaTheme="minorEastAsia" w:hAnsiTheme="minorHAnsi" w:cstheme="minorBidi"/>
              <w:b w:val="0"/>
              <w:noProof/>
              <w:kern w:val="2"/>
              <w:sz w:val="24"/>
              <w:lang w:eastAsia="nb-NO"/>
              <w14:ligatures w14:val="standardContextual"/>
            </w:rPr>
          </w:pPr>
          <w:hyperlink w:anchor="_Toc216682284" w:history="1">
            <w:r w:rsidRPr="001C5DAB">
              <w:rPr>
                <w:rStyle w:val="Hyperkobling"/>
                <w:rFonts w:ascii="Times New Roman" w:hAnsi="Times New Roman"/>
                <w:noProof/>
              </w:rPr>
              <w:t>2.</w:t>
            </w:r>
            <w:r w:rsidRPr="001C5DAB">
              <w:rPr>
                <w:rFonts w:asciiTheme="minorHAnsi" w:eastAsiaTheme="minorEastAsia" w:hAnsiTheme="minorHAnsi" w:cstheme="minorBidi"/>
                <w:b w:val="0"/>
                <w:noProof/>
                <w:kern w:val="2"/>
                <w:sz w:val="24"/>
                <w:lang w:eastAsia="nb-NO"/>
                <w14:ligatures w14:val="standardContextual"/>
              </w:rPr>
              <w:tab/>
            </w:r>
            <w:r w:rsidRPr="001C5DAB">
              <w:rPr>
                <w:rStyle w:val="Hyperkobling"/>
                <w:noProof/>
              </w:rPr>
              <w:t>Prisskjema: Timepriser for mannskap og maskiner</w:t>
            </w:r>
            <w:r w:rsidRPr="001C5DAB">
              <w:rPr>
                <w:noProof/>
                <w:webHidden/>
              </w:rPr>
              <w:tab/>
            </w:r>
            <w:r w:rsidRPr="001C5DAB">
              <w:rPr>
                <w:noProof/>
                <w:webHidden/>
              </w:rPr>
              <w:fldChar w:fldCharType="begin"/>
            </w:r>
            <w:r w:rsidRPr="001C5DAB">
              <w:rPr>
                <w:noProof/>
                <w:webHidden/>
              </w:rPr>
              <w:instrText xml:space="preserve"> PAGEREF _Toc216682284 \h </w:instrText>
            </w:r>
            <w:r w:rsidRPr="001C5DAB">
              <w:rPr>
                <w:noProof/>
                <w:webHidden/>
              </w:rPr>
            </w:r>
            <w:r w:rsidRPr="001C5DA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Pr="001C5DAB">
              <w:rPr>
                <w:noProof/>
                <w:webHidden/>
              </w:rPr>
              <w:fldChar w:fldCharType="end"/>
            </w:r>
          </w:hyperlink>
        </w:p>
        <w:p w14:paraId="2EDDDA14" w14:textId="77777777" w:rsidR="00840ECF" w:rsidRPr="001C5DAB" w:rsidRDefault="00840ECF" w:rsidP="00840ECF">
          <w:pPr>
            <w:pStyle w:val="INNH3"/>
            <w:rPr>
              <w:rFonts w:asciiTheme="minorHAnsi" w:eastAsiaTheme="minorEastAsia" w:hAnsiTheme="minorHAnsi" w:cstheme="minorBidi"/>
              <w:b w:val="0"/>
              <w:noProof/>
              <w:kern w:val="2"/>
              <w:sz w:val="24"/>
              <w:lang w:eastAsia="nb-NO"/>
              <w14:ligatures w14:val="standardContextual"/>
            </w:rPr>
          </w:pPr>
          <w:hyperlink w:anchor="_Toc216682285" w:history="1">
            <w:r w:rsidRPr="001C5DAB">
              <w:rPr>
                <w:rStyle w:val="Hyperkobling"/>
                <w:rFonts w:ascii="Times New Roman" w:hAnsi="Times New Roman"/>
                <w:noProof/>
              </w:rPr>
              <w:t>3.</w:t>
            </w:r>
            <w:r w:rsidRPr="001C5DAB">
              <w:rPr>
                <w:rFonts w:asciiTheme="minorHAnsi" w:eastAsiaTheme="minorEastAsia" w:hAnsiTheme="minorHAnsi" w:cstheme="minorBidi"/>
                <w:b w:val="0"/>
                <w:noProof/>
                <w:kern w:val="2"/>
                <w:sz w:val="24"/>
                <w:lang w:eastAsia="nb-NO"/>
                <w14:ligatures w14:val="standardContextual"/>
              </w:rPr>
              <w:tab/>
            </w:r>
            <w:r w:rsidRPr="001C5DAB">
              <w:rPr>
                <w:rStyle w:val="Hyperkobling"/>
                <w:noProof/>
              </w:rPr>
              <w:t>Tilbudsskjema</w:t>
            </w:r>
            <w:r w:rsidRPr="001C5DAB">
              <w:rPr>
                <w:noProof/>
                <w:webHidden/>
              </w:rPr>
              <w:tab/>
            </w:r>
            <w:r w:rsidRPr="001C5DAB">
              <w:rPr>
                <w:noProof/>
                <w:webHidden/>
              </w:rPr>
              <w:fldChar w:fldCharType="begin"/>
            </w:r>
            <w:r w:rsidRPr="001C5DAB">
              <w:rPr>
                <w:noProof/>
                <w:webHidden/>
              </w:rPr>
              <w:instrText xml:space="preserve"> PAGEREF _Toc216682285 \h </w:instrText>
            </w:r>
            <w:r w:rsidRPr="001C5DAB">
              <w:rPr>
                <w:noProof/>
                <w:webHidden/>
              </w:rPr>
            </w:r>
            <w:r w:rsidRPr="001C5DA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Pr="001C5DAB">
              <w:rPr>
                <w:noProof/>
                <w:webHidden/>
              </w:rPr>
              <w:fldChar w:fldCharType="end"/>
            </w:r>
          </w:hyperlink>
        </w:p>
        <w:p w14:paraId="1003EEB6" w14:textId="77777777" w:rsidR="00840ECF" w:rsidRPr="001C5DAB" w:rsidRDefault="00840ECF" w:rsidP="00840ECF">
          <w:r w:rsidRPr="001C5DAB">
            <w:rPr>
              <w:b/>
              <w:bCs/>
            </w:rPr>
            <w:fldChar w:fldCharType="end"/>
          </w:r>
        </w:p>
      </w:sdtContent>
    </w:sdt>
    <w:p w14:paraId="01E96D80" w14:textId="77777777" w:rsidR="00840ECF" w:rsidRPr="001C5DAB" w:rsidRDefault="00840ECF" w:rsidP="00840ECF">
      <w:pPr>
        <w:rPr>
          <w:w w:val="95"/>
          <w:sz w:val="26"/>
          <w:szCs w:val="26"/>
        </w:rPr>
      </w:pPr>
    </w:p>
    <w:p w14:paraId="731A6F82" w14:textId="77777777" w:rsidR="00840ECF" w:rsidRPr="001C5DAB" w:rsidRDefault="00840ECF" w:rsidP="00840ECF">
      <w:pPr>
        <w:rPr>
          <w:b/>
          <w:w w:val="95"/>
          <w:sz w:val="26"/>
          <w:szCs w:val="26"/>
        </w:rPr>
      </w:pPr>
      <w:r w:rsidRPr="001C5DAB">
        <w:rPr>
          <w:w w:val="95"/>
          <w:sz w:val="26"/>
          <w:szCs w:val="26"/>
        </w:rPr>
        <w:br w:type="page"/>
      </w:r>
    </w:p>
    <w:p w14:paraId="5834CE48" w14:textId="77777777" w:rsidR="00840ECF" w:rsidRPr="001C5DAB" w:rsidRDefault="00840ECF" w:rsidP="00840ECF">
      <w:pPr>
        <w:pStyle w:val="Overskrift3"/>
        <w:numPr>
          <w:ilvl w:val="2"/>
          <w:numId w:val="37"/>
        </w:numPr>
      </w:pPr>
      <w:bookmarkStart w:id="132" w:name="_Toc216682283"/>
      <w:r w:rsidRPr="001C5DAB">
        <w:lastRenderedPageBreak/>
        <w:t>Beskrivelse med utfylte priser</w:t>
      </w:r>
      <w:bookmarkEnd w:id="132"/>
    </w:p>
    <w:p w14:paraId="7CDA7AE4" w14:textId="77777777" w:rsidR="00840ECF" w:rsidRPr="00D133A8" w:rsidRDefault="00840ECF" w:rsidP="00840ECF">
      <w:pPr>
        <w:pStyle w:val="Brdtekst"/>
        <w:ind w:right="188"/>
        <w:rPr>
          <w:rFonts w:cs="Lucida Sans Unicode"/>
          <w:spacing w:val="-1"/>
          <w:szCs w:val="20"/>
        </w:rPr>
      </w:pPr>
      <w:r w:rsidRPr="00D133A8">
        <w:rPr>
          <w:rFonts w:cs="Lucida Sans Unicode"/>
          <w:spacing w:val="-1"/>
          <w:szCs w:val="20"/>
        </w:rPr>
        <w:t>Her prises</w:t>
      </w:r>
      <w:r w:rsidRPr="00D133A8">
        <w:rPr>
          <w:rFonts w:cs="Lucida Sans Unicode"/>
          <w:szCs w:val="20"/>
        </w:rPr>
        <w:t xml:space="preserve"> </w:t>
      </w:r>
      <w:r w:rsidRPr="00D133A8">
        <w:rPr>
          <w:rFonts w:cs="Lucida Sans Unicode"/>
          <w:spacing w:val="-1"/>
          <w:szCs w:val="20"/>
        </w:rPr>
        <w:t xml:space="preserve">kapittel D1 </w:t>
      </w:r>
      <w:r w:rsidRPr="00D133A8">
        <w:rPr>
          <w:rFonts w:cs="Lucida Sans Unicode"/>
          <w:szCs w:val="20"/>
        </w:rPr>
        <w:t>i</w:t>
      </w:r>
      <w:r w:rsidRPr="00D133A8">
        <w:rPr>
          <w:rFonts w:cs="Lucida Sans Unicode"/>
          <w:spacing w:val="-1"/>
          <w:szCs w:val="20"/>
        </w:rPr>
        <w:t xml:space="preserve"> konkurransegrunnlaget. Byggherren</w:t>
      </w:r>
      <w:r w:rsidRPr="00D133A8">
        <w:rPr>
          <w:rFonts w:cs="Lucida Sans Unicode"/>
          <w:szCs w:val="20"/>
        </w:rPr>
        <w:t xml:space="preserve"> </w:t>
      </w:r>
      <w:r w:rsidRPr="00D133A8">
        <w:rPr>
          <w:rFonts w:cs="Lucida Sans Unicode"/>
          <w:spacing w:val="-1"/>
          <w:szCs w:val="20"/>
        </w:rPr>
        <w:t>aksepterer</w:t>
      </w:r>
      <w:r w:rsidRPr="00D133A8">
        <w:rPr>
          <w:rFonts w:cs="Lucida Sans Unicode"/>
          <w:szCs w:val="20"/>
        </w:rPr>
        <w:t xml:space="preserve"> </w:t>
      </w:r>
      <w:r w:rsidRPr="00D133A8">
        <w:rPr>
          <w:rFonts w:cs="Lucida Sans Unicode"/>
          <w:spacing w:val="-1"/>
          <w:szCs w:val="20"/>
        </w:rPr>
        <w:t>prisingen</w:t>
      </w:r>
      <w:r w:rsidRPr="00D133A8">
        <w:rPr>
          <w:rFonts w:cs="Lucida Sans Unicode"/>
          <w:szCs w:val="20"/>
        </w:rPr>
        <w:t xml:space="preserve"> i </w:t>
      </w:r>
      <w:r w:rsidRPr="00D133A8">
        <w:rPr>
          <w:rFonts w:cs="Lucida Sans Unicode"/>
          <w:spacing w:val="-1"/>
          <w:szCs w:val="20"/>
        </w:rPr>
        <w:t>form</w:t>
      </w:r>
      <w:r w:rsidRPr="00D133A8">
        <w:rPr>
          <w:rFonts w:cs="Lucida Sans Unicode"/>
          <w:spacing w:val="-2"/>
          <w:szCs w:val="20"/>
        </w:rPr>
        <w:t xml:space="preserve"> </w:t>
      </w:r>
      <w:r w:rsidRPr="00D133A8">
        <w:rPr>
          <w:rFonts w:cs="Lucida Sans Unicode"/>
          <w:spacing w:val="-1"/>
          <w:szCs w:val="20"/>
        </w:rPr>
        <w:t>av</w:t>
      </w:r>
      <w:r w:rsidRPr="00D133A8">
        <w:rPr>
          <w:rFonts w:cs="Lucida Sans Unicode"/>
          <w:spacing w:val="26"/>
          <w:szCs w:val="20"/>
        </w:rPr>
        <w:t xml:space="preserve"> </w:t>
      </w:r>
      <w:r w:rsidRPr="00D133A8">
        <w:rPr>
          <w:rFonts w:cs="Lucida Sans Unicode"/>
          <w:spacing w:val="-1"/>
          <w:szCs w:val="20"/>
        </w:rPr>
        <w:t>enten beskrivelse med utfylte priser, eller som</w:t>
      </w:r>
      <w:r w:rsidRPr="00D133A8">
        <w:rPr>
          <w:rFonts w:cs="Lucida Sans Unicode"/>
          <w:spacing w:val="-4"/>
          <w:szCs w:val="20"/>
        </w:rPr>
        <w:t xml:space="preserve"> </w:t>
      </w:r>
      <w:r w:rsidRPr="00D133A8">
        <w:rPr>
          <w:rFonts w:cs="Lucida Sans Unicode"/>
          <w:spacing w:val="-1"/>
          <w:szCs w:val="20"/>
        </w:rPr>
        <w:t xml:space="preserve">utskrift </w:t>
      </w:r>
      <w:proofErr w:type="spellStart"/>
      <w:r w:rsidRPr="00D133A8">
        <w:rPr>
          <w:rFonts w:cs="Lucida Sans Unicode"/>
          <w:spacing w:val="-1"/>
          <w:szCs w:val="20"/>
        </w:rPr>
        <w:t>iht</w:t>
      </w:r>
      <w:proofErr w:type="spellEnd"/>
      <w:r w:rsidRPr="00D133A8">
        <w:rPr>
          <w:rFonts w:cs="Lucida Sans Unicode"/>
          <w:spacing w:val="-1"/>
          <w:szCs w:val="20"/>
        </w:rPr>
        <w:t xml:space="preserve"> NS 3459-format.</w:t>
      </w:r>
    </w:p>
    <w:p w14:paraId="64A97BC1" w14:textId="77777777" w:rsidR="00840ECF" w:rsidRPr="00D133A8" w:rsidRDefault="00840ECF" w:rsidP="00840ECF">
      <w:pPr>
        <w:rPr>
          <w:rFonts w:cs="Lucida Sans Unicode"/>
          <w:szCs w:val="20"/>
        </w:rPr>
      </w:pPr>
      <w:r w:rsidRPr="00D133A8">
        <w:rPr>
          <w:rFonts w:cs="Lucida Sans Unicode"/>
          <w:szCs w:val="20"/>
        </w:rPr>
        <w:t>Der oppdragsgiver har levert ut konkurransegrunnlaget som en *.</w:t>
      </w:r>
      <w:proofErr w:type="spellStart"/>
      <w:r w:rsidRPr="00D133A8">
        <w:rPr>
          <w:rFonts w:cs="Lucida Sans Unicode"/>
          <w:szCs w:val="20"/>
        </w:rPr>
        <w:t>xml</w:t>
      </w:r>
      <w:proofErr w:type="spellEnd"/>
      <w:r w:rsidRPr="00D133A8">
        <w:rPr>
          <w:rFonts w:cs="Lucida Sans Unicode"/>
          <w:szCs w:val="20"/>
        </w:rPr>
        <w:t xml:space="preserve">-fil iht. NS 3459 utg. 3, bør entreprenøren levere tilsvarende priset mengdefortegnelse som NS 3459 utg. 3 fil. </w:t>
      </w:r>
      <w:bookmarkStart w:id="133" w:name="_E4_Prisskjema:_Timepriser"/>
      <w:bookmarkEnd w:id="133"/>
    </w:p>
    <w:p w14:paraId="54FD8FED" w14:textId="77777777" w:rsidR="00840ECF" w:rsidRPr="001C5DAB" w:rsidRDefault="00840ECF" w:rsidP="00840ECF">
      <w:pPr>
        <w:rPr>
          <w:b/>
          <w:bCs/>
          <w:sz w:val="26"/>
        </w:rPr>
      </w:pPr>
      <w:r w:rsidRPr="001C5DAB">
        <w:br w:type="page"/>
      </w:r>
    </w:p>
    <w:p w14:paraId="1E8757C2" w14:textId="77777777" w:rsidR="00840ECF" w:rsidRPr="001C5DAB" w:rsidRDefault="00840ECF" w:rsidP="00840ECF">
      <w:pPr>
        <w:pStyle w:val="Overskrift3"/>
        <w:numPr>
          <w:ilvl w:val="2"/>
          <w:numId w:val="37"/>
        </w:numPr>
      </w:pPr>
      <w:bookmarkStart w:id="134" w:name="_Toc216682284"/>
      <w:r w:rsidRPr="001C5DAB">
        <w:lastRenderedPageBreak/>
        <w:t>Prisskjema: Timepriser for mannskap og maskiner</w:t>
      </w:r>
      <w:bookmarkEnd w:id="134"/>
    </w:p>
    <w:p w14:paraId="493E6D17" w14:textId="77777777" w:rsidR="00840ECF" w:rsidRPr="001C5DAB" w:rsidRDefault="00840ECF" w:rsidP="00840ECF"/>
    <w:p w14:paraId="7AEBED5C" w14:textId="77777777" w:rsidR="00840ECF" w:rsidRPr="001C5DAB" w:rsidRDefault="00840ECF" w:rsidP="00840ECF">
      <w:r w:rsidRPr="001C5DAB">
        <w:t xml:space="preserve">Timepriser for mannskap og maskiner skal være i henhold til krav i kap. C2 pkt. 30 </w:t>
      </w:r>
      <w:proofErr w:type="spellStart"/>
      <w:r w:rsidRPr="001C5DAB">
        <w:t>Regningsarbeider</w:t>
      </w:r>
      <w:proofErr w:type="spellEnd"/>
      <w:r w:rsidRPr="001C5DAB">
        <w:t>.</w:t>
      </w:r>
    </w:p>
    <w:p w14:paraId="47FDD2BD" w14:textId="77777777" w:rsidR="00840ECF" w:rsidRPr="001C5DAB" w:rsidRDefault="00840ECF" w:rsidP="00840ECF"/>
    <w:p w14:paraId="6F8A8149" w14:textId="77777777" w:rsidR="00840ECF" w:rsidRPr="001C5DAB" w:rsidRDefault="00840ECF" w:rsidP="00840ECF">
      <w:r w:rsidRPr="001C5DAB">
        <w:t>I kap. C2 er angitt om og eventuelt hvordan regulering vil finne sted.</w:t>
      </w:r>
    </w:p>
    <w:p w14:paraId="2F8ECB8D" w14:textId="77777777" w:rsidR="00840ECF" w:rsidRPr="001C5DAB" w:rsidRDefault="00840ECF" w:rsidP="00840ECF"/>
    <w:p w14:paraId="1423A7C8" w14:textId="77777777" w:rsidR="00840ECF" w:rsidRPr="001C5DAB" w:rsidRDefault="00840ECF" w:rsidP="00840ECF">
      <w:r w:rsidRPr="001C5DAB">
        <w:t>Tabellene fylles ut ved innsending av tilbud.</w:t>
      </w:r>
    </w:p>
    <w:p w14:paraId="36E8690A" w14:textId="77777777" w:rsidR="00840ECF" w:rsidRPr="001C5DAB" w:rsidRDefault="00840ECF" w:rsidP="00840ECF"/>
    <w:p w14:paraId="0D12861E" w14:textId="77777777" w:rsidR="00840ECF" w:rsidRPr="001C5DAB" w:rsidRDefault="00840ECF" w:rsidP="00840ECF">
      <w:pPr>
        <w:pStyle w:val="Overskrift4"/>
        <w:numPr>
          <w:ilvl w:val="3"/>
          <w:numId w:val="37"/>
        </w:numPr>
      </w:pPr>
      <w:r w:rsidRPr="001C5DAB">
        <w:t>Timepriser mannskap</w:t>
      </w:r>
    </w:p>
    <w:p w14:paraId="1AAFEC71" w14:textId="77777777" w:rsidR="00840ECF" w:rsidRPr="001C5DAB" w:rsidRDefault="00840ECF" w:rsidP="00840EC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53"/>
        <w:gridCol w:w="1767"/>
        <w:gridCol w:w="879"/>
        <w:gridCol w:w="2178"/>
      </w:tblGrid>
      <w:tr w:rsidR="00840ECF" w:rsidRPr="001C5DAB" w14:paraId="273ACA7D" w14:textId="77777777" w:rsidTr="0026601E">
        <w:tc>
          <w:tcPr>
            <w:tcW w:w="4068" w:type="dxa"/>
          </w:tcPr>
          <w:p w14:paraId="6A0E5FB9" w14:textId="77777777" w:rsidR="00840ECF" w:rsidRPr="001C5DAB" w:rsidRDefault="00840ECF" w:rsidP="0026601E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Spesifikasjon</w:t>
            </w:r>
          </w:p>
        </w:tc>
        <w:tc>
          <w:tcPr>
            <w:tcW w:w="1800" w:type="dxa"/>
          </w:tcPr>
          <w:p w14:paraId="447B30A5" w14:textId="77777777" w:rsidR="00840ECF" w:rsidRPr="001C5DAB" w:rsidRDefault="00840ECF" w:rsidP="0026601E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Timepris</w:t>
            </w:r>
          </w:p>
          <w:p w14:paraId="45060E1F" w14:textId="77777777" w:rsidR="00840ECF" w:rsidRPr="001C5DAB" w:rsidRDefault="00840ECF" w:rsidP="0026601E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Kr/time</w:t>
            </w:r>
          </w:p>
        </w:tc>
        <w:tc>
          <w:tcPr>
            <w:tcW w:w="884" w:type="dxa"/>
          </w:tcPr>
          <w:p w14:paraId="14588F7C" w14:textId="77777777" w:rsidR="00840ECF" w:rsidRPr="001C5DAB" w:rsidRDefault="00840ECF" w:rsidP="0026601E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Timer</w:t>
            </w:r>
          </w:p>
        </w:tc>
        <w:tc>
          <w:tcPr>
            <w:tcW w:w="2251" w:type="dxa"/>
          </w:tcPr>
          <w:p w14:paraId="248541D2" w14:textId="77777777" w:rsidR="00840ECF" w:rsidRPr="001C5DAB" w:rsidRDefault="00840ECF" w:rsidP="0026601E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Sum pris</w:t>
            </w:r>
          </w:p>
        </w:tc>
      </w:tr>
      <w:tr w:rsidR="00840ECF" w:rsidRPr="001C5DAB" w14:paraId="5066E6AE" w14:textId="77777777" w:rsidTr="0026601E">
        <w:tc>
          <w:tcPr>
            <w:tcW w:w="4068" w:type="dxa"/>
          </w:tcPr>
          <w:p w14:paraId="1576F5E7" w14:textId="77777777" w:rsidR="00840ECF" w:rsidRPr="001C5DAB" w:rsidRDefault="00840ECF" w:rsidP="0026601E">
            <w:r w:rsidRPr="001C5DAB">
              <w:t>Mannskap</w:t>
            </w:r>
          </w:p>
          <w:p w14:paraId="0FC46641" w14:textId="77777777" w:rsidR="00840ECF" w:rsidRPr="001C5DAB" w:rsidRDefault="00840ECF" w:rsidP="0026601E">
            <w:r w:rsidRPr="00C9693F">
              <w:t>(lik timepris gjelder hele døgnet)</w:t>
            </w:r>
          </w:p>
        </w:tc>
        <w:tc>
          <w:tcPr>
            <w:tcW w:w="1800" w:type="dxa"/>
            <w:vAlign w:val="center"/>
          </w:tcPr>
          <w:p w14:paraId="7C937C17" w14:textId="77777777" w:rsidR="00840ECF" w:rsidRPr="001C5DAB" w:rsidRDefault="00840ECF" w:rsidP="0026601E"/>
        </w:tc>
        <w:tc>
          <w:tcPr>
            <w:tcW w:w="884" w:type="dxa"/>
            <w:shd w:val="clear" w:color="auto" w:fill="C0C0C0"/>
            <w:vAlign w:val="center"/>
          </w:tcPr>
          <w:p w14:paraId="410C6C33" w14:textId="77777777" w:rsidR="00840ECF" w:rsidRPr="001C5DAB" w:rsidRDefault="00840ECF" w:rsidP="0026601E">
            <w:r>
              <w:t>100</w:t>
            </w:r>
          </w:p>
        </w:tc>
        <w:tc>
          <w:tcPr>
            <w:tcW w:w="2251" w:type="dxa"/>
            <w:vAlign w:val="center"/>
          </w:tcPr>
          <w:p w14:paraId="149FC575" w14:textId="77777777" w:rsidR="00840ECF" w:rsidRPr="001C5DAB" w:rsidRDefault="00840ECF" w:rsidP="0026601E"/>
        </w:tc>
      </w:tr>
      <w:tr w:rsidR="00840ECF" w:rsidRPr="001C5DAB" w14:paraId="59B09228" w14:textId="77777777" w:rsidTr="0026601E">
        <w:trPr>
          <w:cantSplit/>
          <w:trHeight w:val="900"/>
        </w:trPr>
        <w:tc>
          <w:tcPr>
            <w:tcW w:w="675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16AC7E80" w14:textId="77777777" w:rsidR="00840ECF" w:rsidRPr="001C5DAB" w:rsidRDefault="00840ECF" w:rsidP="0026601E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Sum mannskap, eksklusivt overtidstillegg:</w:t>
            </w:r>
          </w:p>
          <w:p w14:paraId="727DAD71" w14:textId="77777777" w:rsidR="00840ECF" w:rsidRPr="001C5DAB" w:rsidRDefault="00840ECF" w:rsidP="0026601E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(overføres til Sum mannskap og maskiner)</w:t>
            </w:r>
          </w:p>
          <w:p w14:paraId="5A73CA0D" w14:textId="77777777" w:rsidR="00840ECF" w:rsidRPr="001C5DAB" w:rsidRDefault="00840ECF" w:rsidP="0026601E">
            <w:pPr>
              <w:rPr>
                <w:b/>
                <w:bCs/>
              </w:rPr>
            </w:pPr>
          </w:p>
        </w:tc>
        <w:tc>
          <w:tcPr>
            <w:tcW w:w="2251" w:type="dxa"/>
            <w:vAlign w:val="center"/>
          </w:tcPr>
          <w:p w14:paraId="271B3442" w14:textId="77777777" w:rsidR="00840ECF" w:rsidRPr="001C5DAB" w:rsidRDefault="00840ECF" w:rsidP="0026601E"/>
        </w:tc>
      </w:tr>
    </w:tbl>
    <w:p w14:paraId="65E3DBA0" w14:textId="77777777" w:rsidR="00840ECF" w:rsidRPr="001C5DAB" w:rsidRDefault="00840ECF" w:rsidP="00840ECF"/>
    <w:p w14:paraId="716D73D2" w14:textId="77777777" w:rsidR="00840ECF" w:rsidRDefault="00840ECF" w:rsidP="00840ECF">
      <w:pPr>
        <w:pStyle w:val="Overskrift4"/>
        <w:numPr>
          <w:ilvl w:val="3"/>
          <w:numId w:val="37"/>
        </w:numPr>
      </w:pPr>
      <w:r w:rsidRPr="001C5DAB">
        <w:t>Overtidstillegg</w:t>
      </w:r>
    </w:p>
    <w:p w14:paraId="0F01324F" w14:textId="77777777" w:rsidR="00840ECF" w:rsidRPr="00D82B93" w:rsidRDefault="00840ECF" w:rsidP="00840ECF">
      <w:pPr>
        <w:rPr>
          <w:lang w:eastAsia="nb-NO"/>
        </w:rPr>
      </w:pPr>
      <w:r w:rsidRPr="00D82B93">
        <w:rPr>
          <w:lang w:eastAsia="nb-NO"/>
        </w:rPr>
        <w:t>Ikke aktuelt. Timepriser oppgitt i tabeller skal gjelde for hele døgnet.</w:t>
      </w:r>
    </w:p>
    <w:p w14:paraId="3BF3AD48" w14:textId="77777777" w:rsidR="00840ECF" w:rsidRPr="001C5DAB" w:rsidRDefault="00840ECF" w:rsidP="00840ECF"/>
    <w:p w14:paraId="0E4B7FEC" w14:textId="77777777" w:rsidR="00840ECF" w:rsidRPr="001C5DAB" w:rsidRDefault="00840ECF" w:rsidP="00840ECF">
      <w:pPr>
        <w:pStyle w:val="Overskrift4"/>
        <w:numPr>
          <w:ilvl w:val="3"/>
          <w:numId w:val="37"/>
        </w:numPr>
      </w:pPr>
      <w:r w:rsidRPr="001C5DAB">
        <w:t>Timepriser maskiner</w:t>
      </w:r>
    </w:p>
    <w:p w14:paraId="01772F45" w14:textId="77777777" w:rsidR="00840ECF" w:rsidRPr="001C5DAB" w:rsidRDefault="00840ECF" w:rsidP="00840ECF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1418"/>
        <w:gridCol w:w="1417"/>
        <w:gridCol w:w="1418"/>
        <w:gridCol w:w="1694"/>
      </w:tblGrid>
      <w:tr w:rsidR="00840ECF" w:rsidRPr="001C5DAB" w14:paraId="78485DD0" w14:textId="77777777" w:rsidTr="0026601E">
        <w:tc>
          <w:tcPr>
            <w:tcW w:w="2830" w:type="dxa"/>
          </w:tcPr>
          <w:p w14:paraId="545D15D3" w14:textId="77777777" w:rsidR="00840ECF" w:rsidRPr="001C5DAB" w:rsidRDefault="00840ECF" w:rsidP="0026601E">
            <w:pPr>
              <w:rPr>
                <w:b/>
                <w:bCs/>
              </w:rPr>
            </w:pPr>
            <w:bookmarkStart w:id="135" w:name="_Hlk106885185"/>
            <w:r w:rsidRPr="001C5DAB">
              <w:rPr>
                <w:b/>
                <w:bCs/>
              </w:rPr>
              <w:t>Maskintype</w:t>
            </w:r>
          </w:p>
          <w:p w14:paraId="121B1C7E" w14:textId="77777777" w:rsidR="00840ECF" w:rsidRPr="001C5DAB" w:rsidRDefault="00840ECF" w:rsidP="0026601E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(byggherrens behov)</w:t>
            </w:r>
          </w:p>
        </w:tc>
        <w:tc>
          <w:tcPr>
            <w:tcW w:w="1418" w:type="dxa"/>
          </w:tcPr>
          <w:p w14:paraId="3520CEBD" w14:textId="77777777" w:rsidR="00840ECF" w:rsidRPr="001C5DAB" w:rsidRDefault="00840ECF" w:rsidP="0026601E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Vekt</w:t>
            </w:r>
          </w:p>
          <w:p w14:paraId="46A7EEA5" w14:textId="77777777" w:rsidR="00840ECF" w:rsidRPr="001C5DAB" w:rsidRDefault="00840ECF" w:rsidP="0026601E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Løfte-kapasitet</w:t>
            </w:r>
          </w:p>
          <w:p w14:paraId="337AFC72" w14:textId="77777777" w:rsidR="00840ECF" w:rsidRPr="001C5DAB" w:rsidRDefault="00840ECF" w:rsidP="0026601E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mv</w:t>
            </w:r>
          </w:p>
        </w:tc>
        <w:tc>
          <w:tcPr>
            <w:tcW w:w="1417" w:type="dxa"/>
          </w:tcPr>
          <w:p w14:paraId="1033665A" w14:textId="77777777" w:rsidR="00840ECF" w:rsidRPr="001C5DAB" w:rsidRDefault="00840ECF" w:rsidP="0026601E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Timepris</w:t>
            </w:r>
          </w:p>
          <w:p w14:paraId="1EEA425F" w14:textId="77777777" w:rsidR="00840ECF" w:rsidRPr="001C5DAB" w:rsidRDefault="00840ECF" w:rsidP="0026601E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Kr/time</w:t>
            </w:r>
          </w:p>
        </w:tc>
        <w:tc>
          <w:tcPr>
            <w:tcW w:w="1418" w:type="dxa"/>
          </w:tcPr>
          <w:p w14:paraId="1C00E86B" w14:textId="77777777" w:rsidR="00840ECF" w:rsidRPr="001C5DAB" w:rsidRDefault="00840ECF" w:rsidP="0026601E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Timer</w:t>
            </w:r>
          </w:p>
        </w:tc>
        <w:tc>
          <w:tcPr>
            <w:tcW w:w="1694" w:type="dxa"/>
          </w:tcPr>
          <w:p w14:paraId="69E1034C" w14:textId="77777777" w:rsidR="00840ECF" w:rsidRPr="001C5DAB" w:rsidRDefault="00840ECF" w:rsidP="0026601E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Sum pris</w:t>
            </w:r>
          </w:p>
        </w:tc>
      </w:tr>
      <w:tr w:rsidR="00840ECF" w:rsidRPr="001C5DAB" w14:paraId="46267693" w14:textId="77777777" w:rsidTr="0026601E">
        <w:tc>
          <w:tcPr>
            <w:tcW w:w="8777" w:type="dxa"/>
            <w:gridSpan w:val="5"/>
          </w:tcPr>
          <w:p w14:paraId="0B43E149" w14:textId="77777777" w:rsidR="00840ECF" w:rsidRPr="001C5DAB" w:rsidRDefault="00840ECF" w:rsidP="0026601E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Maskiner inklusiv fører:</w:t>
            </w:r>
            <w:r>
              <w:rPr>
                <w:b/>
                <w:bCs/>
              </w:rPr>
              <w:t xml:space="preserve"> </w:t>
            </w:r>
            <w:r w:rsidRPr="00D82B93">
              <w:rPr>
                <w:b/>
                <w:bCs/>
              </w:rPr>
              <w:t>(lik timepris gjelder hele døgnet)</w:t>
            </w:r>
          </w:p>
        </w:tc>
      </w:tr>
      <w:tr w:rsidR="00840ECF" w:rsidRPr="001C5DAB" w14:paraId="4434DDA2" w14:textId="77777777" w:rsidTr="0026601E">
        <w:tc>
          <w:tcPr>
            <w:tcW w:w="2830" w:type="dxa"/>
            <w:shd w:val="clear" w:color="auto" w:fill="BFBFBF" w:themeFill="background1" w:themeFillShade="BF"/>
          </w:tcPr>
          <w:p w14:paraId="4C9FC310" w14:textId="77777777" w:rsidR="00840ECF" w:rsidRPr="001C5DAB" w:rsidRDefault="00840ECF" w:rsidP="0026601E">
            <w:pPr>
              <w:rPr>
                <w:highlight w:val="lightGray"/>
              </w:rPr>
            </w:pPr>
            <w:r w:rsidRPr="003C4FD2">
              <w:t>Gravemaskin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280B189A" w14:textId="77777777" w:rsidR="00840ECF" w:rsidRPr="001C5DAB" w:rsidRDefault="00840ECF" w:rsidP="0026601E">
            <w:pPr>
              <w:rPr>
                <w:highlight w:val="lightGray"/>
              </w:rPr>
            </w:pPr>
            <w:r w:rsidRPr="003C4FD2">
              <w:t>inntil 10 t</w:t>
            </w:r>
          </w:p>
        </w:tc>
        <w:tc>
          <w:tcPr>
            <w:tcW w:w="1417" w:type="dxa"/>
          </w:tcPr>
          <w:p w14:paraId="4CBB92FA" w14:textId="77777777" w:rsidR="00840ECF" w:rsidRPr="001C5DAB" w:rsidRDefault="00840ECF" w:rsidP="0026601E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53026227" w14:textId="77777777" w:rsidR="00840ECF" w:rsidRPr="001C5DAB" w:rsidRDefault="00840ECF" w:rsidP="0026601E">
            <w:pPr>
              <w:rPr>
                <w:highlight w:val="lightGray"/>
              </w:rPr>
            </w:pPr>
            <w:r>
              <w:rPr>
                <w:highlight w:val="lightGray"/>
              </w:rPr>
              <w:t>20</w:t>
            </w:r>
          </w:p>
        </w:tc>
        <w:tc>
          <w:tcPr>
            <w:tcW w:w="1694" w:type="dxa"/>
          </w:tcPr>
          <w:p w14:paraId="1D7C4A23" w14:textId="77777777" w:rsidR="00840ECF" w:rsidRPr="001C5DAB" w:rsidRDefault="00840ECF" w:rsidP="0026601E">
            <w:pPr>
              <w:rPr>
                <w:highlight w:val="lightGray"/>
              </w:rPr>
            </w:pPr>
          </w:p>
        </w:tc>
      </w:tr>
      <w:tr w:rsidR="00840ECF" w:rsidRPr="001C5DAB" w14:paraId="7B9BF845" w14:textId="77777777" w:rsidTr="0026601E">
        <w:tc>
          <w:tcPr>
            <w:tcW w:w="2830" w:type="dxa"/>
            <w:shd w:val="clear" w:color="auto" w:fill="BFBFBF" w:themeFill="background1" w:themeFillShade="BF"/>
          </w:tcPr>
          <w:p w14:paraId="3B275D2E" w14:textId="77777777" w:rsidR="00840ECF" w:rsidRPr="001C5DAB" w:rsidRDefault="00840ECF" w:rsidP="0026601E">
            <w:pPr>
              <w:rPr>
                <w:highlight w:val="lightGray"/>
              </w:rPr>
            </w:pPr>
            <w:r w:rsidRPr="003C4FD2">
              <w:t xml:space="preserve">Lastebil 10m3 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702E7291" w14:textId="77777777" w:rsidR="00840ECF" w:rsidRPr="001C5DAB" w:rsidRDefault="00840ECF" w:rsidP="0026601E">
            <w:pPr>
              <w:rPr>
                <w:highlight w:val="lightGray"/>
              </w:rPr>
            </w:pPr>
            <w:r w:rsidRPr="003C4FD2">
              <w:t>10m3</w:t>
            </w:r>
          </w:p>
        </w:tc>
        <w:tc>
          <w:tcPr>
            <w:tcW w:w="1417" w:type="dxa"/>
          </w:tcPr>
          <w:p w14:paraId="40EE221B" w14:textId="77777777" w:rsidR="00840ECF" w:rsidRPr="001C5DAB" w:rsidRDefault="00840ECF" w:rsidP="0026601E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0A9F4259" w14:textId="77777777" w:rsidR="00840ECF" w:rsidRPr="001C5DAB" w:rsidRDefault="00840ECF" w:rsidP="0026601E">
            <w:pPr>
              <w:rPr>
                <w:highlight w:val="lightGray"/>
              </w:rPr>
            </w:pPr>
            <w:r>
              <w:rPr>
                <w:highlight w:val="lightGray"/>
              </w:rPr>
              <w:t>20</w:t>
            </w:r>
          </w:p>
        </w:tc>
        <w:tc>
          <w:tcPr>
            <w:tcW w:w="1694" w:type="dxa"/>
          </w:tcPr>
          <w:p w14:paraId="1AC11053" w14:textId="77777777" w:rsidR="00840ECF" w:rsidRPr="001C5DAB" w:rsidRDefault="00840ECF" w:rsidP="0026601E">
            <w:pPr>
              <w:rPr>
                <w:highlight w:val="lightGray"/>
              </w:rPr>
            </w:pPr>
          </w:p>
        </w:tc>
      </w:tr>
      <w:tr w:rsidR="00840ECF" w:rsidRPr="001C5DAB" w14:paraId="21AC2C8C" w14:textId="77777777" w:rsidTr="0026601E">
        <w:tc>
          <w:tcPr>
            <w:tcW w:w="2830" w:type="dxa"/>
            <w:shd w:val="clear" w:color="auto" w:fill="BFBFBF" w:themeFill="background1" w:themeFillShade="BF"/>
          </w:tcPr>
          <w:p w14:paraId="29907125" w14:textId="77777777" w:rsidR="00840ECF" w:rsidRPr="001C5DAB" w:rsidRDefault="00840ECF" w:rsidP="0026601E">
            <w:pPr>
              <w:rPr>
                <w:highlight w:val="lightGray"/>
              </w:rPr>
            </w:pPr>
            <w:r w:rsidRPr="003C4FD2">
              <w:t>Feiebil med vann og oppsug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25515882" w14:textId="77777777" w:rsidR="00840ECF" w:rsidRPr="001C5DAB" w:rsidRDefault="00840ECF" w:rsidP="0026601E">
            <w:pPr>
              <w:rPr>
                <w:highlight w:val="lightGray"/>
              </w:rPr>
            </w:pPr>
          </w:p>
        </w:tc>
        <w:tc>
          <w:tcPr>
            <w:tcW w:w="1417" w:type="dxa"/>
          </w:tcPr>
          <w:p w14:paraId="3CBD3251" w14:textId="77777777" w:rsidR="00840ECF" w:rsidRPr="001C5DAB" w:rsidRDefault="00840ECF" w:rsidP="0026601E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41402504" w14:textId="77777777" w:rsidR="00840ECF" w:rsidRPr="001C5DAB" w:rsidRDefault="00840ECF" w:rsidP="0026601E">
            <w:pPr>
              <w:rPr>
                <w:highlight w:val="lightGray"/>
              </w:rPr>
            </w:pPr>
            <w:r>
              <w:rPr>
                <w:highlight w:val="lightGray"/>
              </w:rPr>
              <w:t>20</w:t>
            </w:r>
          </w:p>
        </w:tc>
        <w:tc>
          <w:tcPr>
            <w:tcW w:w="1694" w:type="dxa"/>
          </w:tcPr>
          <w:p w14:paraId="54D8F141" w14:textId="77777777" w:rsidR="00840ECF" w:rsidRPr="001C5DAB" w:rsidRDefault="00840ECF" w:rsidP="0026601E">
            <w:pPr>
              <w:rPr>
                <w:highlight w:val="lightGray"/>
              </w:rPr>
            </w:pPr>
          </w:p>
        </w:tc>
      </w:tr>
      <w:tr w:rsidR="00840ECF" w:rsidRPr="001C5DAB" w14:paraId="2045E842" w14:textId="77777777" w:rsidTr="0026601E">
        <w:tc>
          <w:tcPr>
            <w:tcW w:w="2830" w:type="dxa"/>
            <w:shd w:val="clear" w:color="auto" w:fill="BFBFBF" w:themeFill="background1" w:themeFillShade="BF"/>
          </w:tcPr>
          <w:p w14:paraId="6535B9D8" w14:textId="77777777" w:rsidR="00840ECF" w:rsidRPr="001C5DAB" w:rsidRDefault="00840ECF" w:rsidP="0026601E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59277C24" w14:textId="77777777" w:rsidR="00840ECF" w:rsidRPr="001C5DAB" w:rsidRDefault="00840ECF" w:rsidP="0026601E">
            <w:pPr>
              <w:rPr>
                <w:highlight w:val="lightGray"/>
              </w:rPr>
            </w:pPr>
          </w:p>
        </w:tc>
        <w:tc>
          <w:tcPr>
            <w:tcW w:w="1417" w:type="dxa"/>
          </w:tcPr>
          <w:p w14:paraId="5AD267C3" w14:textId="77777777" w:rsidR="00840ECF" w:rsidRPr="001C5DAB" w:rsidRDefault="00840ECF" w:rsidP="0026601E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54E39940" w14:textId="77777777" w:rsidR="00840ECF" w:rsidRPr="001C5DAB" w:rsidRDefault="00840ECF" w:rsidP="0026601E">
            <w:pPr>
              <w:rPr>
                <w:highlight w:val="lightGray"/>
              </w:rPr>
            </w:pPr>
          </w:p>
        </w:tc>
        <w:tc>
          <w:tcPr>
            <w:tcW w:w="1694" w:type="dxa"/>
          </w:tcPr>
          <w:p w14:paraId="3A7B1E4B" w14:textId="77777777" w:rsidR="00840ECF" w:rsidRPr="001C5DAB" w:rsidRDefault="00840ECF" w:rsidP="0026601E">
            <w:pPr>
              <w:rPr>
                <w:highlight w:val="lightGray"/>
              </w:rPr>
            </w:pPr>
          </w:p>
        </w:tc>
      </w:tr>
      <w:tr w:rsidR="00840ECF" w:rsidRPr="001C5DAB" w14:paraId="5994838B" w14:textId="77777777" w:rsidTr="0026601E">
        <w:tc>
          <w:tcPr>
            <w:tcW w:w="8777" w:type="dxa"/>
            <w:gridSpan w:val="5"/>
          </w:tcPr>
          <w:p w14:paraId="34EBEA9E" w14:textId="77777777" w:rsidR="00840ECF" w:rsidRPr="001C5DAB" w:rsidRDefault="00840ECF" w:rsidP="0026601E">
            <w:pPr>
              <w:rPr>
                <w:b/>
                <w:bCs/>
                <w:highlight w:val="lightGray"/>
              </w:rPr>
            </w:pPr>
            <w:r w:rsidRPr="001C5DAB">
              <w:rPr>
                <w:b/>
                <w:bCs/>
              </w:rPr>
              <w:t>Maskiner eksklusiv fører:</w:t>
            </w:r>
          </w:p>
        </w:tc>
      </w:tr>
      <w:tr w:rsidR="00840ECF" w:rsidRPr="001C5DAB" w14:paraId="795DF376" w14:textId="77777777" w:rsidTr="0026601E">
        <w:tc>
          <w:tcPr>
            <w:tcW w:w="2830" w:type="dxa"/>
            <w:shd w:val="clear" w:color="auto" w:fill="BFBFBF" w:themeFill="background1" w:themeFillShade="BF"/>
          </w:tcPr>
          <w:p w14:paraId="318744A9" w14:textId="77777777" w:rsidR="00840ECF" w:rsidRPr="001C5DAB" w:rsidRDefault="00840ECF" w:rsidP="0026601E">
            <w:pPr>
              <w:rPr>
                <w:highlight w:val="lightGray"/>
              </w:rPr>
            </w:pPr>
            <w:r w:rsidRPr="00D82B93">
              <w:t>Lift-sakselift (Elektrisk)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2D61E714" w14:textId="77777777" w:rsidR="00840ECF" w:rsidRPr="001C5DAB" w:rsidRDefault="00840ECF" w:rsidP="0026601E">
            <w:pPr>
              <w:rPr>
                <w:highlight w:val="lightGray"/>
              </w:rPr>
            </w:pPr>
          </w:p>
        </w:tc>
        <w:tc>
          <w:tcPr>
            <w:tcW w:w="1417" w:type="dxa"/>
          </w:tcPr>
          <w:p w14:paraId="1FEAC262" w14:textId="77777777" w:rsidR="00840ECF" w:rsidRPr="001C5DAB" w:rsidRDefault="00840ECF" w:rsidP="0026601E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0C2FF475" w14:textId="77777777" w:rsidR="00840ECF" w:rsidRPr="001C5DAB" w:rsidRDefault="00840ECF" w:rsidP="0026601E">
            <w:pPr>
              <w:rPr>
                <w:highlight w:val="lightGray"/>
              </w:rPr>
            </w:pPr>
            <w:r>
              <w:rPr>
                <w:highlight w:val="lightGray"/>
              </w:rPr>
              <w:t>50</w:t>
            </w:r>
          </w:p>
        </w:tc>
        <w:tc>
          <w:tcPr>
            <w:tcW w:w="1694" w:type="dxa"/>
          </w:tcPr>
          <w:p w14:paraId="26C1F197" w14:textId="77777777" w:rsidR="00840ECF" w:rsidRPr="001C5DAB" w:rsidRDefault="00840ECF" w:rsidP="0026601E">
            <w:pPr>
              <w:rPr>
                <w:highlight w:val="lightGray"/>
              </w:rPr>
            </w:pPr>
          </w:p>
        </w:tc>
      </w:tr>
      <w:tr w:rsidR="00840ECF" w:rsidRPr="001C5DAB" w14:paraId="506692B5" w14:textId="77777777" w:rsidTr="0026601E">
        <w:tc>
          <w:tcPr>
            <w:tcW w:w="2830" w:type="dxa"/>
            <w:shd w:val="clear" w:color="auto" w:fill="BFBFBF" w:themeFill="background1" w:themeFillShade="BF"/>
          </w:tcPr>
          <w:p w14:paraId="2451EC42" w14:textId="77777777" w:rsidR="00840ECF" w:rsidRPr="001C5DAB" w:rsidRDefault="00840ECF" w:rsidP="0026601E">
            <w:pPr>
              <w:rPr>
                <w:highlight w:val="lightGray"/>
              </w:rPr>
            </w:pPr>
            <w:r w:rsidRPr="003C4FD2">
              <w:t>Asfaltkutter/betongkutter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75E15326" w14:textId="77777777" w:rsidR="00840ECF" w:rsidRPr="001C5DAB" w:rsidRDefault="00840ECF" w:rsidP="0026601E">
            <w:pPr>
              <w:rPr>
                <w:highlight w:val="lightGray"/>
              </w:rPr>
            </w:pPr>
          </w:p>
        </w:tc>
        <w:tc>
          <w:tcPr>
            <w:tcW w:w="1417" w:type="dxa"/>
          </w:tcPr>
          <w:p w14:paraId="603FDB54" w14:textId="77777777" w:rsidR="00840ECF" w:rsidRPr="001C5DAB" w:rsidRDefault="00840ECF" w:rsidP="0026601E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0CCE0F8B" w14:textId="77777777" w:rsidR="00840ECF" w:rsidRPr="001C5DAB" w:rsidRDefault="00840ECF" w:rsidP="0026601E">
            <w:pPr>
              <w:rPr>
                <w:highlight w:val="lightGray"/>
              </w:rPr>
            </w:pPr>
            <w:r>
              <w:rPr>
                <w:highlight w:val="lightGray"/>
              </w:rPr>
              <w:t>20</w:t>
            </w:r>
          </w:p>
        </w:tc>
        <w:tc>
          <w:tcPr>
            <w:tcW w:w="1694" w:type="dxa"/>
          </w:tcPr>
          <w:p w14:paraId="5836FBCB" w14:textId="77777777" w:rsidR="00840ECF" w:rsidRPr="001C5DAB" w:rsidRDefault="00840ECF" w:rsidP="0026601E">
            <w:pPr>
              <w:rPr>
                <w:highlight w:val="lightGray"/>
              </w:rPr>
            </w:pPr>
          </w:p>
        </w:tc>
      </w:tr>
      <w:tr w:rsidR="00840ECF" w:rsidRPr="001C5DAB" w14:paraId="251208FD" w14:textId="77777777" w:rsidTr="0026601E">
        <w:tc>
          <w:tcPr>
            <w:tcW w:w="2830" w:type="dxa"/>
            <w:shd w:val="clear" w:color="auto" w:fill="BFBFBF" w:themeFill="background1" w:themeFillShade="BF"/>
          </w:tcPr>
          <w:p w14:paraId="0A16FC2E" w14:textId="77777777" w:rsidR="00840ECF" w:rsidRPr="001C5DAB" w:rsidRDefault="00840ECF" w:rsidP="0026601E">
            <w:pPr>
              <w:rPr>
                <w:highlight w:val="lightGray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ED51CB2" w14:textId="77777777" w:rsidR="00840ECF" w:rsidRPr="001C5DAB" w:rsidRDefault="00840ECF" w:rsidP="0026601E">
            <w:pPr>
              <w:rPr>
                <w:highlight w:val="lightGray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0BAA40B" w14:textId="77777777" w:rsidR="00840ECF" w:rsidRPr="001C5DAB" w:rsidRDefault="00840ECF" w:rsidP="0026601E">
            <w:pPr>
              <w:rPr>
                <w:highlight w:val="lightGray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5334097F" w14:textId="77777777" w:rsidR="00840ECF" w:rsidRPr="001C5DAB" w:rsidRDefault="00840ECF" w:rsidP="0026601E">
            <w:pPr>
              <w:rPr>
                <w:highlight w:val="lightGray"/>
              </w:rPr>
            </w:pPr>
          </w:p>
        </w:tc>
        <w:tc>
          <w:tcPr>
            <w:tcW w:w="1694" w:type="dxa"/>
          </w:tcPr>
          <w:p w14:paraId="0E5D1C44" w14:textId="77777777" w:rsidR="00840ECF" w:rsidRPr="001C5DAB" w:rsidRDefault="00840ECF" w:rsidP="0026601E">
            <w:pPr>
              <w:rPr>
                <w:highlight w:val="lightGray"/>
              </w:rPr>
            </w:pPr>
          </w:p>
        </w:tc>
      </w:tr>
      <w:tr w:rsidR="00840ECF" w:rsidRPr="001C5DAB" w14:paraId="190542D5" w14:textId="77777777" w:rsidTr="0026601E">
        <w:trPr>
          <w:trHeight w:val="644"/>
        </w:trPr>
        <w:tc>
          <w:tcPr>
            <w:tcW w:w="7083" w:type="dxa"/>
            <w:gridSpan w:val="4"/>
          </w:tcPr>
          <w:p w14:paraId="3FEF92CC" w14:textId="77777777" w:rsidR="00840ECF" w:rsidRPr="001C5DAB" w:rsidRDefault="00840ECF" w:rsidP="0026601E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Sum maskiner: (overføres til Sum mannskap og maskiner)</w:t>
            </w:r>
          </w:p>
          <w:p w14:paraId="64DF817C" w14:textId="77777777" w:rsidR="00840ECF" w:rsidRPr="001C5DAB" w:rsidRDefault="00840ECF" w:rsidP="0026601E">
            <w:pPr>
              <w:rPr>
                <w:b/>
                <w:bCs/>
              </w:rPr>
            </w:pPr>
          </w:p>
        </w:tc>
        <w:tc>
          <w:tcPr>
            <w:tcW w:w="1694" w:type="dxa"/>
          </w:tcPr>
          <w:p w14:paraId="6D776908" w14:textId="77777777" w:rsidR="00840ECF" w:rsidRPr="001C5DAB" w:rsidRDefault="00840ECF" w:rsidP="0026601E">
            <w:pPr>
              <w:rPr>
                <w:highlight w:val="lightGray"/>
              </w:rPr>
            </w:pPr>
          </w:p>
        </w:tc>
      </w:tr>
      <w:bookmarkEnd w:id="135"/>
    </w:tbl>
    <w:p w14:paraId="79E1A0A5" w14:textId="77777777" w:rsidR="00840ECF" w:rsidRDefault="00840ECF" w:rsidP="00840ECF"/>
    <w:p w14:paraId="5FDCCDC7" w14:textId="77777777" w:rsidR="00840ECF" w:rsidRDefault="00840ECF" w:rsidP="00840ECF"/>
    <w:p w14:paraId="34CF449A" w14:textId="77777777" w:rsidR="00840ECF" w:rsidRPr="001C5DAB" w:rsidRDefault="00840ECF" w:rsidP="00840ECF"/>
    <w:p w14:paraId="0E87A4B6" w14:textId="77777777" w:rsidR="00840ECF" w:rsidRPr="001C5DAB" w:rsidRDefault="00840ECF" w:rsidP="00840ECF">
      <w:pPr>
        <w:pStyle w:val="Overskrift4"/>
        <w:numPr>
          <w:ilvl w:val="3"/>
          <w:numId w:val="37"/>
        </w:numPr>
      </w:pPr>
      <w:r w:rsidRPr="001C5DAB">
        <w:t>Timepriser samhandlingsfase</w:t>
      </w:r>
    </w:p>
    <w:p w14:paraId="04C688A7" w14:textId="77777777" w:rsidR="00840ECF" w:rsidRPr="001C5DAB" w:rsidRDefault="00840ECF" w:rsidP="00840EC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65"/>
        <w:gridCol w:w="1799"/>
        <w:gridCol w:w="1214"/>
        <w:gridCol w:w="1699"/>
      </w:tblGrid>
      <w:tr w:rsidR="00840ECF" w:rsidRPr="001C5DAB" w14:paraId="6AE0D1E5" w14:textId="77777777" w:rsidTr="0026601E">
        <w:tc>
          <w:tcPr>
            <w:tcW w:w="4068" w:type="dxa"/>
          </w:tcPr>
          <w:p w14:paraId="4F751A6D" w14:textId="77777777" w:rsidR="00840ECF" w:rsidRPr="001C5DAB" w:rsidRDefault="00840ECF" w:rsidP="0026601E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Timepriser knyttet til samhandlings- og utviklingsfasen</w:t>
            </w:r>
          </w:p>
        </w:tc>
        <w:tc>
          <w:tcPr>
            <w:tcW w:w="1800" w:type="dxa"/>
          </w:tcPr>
          <w:p w14:paraId="5A83A46F" w14:textId="77777777" w:rsidR="00840ECF" w:rsidRPr="001C5DAB" w:rsidRDefault="00840ECF" w:rsidP="0026601E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Timepris</w:t>
            </w:r>
          </w:p>
          <w:p w14:paraId="07481231" w14:textId="77777777" w:rsidR="00840ECF" w:rsidRPr="001C5DAB" w:rsidRDefault="00840ECF" w:rsidP="0026601E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Kr/time</w:t>
            </w:r>
          </w:p>
        </w:tc>
        <w:tc>
          <w:tcPr>
            <w:tcW w:w="1215" w:type="dxa"/>
          </w:tcPr>
          <w:p w14:paraId="72EE896F" w14:textId="77777777" w:rsidR="00840ECF" w:rsidRPr="001C5DAB" w:rsidRDefault="00840ECF" w:rsidP="0026601E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Timer</w:t>
            </w:r>
          </w:p>
        </w:tc>
        <w:tc>
          <w:tcPr>
            <w:tcW w:w="1701" w:type="dxa"/>
          </w:tcPr>
          <w:p w14:paraId="441B6AE6" w14:textId="77777777" w:rsidR="00840ECF" w:rsidRPr="001C5DAB" w:rsidRDefault="00840ECF" w:rsidP="0026601E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Sum pris</w:t>
            </w:r>
          </w:p>
        </w:tc>
      </w:tr>
      <w:tr w:rsidR="00840ECF" w:rsidRPr="001C5DAB" w14:paraId="06A568C3" w14:textId="77777777" w:rsidTr="0026601E">
        <w:tc>
          <w:tcPr>
            <w:tcW w:w="4068" w:type="dxa"/>
            <w:shd w:val="clear" w:color="auto" w:fill="C0C0C0"/>
          </w:tcPr>
          <w:p w14:paraId="4DE11DF3" w14:textId="77777777" w:rsidR="00840ECF" w:rsidRPr="001C5DAB" w:rsidRDefault="00840ECF" w:rsidP="0026601E">
            <w:r>
              <w:t>Mannskap</w:t>
            </w:r>
          </w:p>
          <w:p w14:paraId="5046D283" w14:textId="77777777" w:rsidR="00840ECF" w:rsidRPr="001C5DAB" w:rsidRDefault="00840ECF" w:rsidP="0026601E"/>
        </w:tc>
        <w:tc>
          <w:tcPr>
            <w:tcW w:w="1800" w:type="dxa"/>
            <w:vAlign w:val="center"/>
          </w:tcPr>
          <w:p w14:paraId="4806C042" w14:textId="77777777" w:rsidR="00840ECF" w:rsidRPr="001C5DAB" w:rsidRDefault="00840ECF" w:rsidP="0026601E"/>
        </w:tc>
        <w:tc>
          <w:tcPr>
            <w:tcW w:w="1215" w:type="dxa"/>
            <w:shd w:val="clear" w:color="auto" w:fill="C0C0C0"/>
            <w:vAlign w:val="center"/>
          </w:tcPr>
          <w:p w14:paraId="460A878E" w14:textId="77777777" w:rsidR="00840ECF" w:rsidRPr="001C5DAB" w:rsidRDefault="00840ECF" w:rsidP="0026601E">
            <w:r>
              <w:t>50</w:t>
            </w:r>
          </w:p>
        </w:tc>
        <w:tc>
          <w:tcPr>
            <w:tcW w:w="1701" w:type="dxa"/>
            <w:vAlign w:val="center"/>
          </w:tcPr>
          <w:p w14:paraId="1CFF3BCA" w14:textId="77777777" w:rsidR="00840ECF" w:rsidRPr="001C5DAB" w:rsidRDefault="00840ECF" w:rsidP="0026601E"/>
        </w:tc>
      </w:tr>
      <w:tr w:rsidR="00840ECF" w:rsidRPr="001C5DAB" w14:paraId="4273E555" w14:textId="77777777" w:rsidTr="0026601E">
        <w:trPr>
          <w:cantSplit/>
          <w:trHeight w:val="268"/>
        </w:trPr>
        <w:tc>
          <w:tcPr>
            <w:tcW w:w="708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12B0B30B" w14:textId="77777777" w:rsidR="00840ECF" w:rsidRPr="001C5DAB" w:rsidRDefault="00840ECF" w:rsidP="0026601E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Sum samhandlingsfase: (overføres til Sum mannskap og maskiner)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FD17B4C" w14:textId="77777777" w:rsidR="00840ECF" w:rsidRPr="001C5DAB" w:rsidRDefault="00840ECF" w:rsidP="0026601E"/>
        </w:tc>
      </w:tr>
    </w:tbl>
    <w:p w14:paraId="7331B5BB" w14:textId="77777777" w:rsidR="00840ECF" w:rsidRPr="001C5DAB" w:rsidRDefault="00840ECF" w:rsidP="00840ECF"/>
    <w:p w14:paraId="5515CE8E" w14:textId="77777777" w:rsidR="00840ECF" w:rsidRPr="001C5DAB" w:rsidRDefault="00840ECF" w:rsidP="00840ECF">
      <w:pPr>
        <w:pStyle w:val="Overskrift4"/>
        <w:numPr>
          <w:ilvl w:val="3"/>
          <w:numId w:val="37"/>
        </w:numPr>
      </w:pPr>
      <w:r w:rsidRPr="001C5DAB">
        <w:t>Sum mannskap og maskiner</w:t>
      </w:r>
    </w:p>
    <w:p w14:paraId="40A1EEBC" w14:textId="77777777" w:rsidR="00840ECF" w:rsidRPr="001C5DAB" w:rsidRDefault="00840ECF" w:rsidP="00840EC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78"/>
        <w:gridCol w:w="1699"/>
      </w:tblGrid>
      <w:tr w:rsidR="00840ECF" w:rsidRPr="001C5DAB" w14:paraId="6A5A92E1" w14:textId="77777777" w:rsidTr="0026601E">
        <w:tc>
          <w:tcPr>
            <w:tcW w:w="7083" w:type="dxa"/>
          </w:tcPr>
          <w:p w14:paraId="1F507146" w14:textId="77777777" w:rsidR="00840ECF" w:rsidRPr="001C5DAB" w:rsidRDefault="00840ECF" w:rsidP="0026601E">
            <w:r w:rsidRPr="001C5DAB">
              <w:t>Sum mannskap, eksklusivt overtidstillegg</w:t>
            </w:r>
          </w:p>
          <w:p w14:paraId="6C164F23" w14:textId="77777777" w:rsidR="00840ECF" w:rsidRPr="001C5DAB" w:rsidRDefault="00840ECF" w:rsidP="0026601E"/>
        </w:tc>
        <w:tc>
          <w:tcPr>
            <w:tcW w:w="1701" w:type="dxa"/>
            <w:vAlign w:val="center"/>
          </w:tcPr>
          <w:p w14:paraId="2EE6E136" w14:textId="77777777" w:rsidR="00840ECF" w:rsidRPr="001C5DAB" w:rsidRDefault="00840ECF" w:rsidP="0026601E"/>
        </w:tc>
      </w:tr>
      <w:tr w:rsidR="00840ECF" w:rsidRPr="001C5DAB" w14:paraId="6A78376D" w14:textId="77777777" w:rsidTr="0026601E">
        <w:tc>
          <w:tcPr>
            <w:tcW w:w="7083" w:type="dxa"/>
          </w:tcPr>
          <w:p w14:paraId="2FC1BFC5" w14:textId="77777777" w:rsidR="00840ECF" w:rsidRPr="001C5DAB" w:rsidRDefault="00840ECF" w:rsidP="0026601E">
            <w:r w:rsidRPr="001C5DAB">
              <w:t>Sum overtidstillegg</w:t>
            </w:r>
          </w:p>
          <w:p w14:paraId="36E6AFF9" w14:textId="77777777" w:rsidR="00840ECF" w:rsidRPr="001C5DAB" w:rsidRDefault="00840ECF" w:rsidP="0026601E"/>
        </w:tc>
        <w:tc>
          <w:tcPr>
            <w:tcW w:w="1701" w:type="dxa"/>
            <w:vAlign w:val="center"/>
          </w:tcPr>
          <w:p w14:paraId="4AF9C144" w14:textId="77777777" w:rsidR="00840ECF" w:rsidRPr="001C5DAB" w:rsidRDefault="00840ECF" w:rsidP="0026601E"/>
        </w:tc>
      </w:tr>
      <w:tr w:rsidR="00840ECF" w:rsidRPr="001C5DAB" w14:paraId="2067DE68" w14:textId="77777777" w:rsidTr="0026601E">
        <w:tc>
          <w:tcPr>
            <w:tcW w:w="7083" w:type="dxa"/>
          </w:tcPr>
          <w:p w14:paraId="20F335C1" w14:textId="77777777" w:rsidR="00840ECF" w:rsidRPr="001C5DAB" w:rsidRDefault="00840ECF" w:rsidP="0026601E">
            <w:r w:rsidRPr="001C5DAB">
              <w:t>Sum maskiner</w:t>
            </w:r>
          </w:p>
          <w:p w14:paraId="2D61E8D5" w14:textId="77777777" w:rsidR="00840ECF" w:rsidRPr="001C5DAB" w:rsidRDefault="00840ECF" w:rsidP="0026601E"/>
        </w:tc>
        <w:tc>
          <w:tcPr>
            <w:tcW w:w="1701" w:type="dxa"/>
            <w:vAlign w:val="center"/>
          </w:tcPr>
          <w:p w14:paraId="202E044E" w14:textId="77777777" w:rsidR="00840ECF" w:rsidRPr="001C5DAB" w:rsidRDefault="00840ECF" w:rsidP="0026601E"/>
        </w:tc>
      </w:tr>
      <w:tr w:rsidR="00840ECF" w:rsidRPr="001C5DAB" w14:paraId="063A37FC" w14:textId="77777777" w:rsidTr="0026601E">
        <w:trPr>
          <w:trHeight w:val="566"/>
        </w:trPr>
        <w:tc>
          <w:tcPr>
            <w:tcW w:w="7083" w:type="dxa"/>
            <w:tcBorders>
              <w:bottom w:val="single" w:sz="4" w:space="0" w:color="auto"/>
            </w:tcBorders>
          </w:tcPr>
          <w:p w14:paraId="4BCC0CDA" w14:textId="77777777" w:rsidR="00840ECF" w:rsidRPr="001C5DAB" w:rsidRDefault="00840ECF" w:rsidP="0026601E">
            <w:r w:rsidRPr="001C5DAB">
              <w:t>Sum samhandlingsfase</w:t>
            </w:r>
          </w:p>
          <w:p w14:paraId="6E15F590" w14:textId="77777777" w:rsidR="00840ECF" w:rsidRPr="001C5DAB" w:rsidRDefault="00840ECF" w:rsidP="0026601E"/>
        </w:tc>
        <w:tc>
          <w:tcPr>
            <w:tcW w:w="1701" w:type="dxa"/>
            <w:vAlign w:val="center"/>
          </w:tcPr>
          <w:p w14:paraId="5B7A8481" w14:textId="77777777" w:rsidR="00840ECF" w:rsidRPr="001C5DAB" w:rsidRDefault="00840ECF" w:rsidP="0026601E"/>
        </w:tc>
      </w:tr>
      <w:tr w:rsidR="00840ECF" w:rsidRPr="001C5DAB" w14:paraId="71E6F75E" w14:textId="77777777" w:rsidTr="0026601E">
        <w:tc>
          <w:tcPr>
            <w:tcW w:w="7083" w:type="dxa"/>
            <w:tcBorders>
              <w:left w:val="single" w:sz="4" w:space="0" w:color="auto"/>
              <w:bottom w:val="single" w:sz="4" w:space="0" w:color="auto"/>
            </w:tcBorders>
          </w:tcPr>
          <w:p w14:paraId="02828057" w14:textId="77777777" w:rsidR="00840ECF" w:rsidRPr="001C5DAB" w:rsidRDefault="00840ECF" w:rsidP="0026601E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Sum mannskap og maskiner</w:t>
            </w:r>
          </w:p>
          <w:p w14:paraId="63822926" w14:textId="77777777" w:rsidR="00840ECF" w:rsidRPr="001C5DAB" w:rsidRDefault="00840ECF" w:rsidP="0026601E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Overføres til E2 punkt 3 Tilbudsskjema</w:t>
            </w:r>
          </w:p>
          <w:p w14:paraId="137182B5" w14:textId="77777777" w:rsidR="00840ECF" w:rsidRPr="001C5DAB" w:rsidRDefault="00840ECF" w:rsidP="0026601E">
            <w:pPr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04B01374" w14:textId="77777777" w:rsidR="00840ECF" w:rsidRPr="001C5DAB" w:rsidRDefault="00840ECF" w:rsidP="0026601E"/>
        </w:tc>
      </w:tr>
    </w:tbl>
    <w:p w14:paraId="44ACD420" w14:textId="77777777" w:rsidR="00840ECF" w:rsidRPr="001C5DAB" w:rsidRDefault="00840ECF" w:rsidP="00840ECF">
      <w:r w:rsidRPr="001C5DAB">
        <w:br w:type="page"/>
      </w:r>
    </w:p>
    <w:p w14:paraId="35529695" w14:textId="77777777" w:rsidR="00840ECF" w:rsidRPr="001C5DAB" w:rsidRDefault="00840ECF" w:rsidP="00840ECF">
      <w:pPr>
        <w:pStyle w:val="Overskrift3"/>
        <w:numPr>
          <w:ilvl w:val="2"/>
          <w:numId w:val="37"/>
        </w:numPr>
      </w:pPr>
      <w:bookmarkStart w:id="136" w:name="_E5_Tilbudsskjema"/>
      <w:bookmarkStart w:id="137" w:name="_Toc216682285"/>
      <w:bookmarkEnd w:id="136"/>
      <w:r w:rsidRPr="001C5DAB">
        <w:lastRenderedPageBreak/>
        <w:t>Tilbudsskjema</w:t>
      </w:r>
      <w:bookmarkEnd w:id="137"/>
    </w:p>
    <w:p w14:paraId="3C67AC7E" w14:textId="77777777" w:rsidR="00840ECF" w:rsidRPr="001C5DAB" w:rsidRDefault="00840ECF" w:rsidP="00840ECF"/>
    <w:tbl>
      <w:tblPr>
        <w:tblW w:w="0" w:type="auto"/>
        <w:tblLook w:val="0000" w:firstRow="0" w:lastRow="0" w:firstColumn="0" w:lastColumn="0" w:noHBand="0" w:noVBand="0"/>
      </w:tblPr>
      <w:tblGrid>
        <w:gridCol w:w="1835"/>
        <w:gridCol w:w="4456"/>
        <w:gridCol w:w="425"/>
        <w:gridCol w:w="2071"/>
      </w:tblGrid>
      <w:tr w:rsidR="00840ECF" w:rsidRPr="001C5DAB" w14:paraId="40FEFDE4" w14:textId="77777777" w:rsidTr="0026601E">
        <w:trPr>
          <w:cantSplit/>
          <w:trHeight w:val="397"/>
        </w:trPr>
        <w:tc>
          <w:tcPr>
            <w:tcW w:w="1843" w:type="dxa"/>
            <w:vAlign w:val="center"/>
          </w:tcPr>
          <w:p w14:paraId="705139DC" w14:textId="77777777" w:rsidR="00840ECF" w:rsidRPr="001C5DAB" w:rsidRDefault="00840ECF" w:rsidP="0026601E">
            <w:pPr>
              <w:rPr>
                <w:highlight w:val="lightGray"/>
              </w:rPr>
            </w:pPr>
            <w:r w:rsidRPr="001C5DAB">
              <w:rPr>
                <w:highlight w:val="lightGray"/>
              </w:rPr>
              <w:t>Hovedprosess 1</w:t>
            </w:r>
          </w:p>
        </w:tc>
        <w:tc>
          <w:tcPr>
            <w:tcW w:w="4536" w:type="dxa"/>
            <w:vAlign w:val="center"/>
          </w:tcPr>
          <w:p w14:paraId="77258FD3" w14:textId="77777777" w:rsidR="00840ECF" w:rsidRPr="001C5DAB" w:rsidRDefault="00840ECF" w:rsidP="0026601E">
            <w:pPr>
              <w:rPr>
                <w:highlight w:val="lightGray"/>
              </w:rPr>
            </w:pPr>
            <w:r w:rsidRPr="001C5DAB">
              <w:rPr>
                <w:highlight w:val="lightGray"/>
              </w:rPr>
              <w:t>Forberedende tiltak og generelle kostnader</w:t>
            </w:r>
          </w:p>
        </w:tc>
        <w:tc>
          <w:tcPr>
            <w:tcW w:w="425" w:type="dxa"/>
            <w:vAlign w:val="center"/>
          </w:tcPr>
          <w:p w14:paraId="770B88DC" w14:textId="77777777" w:rsidR="00840ECF" w:rsidRPr="001C5DAB" w:rsidRDefault="00840ECF" w:rsidP="0026601E">
            <w:r w:rsidRPr="001C5DAB">
              <w:t>kr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vAlign w:val="center"/>
          </w:tcPr>
          <w:p w14:paraId="108E5FD4" w14:textId="77777777" w:rsidR="00840ECF" w:rsidRPr="001C5DAB" w:rsidRDefault="00840ECF" w:rsidP="0026601E"/>
        </w:tc>
      </w:tr>
      <w:tr w:rsidR="00840ECF" w:rsidRPr="001C5DAB" w14:paraId="4487ADA9" w14:textId="77777777" w:rsidTr="0026601E">
        <w:trPr>
          <w:cantSplit/>
          <w:trHeight w:val="397"/>
        </w:trPr>
        <w:tc>
          <w:tcPr>
            <w:tcW w:w="1843" w:type="dxa"/>
            <w:vAlign w:val="center"/>
          </w:tcPr>
          <w:p w14:paraId="115EDE4F" w14:textId="77777777" w:rsidR="00840ECF" w:rsidRPr="001C5DAB" w:rsidRDefault="00840ECF" w:rsidP="0026601E">
            <w:pPr>
              <w:rPr>
                <w:highlight w:val="lightGray"/>
              </w:rPr>
            </w:pPr>
            <w:r w:rsidRPr="001C5DAB">
              <w:rPr>
                <w:highlight w:val="lightGray"/>
              </w:rPr>
              <w:t>Hovedprosess 2</w:t>
            </w:r>
          </w:p>
        </w:tc>
        <w:tc>
          <w:tcPr>
            <w:tcW w:w="4536" w:type="dxa"/>
            <w:vAlign w:val="center"/>
          </w:tcPr>
          <w:p w14:paraId="7F83454D" w14:textId="77777777" w:rsidR="00840ECF" w:rsidRPr="001C5DAB" w:rsidRDefault="00840ECF" w:rsidP="0026601E">
            <w:pPr>
              <w:rPr>
                <w:highlight w:val="lightGray"/>
              </w:rPr>
            </w:pPr>
            <w:r w:rsidRPr="001C5DAB">
              <w:rPr>
                <w:highlight w:val="lightGray"/>
              </w:rPr>
              <w:t>Sprengning og masseflytting</w:t>
            </w:r>
          </w:p>
        </w:tc>
        <w:tc>
          <w:tcPr>
            <w:tcW w:w="425" w:type="dxa"/>
            <w:vAlign w:val="center"/>
          </w:tcPr>
          <w:p w14:paraId="6A069B8C" w14:textId="77777777" w:rsidR="00840ECF" w:rsidRPr="001C5DAB" w:rsidRDefault="00840ECF" w:rsidP="0026601E">
            <w:r w:rsidRPr="001C5DAB">
              <w:t>kr</w:t>
            </w: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A3E60" w14:textId="77777777" w:rsidR="00840ECF" w:rsidRPr="001C5DAB" w:rsidRDefault="00840ECF" w:rsidP="0026601E"/>
        </w:tc>
      </w:tr>
      <w:tr w:rsidR="00840ECF" w:rsidRPr="001C5DAB" w14:paraId="592C2BB6" w14:textId="77777777" w:rsidTr="0026601E">
        <w:trPr>
          <w:cantSplit/>
          <w:trHeight w:val="397"/>
        </w:trPr>
        <w:tc>
          <w:tcPr>
            <w:tcW w:w="1843" w:type="dxa"/>
            <w:vAlign w:val="center"/>
          </w:tcPr>
          <w:p w14:paraId="241DFC7F" w14:textId="77777777" w:rsidR="00840ECF" w:rsidRPr="001C5DAB" w:rsidRDefault="00840ECF" w:rsidP="0026601E">
            <w:pPr>
              <w:rPr>
                <w:highlight w:val="lightGray"/>
              </w:rPr>
            </w:pPr>
            <w:r w:rsidRPr="001C5DAB">
              <w:rPr>
                <w:highlight w:val="lightGray"/>
              </w:rPr>
              <w:t>Hovedprosess 3</w:t>
            </w:r>
          </w:p>
        </w:tc>
        <w:tc>
          <w:tcPr>
            <w:tcW w:w="4536" w:type="dxa"/>
            <w:vAlign w:val="center"/>
          </w:tcPr>
          <w:p w14:paraId="2D6C4E48" w14:textId="77777777" w:rsidR="00840ECF" w:rsidRPr="001C5DAB" w:rsidRDefault="00840ECF" w:rsidP="0026601E">
            <w:pPr>
              <w:rPr>
                <w:highlight w:val="lightGray"/>
              </w:rPr>
            </w:pPr>
            <w:r w:rsidRPr="001C5DAB">
              <w:rPr>
                <w:highlight w:val="lightGray"/>
              </w:rPr>
              <w:t>Tunneler</w:t>
            </w:r>
          </w:p>
        </w:tc>
        <w:tc>
          <w:tcPr>
            <w:tcW w:w="425" w:type="dxa"/>
            <w:vAlign w:val="center"/>
          </w:tcPr>
          <w:p w14:paraId="2F03F833" w14:textId="77777777" w:rsidR="00840ECF" w:rsidRPr="001C5DAB" w:rsidRDefault="00840ECF" w:rsidP="0026601E">
            <w:r w:rsidRPr="001C5DAB">
              <w:t>kr</w:t>
            </w: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5806A" w14:textId="77777777" w:rsidR="00840ECF" w:rsidRPr="001C5DAB" w:rsidRDefault="00840ECF" w:rsidP="0026601E"/>
        </w:tc>
      </w:tr>
      <w:tr w:rsidR="00840ECF" w:rsidRPr="001C5DAB" w14:paraId="3C712A2B" w14:textId="77777777" w:rsidTr="0026601E">
        <w:trPr>
          <w:cantSplit/>
          <w:trHeight w:val="397"/>
        </w:trPr>
        <w:tc>
          <w:tcPr>
            <w:tcW w:w="1843" w:type="dxa"/>
            <w:vAlign w:val="center"/>
          </w:tcPr>
          <w:p w14:paraId="0E95D0B8" w14:textId="77777777" w:rsidR="00840ECF" w:rsidRPr="001C5DAB" w:rsidRDefault="00840ECF" w:rsidP="0026601E">
            <w:pPr>
              <w:rPr>
                <w:highlight w:val="lightGray"/>
              </w:rPr>
            </w:pPr>
            <w:r w:rsidRPr="001C5DAB">
              <w:rPr>
                <w:highlight w:val="lightGray"/>
              </w:rPr>
              <w:t>Hovedprosess 4</w:t>
            </w:r>
          </w:p>
        </w:tc>
        <w:tc>
          <w:tcPr>
            <w:tcW w:w="4536" w:type="dxa"/>
            <w:vAlign w:val="center"/>
          </w:tcPr>
          <w:p w14:paraId="2474D007" w14:textId="77777777" w:rsidR="00840ECF" w:rsidRPr="001C5DAB" w:rsidRDefault="00840ECF" w:rsidP="0026601E">
            <w:pPr>
              <w:rPr>
                <w:highlight w:val="lightGray"/>
              </w:rPr>
            </w:pPr>
            <w:r w:rsidRPr="001C5DAB">
              <w:rPr>
                <w:highlight w:val="lightGray"/>
              </w:rPr>
              <w:t>Grøfter, kummer og rør</w:t>
            </w:r>
          </w:p>
        </w:tc>
        <w:tc>
          <w:tcPr>
            <w:tcW w:w="425" w:type="dxa"/>
            <w:vAlign w:val="center"/>
          </w:tcPr>
          <w:p w14:paraId="305D6453" w14:textId="77777777" w:rsidR="00840ECF" w:rsidRPr="001C5DAB" w:rsidRDefault="00840ECF" w:rsidP="0026601E">
            <w:r w:rsidRPr="001C5DAB">
              <w:t>kr</w:t>
            </w: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E9E72" w14:textId="77777777" w:rsidR="00840ECF" w:rsidRPr="001C5DAB" w:rsidRDefault="00840ECF" w:rsidP="0026601E"/>
        </w:tc>
      </w:tr>
      <w:tr w:rsidR="00840ECF" w:rsidRPr="001C5DAB" w14:paraId="626156FA" w14:textId="77777777" w:rsidTr="0026601E">
        <w:trPr>
          <w:cantSplit/>
          <w:trHeight w:val="397"/>
        </w:trPr>
        <w:tc>
          <w:tcPr>
            <w:tcW w:w="1843" w:type="dxa"/>
            <w:vAlign w:val="center"/>
          </w:tcPr>
          <w:p w14:paraId="5C6B9AA5" w14:textId="77777777" w:rsidR="00840ECF" w:rsidRPr="001C5DAB" w:rsidRDefault="00840ECF" w:rsidP="0026601E">
            <w:pPr>
              <w:rPr>
                <w:highlight w:val="lightGray"/>
              </w:rPr>
            </w:pPr>
            <w:r w:rsidRPr="001C5DAB">
              <w:rPr>
                <w:highlight w:val="lightGray"/>
              </w:rPr>
              <w:t>Hovedprosess 5</w:t>
            </w:r>
          </w:p>
        </w:tc>
        <w:tc>
          <w:tcPr>
            <w:tcW w:w="4536" w:type="dxa"/>
            <w:vAlign w:val="center"/>
          </w:tcPr>
          <w:p w14:paraId="2718A2C8" w14:textId="77777777" w:rsidR="00840ECF" w:rsidRPr="001C5DAB" w:rsidRDefault="00840ECF" w:rsidP="0026601E">
            <w:pPr>
              <w:rPr>
                <w:highlight w:val="lightGray"/>
              </w:rPr>
            </w:pPr>
            <w:proofErr w:type="spellStart"/>
            <w:r w:rsidRPr="001C5DAB">
              <w:rPr>
                <w:highlight w:val="lightGray"/>
              </w:rPr>
              <w:t>Vegfundament</w:t>
            </w:r>
            <w:proofErr w:type="spellEnd"/>
          </w:p>
        </w:tc>
        <w:tc>
          <w:tcPr>
            <w:tcW w:w="425" w:type="dxa"/>
            <w:vAlign w:val="center"/>
          </w:tcPr>
          <w:p w14:paraId="77298947" w14:textId="77777777" w:rsidR="00840ECF" w:rsidRPr="001C5DAB" w:rsidRDefault="00840ECF" w:rsidP="0026601E">
            <w:r w:rsidRPr="001C5DAB">
              <w:t>kr</w:t>
            </w: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45298" w14:textId="77777777" w:rsidR="00840ECF" w:rsidRPr="001C5DAB" w:rsidRDefault="00840ECF" w:rsidP="0026601E"/>
        </w:tc>
      </w:tr>
      <w:tr w:rsidR="00840ECF" w:rsidRPr="001C5DAB" w14:paraId="444F0AF7" w14:textId="77777777" w:rsidTr="0026601E">
        <w:trPr>
          <w:cantSplit/>
          <w:trHeight w:val="397"/>
        </w:trPr>
        <w:tc>
          <w:tcPr>
            <w:tcW w:w="1843" w:type="dxa"/>
            <w:vAlign w:val="center"/>
          </w:tcPr>
          <w:p w14:paraId="4B5292C8" w14:textId="77777777" w:rsidR="00840ECF" w:rsidRPr="001C5DAB" w:rsidRDefault="00840ECF" w:rsidP="0026601E">
            <w:pPr>
              <w:rPr>
                <w:highlight w:val="lightGray"/>
              </w:rPr>
            </w:pPr>
            <w:r w:rsidRPr="001C5DAB">
              <w:rPr>
                <w:highlight w:val="lightGray"/>
              </w:rPr>
              <w:t>Hovedprosess 6</w:t>
            </w:r>
          </w:p>
        </w:tc>
        <w:tc>
          <w:tcPr>
            <w:tcW w:w="4536" w:type="dxa"/>
            <w:vAlign w:val="center"/>
          </w:tcPr>
          <w:p w14:paraId="39D5D3F4" w14:textId="77777777" w:rsidR="00840ECF" w:rsidRPr="001C5DAB" w:rsidRDefault="00840ECF" w:rsidP="0026601E">
            <w:pPr>
              <w:rPr>
                <w:highlight w:val="lightGray"/>
              </w:rPr>
            </w:pPr>
            <w:r w:rsidRPr="001C5DAB">
              <w:rPr>
                <w:highlight w:val="lightGray"/>
              </w:rPr>
              <w:t>Vegdekke</w:t>
            </w:r>
          </w:p>
        </w:tc>
        <w:tc>
          <w:tcPr>
            <w:tcW w:w="425" w:type="dxa"/>
            <w:vAlign w:val="center"/>
          </w:tcPr>
          <w:p w14:paraId="5B31148D" w14:textId="77777777" w:rsidR="00840ECF" w:rsidRPr="001C5DAB" w:rsidRDefault="00840ECF" w:rsidP="0026601E">
            <w:r w:rsidRPr="001C5DAB">
              <w:t>kr</w:t>
            </w: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E480F" w14:textId="77777777" w:rsidR="00840ECF" w:rsidRPr="001C5DAB" w:rsidRDefault="00840ECF" w:rsidP="0026601E"/>
        </w:tc>
      </w:tr>
      <w:tr w:rsidR="00840ECF" w:rsidRPr="001C5DAB" w14:paraId="6F5E4357" w14:textId="77777777" w:rsidTr="0026601E">
        <w:trPr>
          <w:cantSplit/>
          <w:trHeight w:val="397"/>
        </w:trPr>
        <w:tc>
          <w:tcPr>
            <w:tcW w:w="1843" w:type="dxa"/>
            <w:vAlign w:val="center"/>
          </w:tcPr>
          <w:p w14:paraId="27648351" w14:textId="77777777" w:rsidR="00840ECF" w:rsidRPr="001C5DAB" w:rsidRDefault="00840ECF" w:rsidP="0026601E">
            <w:pPr>
              <w:rPr>
                <w:highlight w:val="lightGray"/>
              </w:rPr>
            </w:pPr>
            <w:r w:rsidRPr="001C5DAB">
              <w:rPr>
                <w:highlight w:val="lightGray"/>
              </w:rPr>
              <w:t>Hovedprosess 7</w:t>
            </w:r>
          </w:p>
        </w:tc>
        <w:tc>
          <w:tcPr>
            <w:tcW w:w="4536" w:type="dxa"/>
            <w:vAlign w:val="center"/>
          </w:tcPr>
          <w:p w14:paraId="560E8F3E" w14:textId="77777777" w:rsidR="00840ECF" w:rsidRPr="001C5DAB" w:rsidRDefault="00840ECF" w:rsidP="0026601E">
            <w:pPr>
              <w:rPr>
                <w:highlight w:val="lightGray"/>
              </w:rPr>
            </w:pPr>
            <w:proofErr w:type="spellStart"/>
            <w:r w:rsidRPr="001C5DAB">
              <w:rPr>
                <w:highlight w:val="lightGray"/>
              </w:rPr>
              <w:t>Vegutstyr</w:t>
            </w:r>
            <w:proofErr w:type="spellEnd"/>
            <w:r w:rsidRPr="001C5DAB">
              <w:rPr>
                <w:highlight w:val="lightGray"/>
              </w:rPr>
              <w:t xml:space="preserve"> og miljøtiltak</w:t>
            </w:r>
          </w:p>
        </w:tc>
        <w:tc>
          <w:tcPr>
            <w:tcW w:w="425" w:type="dxa"/>
            <w:vAlign w:val="center"/>
          </w:tcPr>
          <w:p w14:paraId="079A2F0B" w14:textId="77777777" w:rsidR="00840ECF" w:rsidRPr="001C5DAB" w:rsidRDefault="00840ECF" w:rsidP="0026601E">
            <w:r w:rsidRPr="001C5DAB">
              <w:t>kr</w:t>
            </w: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B7397" w14:textId="77777777" w:rsidR="00840ECF" w:rsidRPr="001C5DAB" w:rsidRDefault="00840ECF" w:rsidP="0026601E"/>
        </w:tc>
      </w:tr>
      <w:tr w:rsidR="00840ECF" w:rsidRPr="001C5DAB" w14:paraId="41A33ECF" w14:textId="77777777" w:rsidTr="0026601E">
        <w:trPr>
          <w:cantSplit/>
          <w:trHeight w:val="397"/>
        </w:trPr>
        <w:tc>
          <w:tcPr>
            <w:tcW w:w="1843" w:type="dxa"/>
            <w:vAlign w:val="center"/>
          </w:tcPr>
          <w:p w14:paraId="0E4A587E" w14:textId="77777777" w:rsidR="00840ECF" w:rsidRPr="001C5DAB" w:rsidRDefault="00840ECF" w:rsidP="0026601E">
            <w:pPr>
              <w:rPr>
                <w:highlight w:val="lightGray"/>
              </w:rPr>
            </w:pPr>
            <w:r w:rsidRPr="001C5DAB">
              <w:rPr>
                <w:highlight w:val="lightGray"/>
              </w:rPr>
              <w:t>Hovedprosess 8</w:t>
            </w:r>
          </w:p>
        </w:tc>
        <w:tc>
          <w:tcPr>
            <w:tcW w:w="4536" w:type="dxa"/>
            <w:vAlign w:val="center"/>
          </w:tcPr>
          <w:p w14:paraId="5531A53A" w14:textId="77777777" w:rsidR="00840ECF" w:rsidRPr="001C5DAB" w:rsidRDefault="00840ECF" w:rsidP="0026601E">
            <w:pPr>
              <w:rPr>
                <w:highlight w:val="lightGray"/>
              </w:rPr>
            </w:pPr>
            <w:r w:rsidRPr="001C5DAB">
              <w:rPr>
                <w:highlight w:val="lightGray"/>
              </w:rPr>
              <w:t>Bruer og kaier</w:t>
            </w:r>
          </w:p>
        </w:tc>
        <w:tc>
          <w:tcPr>
            <w:tcW w:w="425" w:type="dxa"/>
            <w:vAlign w:val="center"/>
          </w:tcPr>
          <w:p w14:paraId="6C9C7889" w14:textId="77777777" w:rsidR="00840ECF" w:rsidRPr="001C5DAB" w:rsidRDefault="00840ECF" w:rsidP="0026601E">
            <w:r w:rsidRPr="001C5DAB">
              <w:t>kr</w:t>
            </w: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91123" w14:textId="77777777" w:rsidR="00840ECF" w:rsidRPr="001C5DAB" w:rsidRDefault="00840ECF" w:rsidP="0026601E"/>
        </w:tc>
      </w:tr>
      <w:tr w:rsidR="00840ECF" w:rsidRPr="001C5DAB" w14:paraId="42C58515" w14:textId="77777777" w:rsidTr="0026601E">
        <w:trPr>
          <w:cantSplit/>
        </w:trPr>
        <w:tc>
          <w:tcPr>
            <w:tcW w:w="6379" w:type="dxa"/>
            <w:gridSpan w:val="2"/>
          </w:tcPr>
          <w:p w14:paraId="2EAD75E6" w14:textId="77777777" w:rsidR="00840ECF" w:rsidRPr="001C5DAB" w:rsidRDefault="00840ECF" w:rsidP="0026601E"/>
          <w:p w14:paraId="4F90C535" w14:textId="77777777" w:rsidR="00840ECF" w:rsidRPr="001C5DAB" w:rsidRDefault="00840ECF" w:rsidP="0026601E">
            <w:r w:rsidRPr="001C5DAB">
              <w:t>Sum i henhold til kap. E2 pkt.1</w:t>
            </w:r>
          </w:p>
        </w:tc>
        <w:tc>
          <w:tcPr>
            <w:tcW w:w="425" w:type="dxa"/>
            <w:vAlign w:val="bottom"/>
          </w:tcPr>
          <w:p w14:paraId="7FEA551F" w14:textId="77777777" w:rsidR="00840ECF" w:rsidRPr="001C5DAB" w:rsidRDefault="00840ECF" w:rsidP="0026601E"/>
          <w:p w14:paraId="5BD0826B" w14:textId="77777777" w:rsidR="00840ECF" w:rsidRPr="001C5DAB" w:rsidRDefault="00840ECF" w:rsidP="0026601E">
            <w:r w:rsidRPr="001C5DAB">
              <w:t>kr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vAlign w:val="bottom"/>
          </w:tcPr>
          <w:p w14:paraId="69281BF5" w14:textId="77777777" w:rsidR="00840ECF" w:rsidRPr="001C5DAB" w:rsidRDefault="00840ECF" w:rsidP="0026601E"/>
        </w:tc>
      </w:tr>
      <w:tr w:rsidR="00840ECF" w:rsidRPr="001C5DAB" w14:paraId="6D79F11A" w14:textId="77777777" w:rsidTr="0026601E">
        <w:trPr>
          <w:cantSplit/>
        </w:trPr>
        <w:tc>
          <w:tcPr>
            <w:tcW w:w="6379" w:type="dxa"/>
            <w:gridSpan w:val="2"/>
          </w:tcPr>
          <w:p w14:paraId="2E8F52DE" w14:textId="77777777" w:rsidR="00840ECF" w:rsidRPr="001C5DAB" w:rsidRDefault="00840ECF" w:rsidP="0026601E"/>
          <w:p w14:paraId="4B6AD920" w14:textId="77777777" w:rsidR="00840ECF" w:rsidRPr="001C5DAB" w:rsidRDefault="00840ECF" w:rsidP="0026601E">
            <w:r w:rsidRPr="001C5DAB">
              <w:t>Sum mannskap og maskiner i henhold til kap. E2 pkt.2.5</w:t>
            </w:r>
          </w:p>
        </w:tc>
        <w:tc>
          <w:tcPr>
            <w:tcW w:w="425" w:type="dxa"/>
            <w:vAlign w:val="bottom"/>
          </w:tcPr>
          <w:p w14:paraId="5D188F98" w14:textId="77777777" w:rsidR="00840ECF" w:rsidRPr="001C5DAB" w:rsidRDefault="00840ECF" w:rsidP="0026601E"/>
          <w:p w14:paraId="1249946F" w14:textId="77777777" w:rsidR="00840ECF" w:rsidRPr="001C5DAB" w:rsidRDefault="00840ECF" w:rsidP="0026601E">
            <w:r w:rsidRPr="001C5DAB">
              <w:t>kr</w:t>
            </w: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0347A" w14:textId="77777777" w:rsidR="00840ECF" w:rsidRPr="001C5DAB" w:rsidRDefault="00840ECF" w:rsidP="0026601E"/>
        </w:tc>
      </w:tr>
      <w:tr w:rsidR="00840ECF" w:rsidRPr="001C5DAB" w14:paraId="51322E7E" w14:textId="77777777" w:rsidTr="0026601E">
        <w:trPr>
          <w:cantSplit/>
        </w:trPr>
        <w:tc>
          <w:tcPr>
            <w:tcW w:w="6379" w:type="dxa"/>
            <w:gridSpan w:val="2"/>
          </w:tcPr>
          <w:p w14:paraId="7A2368E7" w14:textId="77777777" w:rsidR="00840ECF" w:rsidRPr="001C5DAB" w:rsidRDefault="00840ECF" w:rsidP="0026601E"/>
          <w:p w14:paraId="3B7C6CDD" w14:textId="77777777" w:rsidR="00840ECF" w:rsidRPr="001C5DAB" w:rsidRDefault="00840ECF" w:rsidP="0026601E">
            <w:r w:rsidRPr="001C5DAB">
              <w:t>Total tilbudssum uten merverdiavgift</w:t>
            </w:r>
          </w:p>
        </w:tc>
        <w:tc>
          <w:tcPr>
            <w:tcW w:w="425" w:type="dxa"/>
            <w:vAlign w:val="bottom"/>
          </w:tcPr>
          <w:p w14:paraId="2F69395F" w14:textId="77777777" w:rsidR="00840ECF" w:rsidRPr="001C5DAB" w:rsidRDefault="00840ECF" w:rsidP="0026601E"/>
          <w:p w14:paraId="72CAB83E" w14:textId="77777777" w:rsidR="00840ECF" w:rsidRPr="001C5DAB" w:rsidRDefault="00840ECF" w:rsidP="0026601E">
            <w:r w:rsidRPr="001C5DAB">
              <w:t>kr</w:t>
            </w: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B0E58" w14:textId="77777777" w:rsidR="00840ECF" w:rsidRPr="001C5DAB" w:rsidRDefault="00840ECF" w:rsidP="0026601E"/>
        </w:tc>
      </w:tr>
    </w:tbl>
    <w:p w14:paraId="0D2E8087" w14:textId="77777777" w:rsidR="00840ECF" w:rsidRPr="001C5DAB" w:rsidRDefault="00840ECF" w:rsidP="00840ECF">
      <w:pPr>
        <w:rPr>
          <w:sz w:val="22"/>
          <w:szCs w:val="22"/>
        </w:rPr>
      </w:pPr>
    </w:p>
    <w:p w14:paraId="4C056BF9" w14:textId="77777777" w:rsidR="00840ECF" w:rsidRPr="001C5DAB" w:rsidRDefault="00840ECF" w:rsidP="00840ECF">
      <w:pPr>
        <w:rPr>
          <w:sz w:val="22"/>
          <w:szCs w:val="22"/>
        </w:rPr>
      </w:pPr>
    </w:p>
    <w:p w14:paraId="070BFA64" w14:textId="77777777" w:rsidR="00840ECF" w:rsidRPr="001C5DAB" w:rsidRDefault="00840ECF" w:rsidP="00840ECF">
      <w:pPr>
        <w:rPr>
          <w:szCs w:val="20"/>
        </w:rPr>
      </w:pPr>
      <w:r w:rsidRPr="001C5DAB">
        <w:rPr>
          <w:szCs w:val="20"/>
        </w:rPr>
        <w:t>Tilbyder bekrefter at kostnader forbundet med alle nødvendige sikkerhetstiltak er tatt med i dette tilbudet.</w:t>
      </w:r>
    </w:p>
    <w:p w14:paraId="71917404" w14:textId="77777777" w:rsidR="00840ECF" w:rsidRPr="001C5DAB" w:rsidRDefault="00840ECF" w:rsidP="00840ECF">
      <w:pPr>
        <w:rPr>
          <w:szCs w:val="20"/>
        </w:rPr>
      </w:pPr>
    </w:p>
    <w:p w14:paraId="741CA54D" w14:textId="77777777" w:rsidR="00840ECF" w:rsidRPr="001C5DAB" w:rsidRDefault="00840ECF" w:rsidP="00840ECF">
      <w:pPr>
        <w:rPr>
          <w:szCs w:val="20"/>
        </w:rPr>
      </w:pPr>
      <w:r w:rsidRPr="001C5DAB">
        <w:rPr>
          <w:szCs w:val="20"/>
        </w:rPr>
        <w:t>Tilbyder bekrefter at det er iverksatt systematiske tiltak for å oppfylle kravene i helse-, miljø- og sikkerhetslovgivningen, og aksepterer at oppdragsgiver etter anmodning vil bli gitt rett til å gjennomgå og verifisere virksomhetens system for ivaretakelse av helse, miljø og sikkerhet.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3823"/>
        <w:gridCol w:w="895"/>
        <w:gridCol w:w="4069"/>
      </w:tblGrid>
      <w:tr w:rsidR="00840ECF" w:rsidRPr="001C5DAB" w14:paraId="331DEC73" w14:textId="77777777" w:rsidTr="0026601E">
        <w:trPr>
          <w:cantSplit/>
        </w:trPr>
        <w:tc>
          <w:tcPr>
            <w:tcW w:w="3823" w:type="dxa"/>
            <w:tcBorders>
              <w:bottom w:val="single" w:sz="4" w:space="0" w:color="auto"/>
            </w:tcBorders>
          </w:tcPr>
          <w:p w14:paraId="09FE71E3" w14:textId="77777777" w:rsidR="00840ECF" w:rsidRPr="001C5DAB" w:rsidRDefault="00840ECF" w:rsidP="0026601E"/>
          <w:p w14:paraId="0163CF23" w14:textId="77777777" w:rsidR="00840ECF" w:rsidRPr="001C5DAB" w:rsidRDefault="00840ECF" w:rsidP="0026601E"/>
        </w:tc>
        <w:tc>
          <w:tcPr>
            <w:tcW w:w="895" w:type="dxa"/>
            <w:tcBorders>
              <w:bottom w:val="single" w:sz="4" w:space="0" w:color="auto"/>
            </w:tcBorders>
          </w:tcPr>
          <w:p w14:paraId="6D0E11A2" w14:textId="77777777" w:rsidR="00840ECF" w:rsidRPr="001C5DAB" w:rsidRDefault="00840ECF" w:rsidP="0026601E"/>
          <w:p w14:paraId="4FC75C3A" w14:textId="77777777" w:rsidR="00840ECF" w:rsidRPr="001C5DAB" w:rsidRDefault="00840ECF" w:rsidP="0026601E">
            <w:r w:rsidRPr="001C5DAB">
              <w:t>, den</w:t>
            </w:r>
          </w:p>
        </w:tc>
        <w:tc>
          <w:tcPr>
            <w:tcW w:w="4069" w:type="dxa"/>
            <w:tcBorders>
              <w:bottom w:val="single" w:sz="4" w:space="0" w:color="auto"/>
            </w:tcBorders>
          </w:tcPr>
          <w:p w14:paraId="2E2A0380" w14:textId="77777777" w:rsidR="00840ECF" w:rsidRPr="001C5DAB" w:rsidRDefault="00840ECF" w:rsidP="0026601E"/>
          <w:p w14:paraId="1CD50498" w14:textId="77777777" w:rsidR="00840ECF" w:rsidRPr="001C5DAB" w:rsidRDefault="00840ECF" w:rsidP="0026601E"/>
        </w:tc>
      </w:tr>
      <w:tr w:rsidR="00840ECF" w:rsidRPr="001C5DAB" w14:paraId="6A028EFE" w14:textId="77777777" w:rsidTr="0026601E">
        <w:trPr>
          <w:cantSplit/>
        </w:trPr>
        <w:tc>
          <w:tcPr>
            <w:tcW w:w="87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04B838" w14:textId="77777777" w:rsidR="00840ECF" w:rsidRPr="001C5DAB" w:rsidRDefault="00840ECF" w:rsidP="0026601E"/>
          <w:p w14:paraId="361BF7EA" w14:textId="77777777" w:rsidR="00840ECF" w:rsidRPr="001C5DAB" w:rsidRDefault="00840ECF" w:rsidP="0026601E"/>
        </w:tc>
      </w:tr>
      <w:tr w:rsidR="00840ECF" w:rsidRPr="001C5DAB" w14:paraId="1E5CD09A" w14:textId="77777777" w:rsidTr="0026601E">
        <w:trPr>
          <w:cantSplit/>
        </w:trPr>
        <w:tc>
          <w:tcPr>
            <w:tcW w:w="8787" w:type="dxa"/>
            <w:gridSpan w:val="3"/>
            <w:tcBorders>
              <w:top w:val="single" w:sz="4" w:space="0" w:color="auto"/>
            </w:tcBorders>
          </w:tcPr>
          <w:p w14:paraId="7F348EF2" w14:textId="77777777" w:rsidR="00840ECF" w:rsidRPr="001C5DAB" w:rsidRDefault="00840ECF" w:rsidP="0026601E">
            <w:r w:rsidRPr="001C5DAB">
              <w:t>stempel, underskrift</w:t>
            </w:r>
          </w:p>
        </w:tc>
      </w:tr>
    </w:tbl>
    <w:p w14:paraId="69BB72FE" w14:textId="77777777" w:rsidR="00840ECF" w:rsidRPr="001C5DAB" w:rsidRDefault="00840ECF" w:rsidP="00840ECF"/>
    <w:tbl>
      <w:tblPr>
        <w:tblW w:w="0" w:type="auto"/>
        <w:tblLook w:val="0000" w:firstRow="0" w:lastRow="0" w:firstColumn="0" w:lastColumn="0" w:noHBand="0" w:noVBand="0"/>
      </w:tblPr>
      <w:tblGrid>
        <w:gridCol w:w="3680"/>
        <w:gridCol w:w="5107"/>
      </w:tblGrid>
      <w:tr w:rsidR="00840ECF" w:rsidRPr="001C5DAB" w14:paraId="1ED99B54" w14:textId="77777777" w:rsidTr="0026601E">
        <w:trPr>
          <w:trHeight w:val="477"/>
        </w:trPr>
        <w:tc>
          <w:tcPr>
            <w:tcW w:w="3708" w:type="dxa"/>
          </w:tcPr>
          <w:p w14:paraId="57376C50" w14:textId="77777777" w:rsidR="00840ECF" w:rsidRPr="001C5DAB" w:rsidRDefault="00840ECF" w:rsidP="0026601E">
            <w:r w:rsidRPr="001C5DAB">
              <w:t>Organisasjonsnummer:</w:t>
            </w:r>
          </w:p>
        </w:tc>
        <w:tc>
          <w:tcPr>
            <w:tcW w:w="5220" w:type="dxa"/>
          </w:tcPr>
          <w:p w14:paraId="04432470" w14:textId="77777777" w:rsidR="00840ECF" w:rsidRPr="001C5DAB" w:rsidRDefault="00840ECF" w:rsidP="0026601E"/>
        </w:tc>
      </w:tr>
      <w:tr w:rsidR="00840ECF" w:rsidRPr="001C5DAB" w14:paraId="1F168AA3" w14:textId="77777777" w:rsidTr="0026601E">
        <w:trPr>
          <w:trHeight w:val="413"/>
        </w:trPr>
        <w:tc>
          <w:tcPr>
            <w:tcW w:w="3708" w:type="dxa"/>
          </w:tcPr>
          <w:p w14:paraId="1D28B9AA" w14:textId="77777777" w:rsidR="00840ECF" w:rsidRPr="001C5DAB" w:rsidRDefault="00840ECF" w:rsidP="0026601E">
            <w:r w:rsidRPr="001C5DAB">
              <w:t>Fullstendig firmanavn:</w:t>
            </w:r>
          </w:p>
        </w:tc>
        <w:tc>
          <w:tcPr>
            <w:tcW w:w="5220" w:type="dxa"/>
          </w:tcPr>
          <w:p w14:paraId="3E67618F" w14:textId="77777777" w:rsidR="00840ECF" w:rsidRPr="001C5DAB" w:rsidRDefault="00840ECF" w:rsidP="0026601E"/>
        </w:tc>
      </w:tr>
      <w:tr w:rsidR="00840ECF" w:rsidRPr="001C5DAB" w14:paraId="751A135C" w14:textId="77777777" w:rsidTr="0026601E">
        <w:trPr>
          <w:trHeight w:val="405"/>
        </w:trPr>
        <w:tc>
          <w:tcPr>
            <w:tcW w:w="3708" w:type="dxa"/>
          </w:tcPr>
          <w:p w14:paraId="3ED140F8" w14:textId="77777777" w:rsidR="00840ECF" w:rsidRPr="001C5DAB" w:rsidRDefault="00840ECF" w:rsidP="0026601E">
            <w:r w:rsidRPr="001C5DAB">
              <w:t>Fullstendig adresse:</w:t>
            </w:r>
          </w:p>
        </w:tc>
        <w:tc>
          <w:tcPr>
            <w:tcW w:w="5220" w:type="dxa"/>
          </w:tcPr>
          <w:p w14:paraId="7CB634F2" w14:textId="77777777" w:rsidR="00840ECF" w:rsidRPr="001C5DAB" w:rsidRDefault="00840ECF" w:rsidP="0026601E"/>
        </w:tc>
      </w:tr>
      <w:tr w:rsidR="00840ECF" w:rsidRPr="001C5DAB" w14:paraId="52BE5FAC" w14:textId="77777777" w:rsidTr="0026601E">
        <w:trPr>
          <w:trHeight w:val="424"/>
        </w:trPr>
        <w:tc>
          <w:tcPr>
            <w:tcW w:w="3708" w:type="dxa"/>
          </w:tcPr>
          <w:p w14:paraId="04659C8C" w14:textId="77777777" w:rsidR="00840ECF" w:rsidRPr="001C5DAB" w:rsidRDefault="00840ECF" w:rsidP="0026601E">
            <w:r w:rsidRPr="001C5DAB">
              <w:t>Postnummer og –sted:</w:t>
            </w:r>
          </w:p>
        </w:tc>
        <w:tc>
          <w:tcPr>
            <w:tcW w:w="5220" w:type="dxa"/>
          </w:tcPr>
          <w:p w14:paraId="49335E88" w14:textId="77777777" w:rsidR="00840ECF" w:rsidRPr="001C5DAB" w:rsidRDefault="00840ECF" w:rsidP="0026601E"/>
        </w:tc>
      </w:tr>
      <w:tr w:rsidR="00840ECF" w:rsidRPr="001C5DAB" w14:paraId="0588C594" w14:textId="77777777" w:rsidTr="0026601E">
        <w:trPr>
          <w:trHeight w:val="417"/>
        </w:trPr>
        <w:tc>
          <w:tcPr>
            <w:tcW w:w="3708" w:type="dxa"/>
          </w:tcPr>
          <w:p w14:paraId="6C692246" w14:textId="77777777" w:rsidR="00840ECF" w:rsidRPr="001C5DAB" w:rsidRDefault="00840ECF" w:rsidP="0026601E">
            <w:r w:rsidRPr="001C5DAB">
              <w:t>Telefonnummer og kontaktperson:</w:t>
            </w:r>
          </w:p>
        </w:tc>
        <w:tc>
          <w:tcPr>
            <w:tcW w:w="5220" w:type="dxa"/>
          </w:tcPr>
          <w:p w14:paraId="1854BAA3" w14:textId="77777777" w:rsidR="00840ECF" w:rsidRPr="001C5DAB" w:rsidRDefault="00840ECF" w:rsidP="0026601E"/>
        </w:tc>
      </w:tr>
    </w:tbl>
    <w:p w14:paraId="6B106161" w14:textId="77777777" w:rsidR="00840ECF" w:rsidRPr="001C5DAB" w:rsidRDefault="00840ECF" w:rsidP="00840ECF"/>
    <w:p w14:paraId="6E74C34B" w14:textId="77777777" w:rsidR="00840ECF" w:rsidRPr="001C5DAB" w:rsidRDefault="00840ECF" w:rsidP="00840ECF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sectPr w:rsidR="00840ECF" w:rsidRPr="001C5DAB" w:rsidSect="00840ECF">
      <w:headerReference w:type="default" r:id="rId25"/>
      <w:pgSz w:w="11906" w:h="16838" w:code="9"/>
      <w:pgMar w:top="1400" w:right="1418" w:bottom="1077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FA4E2" w14:textId="77777777" w:rsidR="00045D04" w:rsidRDefault="00045D04" w:rsidP="00F07822">
      <w:r>
        <w:separator/>
      </w:r>
    </w:p>
  </w:endnote>
  <w:endnote w:type="continuationSeparator" w:id="0">
    <w:p w14:paraId="761E54AB" w14:textId="77777777" w:rsidR="00045D04" w:rsidRDefault="00045D04" w:rsidP="00F07822">
      <w:r>
        <w:continuationSeparator/>
      </w:r>
    </w:p>
  </w:endnote>
  <w:endnote w:type="continuationNotice" w:id="1">
    <w:p w14:paraId="02C669B1" w14:textId="77777777" w:rsidR="00045D04" w:rsidRDefault="00045D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New Roman Bold">
    <w:altName w:val="Times New Roman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C3EA5" w14:textId="77777777" w:rsidR="00840ECF" w:rsidRPr="009F30C2" w:rsidRDefault="00840ECF">
    <w:pPr>
      <w:pStyle w:val="Bunntekst"/>
      <w:rPr>
        <w:sz w:val="16"/>
        <w:szCs w:val="16"/>
      </w:rPr>
    </w:pPr>
    <w:proofErr w:type="spellStart"/>
    <w:r w:rsidRPr="00F53C8A">
      <w:rPr>
        <w:sz w:val="16"/>
        <w:szCs w:val="16"/>
      </w:rPr>
      <w:t>Maldokument</w:t>
    </w:r>
    <w:proofErr w:type="spellEnd"/>
    <w:r>
      <w:rPr>
        <w:sz w:val="16"/>
        <w:szCs w:val="16"/>
      </w:rPr>
      <w:t xml:space="preserve">, bygging, </w:t>
    </w:r>
    <w:r w:rsidRPr="00F53C8A">
      <w:rPr>
        <w:sz w:val="16"/>
        <w:szCs w:val="16"/>
      </w:rPr>
      <w:t>versjon 201</w:t>
    </w:r>
    <w:r>
      <w:rPr>
        <w:sz w:val="16"/>
        <w:szCs w:val="16"/>
      </w:rPr>
      <w:t>7</w:t>
    </w:r>
    <w:r w:rsidRPr="00F53C8A">
      <w:rPr>
        <w:sz w:val="16"/>
        <w:szCs w:val="16"/>
      </w:rPr>
      <w:t>-</w:t>
    </w:r>
    <w:r>
      <w:rPr>
        <w:sz w:val="16"/>
        <w:szCs w:val="16"/>
      </w:rPr>
      <w:t>10-13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34528" w14:textId="77777777" w:rsidR="00840ECF" w:rsidRDefault="00840ECF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86DB2" w14:textId="77777777" w:rsidR="00840ECF" w:rsidRDefault="00840ECF" w:rsidP="00D82B93">
    <w:pPr>
      <w:pStyle w:val="Topptekst"/>
      <w:rPr>
        <w:b/>
      </w:rPr>
    </w:pPr>
  </w:p>
  <w:p w14:paraId="05E51FE2" w14:textId="77777777" w:rsidR="00840ECF" w:rsidRDefault="00840ECF" w:rsidP="00D82B93">
    <w:pPr>
      <w:pStyle w:val="Topptekst"/>
      <w:rPr>
        <w:b/>
      </w:rPr>
    </w:pPr>
    <w:r>
      <w:rPr>
        <w:b/>
      </w:rPr>
      <w:t>Statens vegvesen Utbygging</w:t>
    </w:r>
  </w:p>
  <w:p w14:paraId="4204C8E4" w14:textId="77777777" w:rsidR="00840ECF" w:rsidRPr="00E41CE6" w:rsidRDefault="00840ECF" w:rsidP="00D82B93">
    <w:pPr>
      <w:pStyle w:val="Topptekst"/>
      <w:rPr>
        <w:b/>
      </w:rPr>
    </w:pPr>
    <w:r>
      <w:rPr>
        <w:b/>
      </w:rPr>
      <w:t>Rv. 555 Lyderhorntunnelen</w:t>
    </w:r>
    <w:r>
      <w:tab/>
    </w:r>
    <w:r>
      <w:tab/>
    </w:r>
    <w:r>
      <w:rPr>
        <w:b/>
      </w:rPr>
      <w:t>30-04-2026</w:t>
    </w:r>
  </w:p>
  <w:p w14:paraId="4C9B979D" w14:textId="77777777" w:rsidR="00840ECF" w:rsidRDefault="00840ECF">
    <w:pPr>
      <w:pStyle w:val="Bunn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56E37" w14:textId="77777777" w:rsidR="00840ECF" w:rsidRPr="0069452B" w:rsidRDefault="00840ECF" w:rsidP="0069452B">
    <w:pPr>
      <w:rPr>
        <w:sz w:val="14"/>
        <w:szCs w:val="14"/>
      </w:rPr>
    </w:pPr>
    <w:bookmarkStart w:id="129" w:name="bunn_fylke"/>
    <w:r w:rsidRPr="0069452B">
      <w:rPr>
        <w:sz w:val="14"/>
        <w:szCs w:val="14"/>
      </w:rPr>
      <w:t xml:space="preserve"> </w:t>
    </w:r>
    <w:bookmarkEnd w:id="129"/>
  </w:p>
  <w:p w14:paraId="1181FEB0" w14:textId="77777777" w:rsidR="00840ECF" w:rsidRPr="0069452B" w:rsidRDefault="00840ECF" w:rsidP="0069452B">
    <w:pPr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364DC" w14:textId="77777777" w:rsidR="00045D04" w:rsidRDefault="00045D04" w:rsidP="00F07822">
      <w:r>
        <w:separator/>
      </w:r>
    </w:p>
  </w:footnote>
  <w:footnote w:type="continuationSeparator" w:id="0">
    <w:p w14:paraId="04EE5205" w14:textId="77777777" w:rsidR="00045D04" w:rsidRDefault="00045D04" w:rsidP="00F07822">
      <w:r>
        <w:continuationSeparator/>
      </w:r>
    </w:p>
  </w:footnote>
  <w:footnote w:type="continuationNotice" w:id="1">
    <w:p w14:paraId="6BDDCD20" w14:textId="77777777" w:rsidR="00045D04" w:rsidRDefault="00045D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061DC" w14:textId="77777777" w:rsidR="00840ECF" w:rsidRPr="001F2CF1" w:rsidRDefault="00840ECF">
    <w:pPr>
      <w:pStyle w:val="Topptekst"/>
      <w:tabs>
        <w:tab w:val="clear" w:pos="4536"/>
        <w:tab w:val="clear" w:pos="9072"/>
        <w:tab w:val="left" w:pos="5490"/>
      </w:tabs>
      <w:rPr>
        <w:b/>
        <w:bCs/>
      </w:rPr>
    </w:pPr>
    <w:r>
      <w:rPr>
        <w:b/>
        <w:bCs/>
      </w:rPr>
      <w:t>E Svardokumenter</w:t>
    </w:r>
    <w:r>
      <w:rPr>
        <w:b/>
        <w:bCs/>
      </w:rPr>
      <w:tab/>
    </w:r>
  </w:p>
  <w:p w14:paraId="6366F343" w14:textId="77777777" w:rsidR="00840ECF" w:rsidRPr="001F2CF1" w:rsidRDefault="00840ECF">
    <w:pPr>
      <w:pStyle w:val="Topptekst"/>
      <w:pBdr>
        <w:bottom w:val="single" w:sz="4" w:space="0" w:color="auto"/>
      </w:pBdr>
      <w:tabs>
        <w:tab w:val="clear" w:pos="9072"/>
        <w:tab w:val="right" w:pos="8820"/>
      </w:tabs>
      <w:rPr>
        <w:b/>
        <w:bCs/>
      </w:rPr>
    </w:pPr>
    <w:r>
      <w:rPr>
        <w:b/>
        <w:bCs/>
      </w:rPr>
      <w:t>E0 Dokumentasjon fra tilbyder</w:t>
    </w:r>
    <w:r w:rsidRPr="001F2CF1">
      <w:rPr>
        <w:b/>
        <w:bCs/>
      </w:rPr>
      <w:tab/>
    </w:r>
    <w:r w:rsidRPr="001F2CF1">
      <w:rPr>
        <w:b/>
        <w:bCs/>
      </w:rPr>
      <w:tab/>
    </w:r>
    <w:r>
      <w:rPr>
        <w:b/>
        <w:bCs/>
      </w:rPr>
      <w:t xml:space="preserve">E0 - </w:t>
    </w:r>
    <w:r w:rsidRPr="009354E4">
      <w:rPr>
        <w:b/>
        <w:bCs/>
      </w:rPr>
      <w:fldChar w:fldCharType="begin"/>
    </w:r>
    <w:r w:rsidRPr="009354E4">
      <w:rPr>
        <w:b/>
        <w:bCs/>
      </w:rPr>
      <w:instrText>PAGE   \* MERGEFORMAT</w:instrText>
    </w:r>
    <w:r w:rsidRPr="009354E4">
      <w:rPr>
        <w:b/>
        <w:bCs/>
      </w:rPr>
      <w:fldChar w:fldCharType="separate"/>
    </w:r>
    <w:r>
      <w:rPr>
        <w:b/>
        <w:bCs/>
        <w:noProof/>
      </w:rPr>
      <w:t>5</w:t>
    </w:r>
    <w:r w:rsidRPr="009354E4">
      <w:rPr>
        <w:b/>
        <w:bCs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04D1B" w14:textId="77777777" w:rsidR="00840ECF" w:rsidRDefault="00840ECF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8D038" w14:textId="77777777" w:rsidR="00840ECF" w:rsidRDefault="00840ECF">
    <w:pPr>
      <w:pStyle w:val="Topptekst"/>
      <w:pBdr>
        <w:bottom w:val="single" w:sz="4" w:space="1" w:color="auto"/>
      </w:pBdr>
      <w:rPr>
        <w:b/>
        <w:bCs/>
      </w:rPr>
    </w:pPr>
    <w:r>
      <w:rPr>
        <w:b/>
        <w:bCs/>
      </w:rPr>
      <w:t>E Svardokumenter</w:t>
    </w:r>
  </w:p>
  <w:p w14:paraId="3018BCA7" w14:textId="77777777" w:rsidR="00840ECF" w:rsidRPr="002C2217" w:rsidRDefault="00840ECF">
    <w:pPr>
      <w:pStyle w:val="Topptekst"/>
      <w:pBdr>
        <w:bottom w:val="single" w:sz="4" w:space="1" w:color="auto"/>
      </w:pBdr>
      <w:rPr>
        <w:b/>
        <w:bCs/>
      </w:rPr>
    </w:pPr>
    <w:r>
      <w:rPr>
        <w:b/>
        <w:bCs/>
      </w:rPr>
      <w:t>E1 Svardokumenter entreprenørens kvalifikasjoner</w:t>
    </w:r>
    <w:r>
      <w:rPr>
        <w:b/>
        <w:bCs/>
      </w:rPr>
      <w:tab/>
      <w:t xml:space="preserve"> E1 - </w:t>
    </w:r>
    <w:r w:rsidRPr="009354E4">
      <w:rPr>
        <w:b/>
        <w:bCs/>
      </w:rPr>
      <w:fldChar w:fldCharType="begin"/>
    </w:r>
    <w:r w:rsidRPr="009354E4">
      <w:rPr>
        <w:b/>
        <w:bCs/>
      </w:rPr>
      <w:instrText>PAGE   \* MERGEFORMAT</w:instrText>
    </w:r>
    <w:r w:rsidRPr="009354E4">
      <w:rPr>
        <w:b/>
        <w:bCs/>
      </w:rPr>
      <w:fldChar w:fldCharType="separate"/>
    </w:r>
    <w:r>
      <w:rPr>
        <w:b/>
        <w:bCs/>
        <w:noProof/>
      </w:rPr>
      <w:t>2</w:t>
    </w:r>
    <w:r w:rsidRPr="009354E4">
      <w:rPr>
        <w:b/>
        <w:bCs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B585C" w14:textId="77777777" w:rsidR="00840ECF" w:rsidRPr="00B578AC" w:rsidRDefault="00840ECF">
    <w:pPr>
      <w:pStyle w:val="Topptekst"/>
      <w:tabs>
        <w:tab w:val="clear" w:pos="9072"/>
        <w:tab w:val="left" w:pos="8222"/>
        <w:tab w:val="right" w:pos="8787"/>
      </w:tabs>
    </w:pPr>
    <w:r>
      <w:t xml:space="preserve">Statens vegvesen Region </w:t>
    </w:r>
    <w:proofErr w:type="spellStart"/>
    <w:r>
      <w:rPr>
        <w:highlight w:val="lightGray"/>
      </w:rPr>
      <w:t>XXXXXX</w:t>
    </w:r>
    <w:r w:rsidRPr="005A6BF1">
      <w:rPr>
        <w:highlight w:val="lightGray"/>
      </w:rPr>
      <w:t>x</w:t>
    </w:r>
    <w:proofErr w:type="spellEnd"/>
    <w:r>
      <w:t xml:space="preserve">             </w:t>
    </w:r>
    <w:r>
      <w:tab/>
    </w:r>
    <w:r>
      <w:tab/>
      <w:t xml:space="preserve">               E2</w:t>
    </w:r>
    <w:r w:rsidRPr="00B578AC">
      <w:t>-</w:t>
    </w:r>
    <w:r w:rsidRPr="00B578AC">
      <w:fldChar w:fldCharType="begin"/>
    </w:r>
    <w:r w:rsidRPr="00B578AC">
      <w:instrText>PAGE   \* MERGEFORMAT</w:instrText>
    </w:r>
    <w:r w:rsidRPr="00B578AC">
      <w:fldChar w:fldCharType="separate"/>
    </w:r>
    <w:r>
      <w:rPr>
        <w:noProof/>
      </w:rPr>
      <w:t>1</w:t>
    </w:r>
    <w:r w:rsidRPr="00B578AC">
      <w:fldChar w:fldCharType="end"/>
    </w:r>
    <w:r>
      <w:t xml:space="preserve">                                                                                                                     </w:t>
    </w:r>
  </w:p>
  <w:p w14:paraId="48B9AB12" w14:textId="77777777" w:rsidR="00840ECF" w:rsidRPr="00DE0D14" w:rsidRDefault="00840ECF">
    <w:pPr>
      <w:pStyle w:val="Topptekst"/>
      <w:pBdr>
        <w:bottom w:val="single" w:sz="4" w:space="1" w:color="auto"/>
      </w:pBdr>
      <w:rPr>
        <w:highlight w:val="lightGray"/>
      </w:rPr>
    </w:pPr>
    <w:r w:rsidRPr="00DE0D14">
      <w:rPr>
        <w:highlight w:val="lightGray"/>
      </w:rPr>
      <w:t>Prosjektnavn</w:t>
    </w:r>
  </w:p>
  <w:p w14:paraId="15E4AFBA" w14:textId="77777777" w:rsidR="00840ECF" w:rsidRDefault="00840ECF">
    <w:pPr>
      <w:pStyle w:val="Topptekst"/>
      <w:pBdr>
        <w:bottom w:val="single" w:sz="4" w:space="1" w:color="auto"/>
      </w:pBdr>
    </w:pPr>
    <w:r w:rsidRPr="00DE0D14">
      <w:rPr>
        <w:highlight w:val="lightGray"/>
      </w:rPr>
      <w:t>Parsell</w:t>
    </w:r>
  </w:p>
  <w:p w14:paraId="0136326A" w14:textId="77777777" w:rsidR="00840ECF" w:rsidRDefault="00840ECF">
    <w:pPr>
      <w:pStyle w:val="Topptekst"/>
      <w:pBdr>
        <w:bottom w:val="single" w:sz="4" w:space="1" w:color="auto"/>
      </w:pBdr>
      <w:rPr>
        <w:b/>
        <w:bCs/>
      </w:rPr>
    </w:pPr>
    <w:r>
      <w:rPr>
        <w:b/>
        <w:bCs/>
      </w:rPr>
      <w:t>Kapittel E Svardokumenter</w:t>
    </w:r>
  </w:p>
  <w:p w14:paraId="1738B6B2" w14:textId="77777777" w:rsidR="00840ECF" w:rsidRDefault="00840ECF">
    <w:pPr>
      <w:pStyle w:val="Topptekst"/>
      <w:pBdr>
        <w:bottom w:val="single" w:sz="4" w:space="1" w:color="auto"/>
      </w:pBdr>
      <w:rPr>
        <w:b/>
        <w:bCs/>
      </w:rPr>
    </w:pPr>
    <w:r>
      <w:rPr>
        <w:b/>
        <w:bCs/>
      </w:rPr>
      <w:t xml:space="preserve">Kapittel E2 Svardokument for vurdering av leverandørers kvalifikasjoner                                            </w:t>
    </w:r>
    <w:r>
      <w:rPr>
        <w:bCs/>
      </w:rPr>
      <w:t>20</w:t>
    </w:r>
    <w:r w:rsidRPr="005A6BF1">
      <w:rPr>
        <w:bCs/>
        <w:highlight w:val="lightGray"/>
      </w:rPr>
      <w:t>xx-xx-xx</w:t>
    </w:r>
    <w:r>
      <w:rPr>
        <w:b/>
        <w:bCs/>
      </w:rPr>
      <w:t xml:space="preserve">                                       </w:t>
    </w:r>
  </w:p>
  <w:p w14:paraId="75C58841" w14:textId="77777777" w:rsidR="00840ECF" w:rsidRPr="001638A9" w:rsidRDefault="00840ECF">
    <w:pPr>
      <w:pStyle w:val="Toppteks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E0EDD" w14:textId="77777777" w:rsidR="00840ECF" w:rsidRDefault="00840ECF">
    <w:pPr>
      <w:pStyle w:val="Toppteks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42FAD" w14:textId="77777777" w:rsidR="00840ECF" w:rsidRDefault="00840ECF">
    <w:pPr>
      <w:pStyle w:val="Topptekst"/>
      <w:pBdr>
        <w:bottom w:val="single" w:sz="4" w:space="1" w:color="auto"/>
      </w:pBdr>
      <w:rPr>
        <w:b/>
        <w:bCs/>
      </w:rPr>
    </w:pPr>
    <w:r>
      <w:rPr>
        <w:b/>
        <w:bCs/>
      </w:rPr>
      <w:t>E Svardokumenter</w:t>
    </w:r>
  </w:p>
  <w:p w14:paraId="0825D8F1" w14:textId="77777777" w:rsidR="00840ECF" w:rsidRPr="002C2217" w:rsidRDefault="00840ECF">
    <w:pPr>
      <w:pStyle w:val="Topptekst"/>
      <w:pBdr>
        <w:bottom w:val="single" w:sz="4" w:space="1" w:color="auto"/>
      </w:pBdr>
      <w:rPr>
        <w:b/>
        <w:bCs/>
      </w:rPr>
    </w:pPr>
    <w:r>
      <w:rPr>
        <w:b/>
        <w:bCs/>
      </w:rPr>
      <w:t>E1 Svardokumenter entreprenørens kvalifikasjoner</w:t>
    </w:r>
    <w:r>
      <w:rPr>
        <w:b/>
        <w:bCs/>
      </w:rPr>
      <w:tab/>
      <w:t xml:space="preserve">E1 - </w:t>
    </w:r>
    <w:r w:rsidRPr="009354E4">
      <w:rPr>
        <w:b/>
        <w:bCs/>
      </w:rPr>
      <w:fldChar w:fldCharType="begin"/>
    </w:r>
    <w:r w:rsidRPr="009354E4">
      <w:rPr>
        <w:b/>
        <w:bCs/>
      </w:rPr>
      <w:instrText>PAGE   \* MERGEFORMAT</w:instrText>
    </w:r>
    <w:r w:rsidRPr="009354E4">
      <w:rPr>
        <w:b/>
        <w:bCs/>
      </w:rPr>
      <w:fldChar w:fldCharType="separate"/>
    </w:r>
    <w:r>
      <w:rPr>
        <w:b/>
        <w:bCs/>
        <w:noProof/>
      </w:rPr>
      <w:t>2</w:t>
    </w:r>
    <w:r w:rsidRPr="009354E4">
      <w:rPr>
        <w:b/>
        <w:bCs/>
      </w:rP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ook w:val="04A0" w:firstRow="1" w:lastRow="0" w:firstColumn="1" w:lastColumn="0" w:noHBand="0" w:noVBand="1"/>
    </w:tblPr>
    <w:tblGrid>
      <w:gridCol w:w="2896"/>
      <w:gridCol w:w="2994"/>
      <w:gridCol w:w="2897"/>
    </w:tblGrid>
    <w:tr w:rsidR="00840ECF" w:rsidRPr="009B447A" w14:paraId="6B42F29A" w14:textId="77777777" w:rsidTr="001A1828">
      <w:trPr>
        <w:trHeight w:hRule="exact" w:val="1709"/>
        <w:jc w:val="center"/>
      </w:trPr>
      <w:tc>
        <w:tcPr>
          <w:tcW w:w="3023" w:type="dxa"/>
        </w:tcPr>
        <w:p w14:paraId="09D422DD" w14:textId="77777777" w:rsidR="00840ECF" w:rsidRPr="009B447A" w:rsidRDefault="00840ECF" w:rsidP="00872FF7">
          <w:bookmarkStart w:id="126" w:name="logo_mid" w:colFirst="1" w:colLast="1"/>
          <w:bookmarkStart w:id="127" w:name="logo_left" w:colFirst="0" w:colLast="0"/>
          <w:bookmarkStart w:id="128" w:name="logo_right" w:colFirst="2" w:colLast="2"/>
        </w:p>
      </w:tc>
      <w:tc>
        <w:tcPr>
          <w:tcW w:w="3023" w:type="dxa"/>
        </w:tcPr>
        <w:p w14:paraId="2A4A29F7" w14:textId="77777777" w:rsidR="00840ECF" w:rsidRPr="009B447A" w:rsidRDefault="00840ECF" w:rsidP="00872FF7">
          <w:pPr>
            <w:tabs>
              <w:tab w:val="center" w:pos="4536"/>
              <w:tab w:val="right" w:pos="9072"/>
            </w:tabs>
            <w:spacing w:line="276" w:lineRule="auto"/>
            <w:jc w:val="center"/>
          </w:pPr>
          <w:r>
            <w:rPr>
              <w:noProof/>
            </w:rPr>
            <w:drawing>
              <wp:inline distT="0" distB="0" distL="0" distR="0" wp14:anchorId="24833012" wp14:editId="57D7EF57">
                <wp:extent cx="1368552" cy="722376"/>
                <wp:effectExtent l="0" t="0" r="3175" b="1905"/>
                <wp:docPr id="441498546" name="Bild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3741874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8552" cy="72237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4" w:type="dxa"/>
        </w:tcPr>
        <w:p w14:paraId="7A38AC9D" w14:textId="77777777" w:rsidR="00840ECF" w:rsidRPr="009B447A" w:rsidRDefault="00840ECF" w:rsidP="00872FF7">
          <w:pPr>
            <w:tabs>
              <w:tab w:val="center" w:pos="4536"/>
              <w:tab w:val="right" w:pos="9072"/>
            </w:tabs>
            <w:spacing w:line="276" w:lineRule="auto"/>
            <w:jc w:val="right"/>
          </w:pPr>
        </w:p>
      </w:tc>
    </w:tr>
  </w:tbl>
  <w:tbl>
    <w:tblPr>
      <w:tblStyle w:val="Tabellrutenett20"/>
      <w:tblW w:w="9067" w:type="dxa"/>
      <w:tblLook w:val="04A0" w:firstRow="1" w:lastRow="0" w:firstColumn="1" w:lastColumn="0" w:noHBand="0" w:noVBand="1"/>
    </w:tblPr>
    <w:tblGrid>
      <w:gridCol w:w="4390"/>
      <w:gridCol w:w="1832"/>
      <w:gridCol w:w="2845"/>
    </w:tblGrid>
    <w:tr w:rsidR="00840ECF" w:rsidRPr="00D23BF4" w14:paraId="2B8DA0D1" w14:textId="77777777" w:rsidTr="00261049">
      <w:trPr>
        <w:trHeight w:val="879"/>
      </w:trPr>
      <w:tc>
        <w:tcPr>
          <w:tcW w:w="6222" w:type="dxa"/>
          <w:gridSpan w:val="2"/>
        </w:tcPr>
        <w:bookmarkEnd w:id="126"/>
        <w:bookmarkEnd w:id="127"/>
        <w:bookmarkEnd w:id="128"/>
        <w:p w14:paraId="0261E99F" w14:textId="77777777" w:rsidR="00840ECF" w:rsidRPr="00D23BF4" w:rsidRDefault="00840ECF" w:rsidP="00261049">
          <w:pPr>
            <w:rPr>
              <w:rStyle w:val="Ledetekst"/>
              <w:rFonts w:cs="Lucida Sans Unicode"/>
              <w:sz w:val="16"/>
              <w:szCs w:val="16"/>
            </w:rPr>
          </w:pPr>
          <w:r>
            <w:rPr>
              <w:rStyle w:val="Ledetekst"/>
              <w:rFonts w:cs="Lucida Sans Unicode"/>
              <w:sz w:val="16"/>
              <w:szCs w:val="16"/>
            </w:rPr>
            <w:t>Ansvarlig</w:t>
          </w:r>
          <w:r w:rsidRPr="00D23BF4">
            <w:rPr>
              <w:rStyle w:val="Ledetekst"/>
              <w:rFonts w:cs="Lucida Sans Unicode"/>
              <w:sz w:val="16"/>
              <w:szCs w:val="16"/>
            </w:rPr>
            <w:t>:</w:t>
          </w:r>
        </w:p>
        <w:sdt>
          <w:sdtPr>
            <w:tag w:val="OurRef.Name"/>
            <w:id w:val="10009"/>
            <w:showingPlcHdr/>
            <w:dataBinding w:prefixMappings="xmlns:gbs='http://www.software-innovation.no/growBusinessDocument'" w:xpath="/gbs:GrowBusinessDocument/gbs:OurRef.Name[@gbs:key='10009']" w:storeItemID="{7FC92DAA-4341-4F86-BF25-483B2F66629D}"/>
            <w:text/>
          </w:sdtPr>
          <w:sdtContent>
            <w:p w14:paraId="014C2CFE" w14:textId="77777777" w:rsidR="00840ECF" w:rsidRDefault="00840ECF" w:rsidP="00261049">
              <w:r>
                <w:t>Saksbehandler</w:t>
              </w:r>
            </w:p>
          </w:sdtContent>
        </w:sdt>
        <w:sdt>
          <w:sdtPr>
            <w:tag w:val="ToOrgUnit.SearchName"/>
            <w:id w:val="10010"/>
            <w:dataBinding w:prefixMappings="xmlns:gbs='http://www.software-innovation.no/growBusinessDocument'" w:xpath="/gbs:GrowBusinessDocument/gbs:ToOrgUnit.SearchName[@gbs:key='10010']" w:storeItemID="{7FC92DAA-4341-4F86-BF25-483B2F66629D}"/>
            <w:text/>
          </w:sdtPr>
          <w:sdtContent>
            <w:p w14:paraId="6266B08A" w14:textId="77777777" w:rsidR="00840ECF" w:rsidRPr="0011493F" w:rsidRDefault="00840ECF" w:rsidP="00261049">
              <w:pPr>
                <w:rPr>
                  <w:rStyle w:val="Ledetekst"/>
                  <w:sz w:val="20"/>
                </w:rPr>
              </w:pPr>
              <w:r>
                <w:t>BEA00 Kontrakt og marked Utbygging</w:t>
              </w:r>
            </w:p>
          </w:sdtContent>
        </w:sdt>
      </w:tc>
      <w:tc>
        <w:tcPr>
          <w:tcW w:w="2845" w:type="dxa"/>
        </w:tcPr>
        <w:p w14:paraId="188F8BAD" w14:textId="77777777" w:rsidR="00840ECF" w:rsidRDefault="00840ECF" w:rsidP="00261049">
          <w:pPr>
            <w:rPr>
              <w:rStyle w:val="Ledetekst"/>
              <w:rFonts w:cs="Lucida Sans Unicode"/>
              <w:sz w:val="16"/>
              <w:szCs w:val="16"/>
            </w:rPr>
          </w:pPr>
          <w:r>
            <w:rPr>
              <w:rStyle w:val="Ledetekst"/>
              <w:rFonts w:cs="Lucida Sans Unicode"/>
              <w:sz w:val="16"/>
              <w:szCs w:val="16"/>
            </w:rPr>
            <w:t xml:space="preserve">Godkjent dato: </w:t>
          </w:r>
        </w:p>
        <w:p w14:paraId="55EE21A5" w14:textId="72B8FF7A" w:rsidR="00840ECF" w:rsidRPr="00BD7450" w:rsidRDefault="00840ECF" w:rsidP="00261049">
          <w:pPr>
            <w:rPr>
              <w:rStyle w:val="Ledetekst"/>
              <w:sz w:val="20"/>
            </w:rPr>
          </w:pPr>
          <w:r w:rsidRPr="00BD7450">
            <w:fldChar w:fldCharType="begin"/>
          </w:r>
          <w:r w:rsidRPr="00BD7450">
            <w:instrText xml:space="preserve"> IF "</w:instrText>
          </w:r>
          <w:sdt>
            <w:sdtPr>
              <w:tag w:val="ToVersion"/>
              <w:id w:val="10001"/>
              <w:dataBinding w:prefixMappings="xmlns:gbs='http://www.software-innovation.no/growBusinessDocument'" w:xpath="/gbs:GrowBusinessDocument/gbs:Lists/gbs:SingleLines/gbs:ToVersion/gbs:DisplayField[@gbs:key='10001']" w:storeItemID="{7FC92DAA-4341-4F86-BF25-483B2F66629D}"/>
              <w:text/>
            </w:sdtPr>
            <w:sdtContent>
              <w:r>
                <w:instrText xml:space="preserve">        </w:instrText>
              </w:r>
            </w:sdtContent>
          </w:sdt>
          <w:r w:rsidRPr="00BD7450">
            <w:instrText>"="Ferdigstilt" "</w:instrText>
          </w:r>
          <w:sdt>
            <w:sdtPr>
              <w:tag w:val="ToVersion.ClosedDate"/>
              <w:id w:val="10003"/>
              <w:dataBinding w:prefixMappings="xmlns:gbs='http://www.software-innovation.no/growBusinessDocument'" w:xpath="/gbs:GrowBusinessDocument/gbs:ToVersionJOINEX.ClosedDate[@gbs:key='10003']" w:storeItemID="{7FC92DAA-4341-4F86-BF25-483B2F66629D}"/>
              <w:date>
                <w:dateFormat w:val="dd.MM.yyyy"/>
                <w:lid w:val="nb-NO"/>
                <w:storeMappedDataAs w:val="dateTime"/>
                <w:calendar w:val="gregorian"/>
              </w:date>
            </w:sdtPr>
            <w:sdtContent>
              <w:r>
                <w:instrText xml:space="preserve">  </w:instrText>
              </w:r>
            </w:sdtContent>
          </w:sdt>
          <w:r w:rsidRPr="00BD7450">
            <w:instrText xml:space="preserve">" </w:instrText>
          </w:r>
          <w:r>
            <w:fldChar w:fldCharType="separate"/>
          </w:r>
          <w:r>
            <w:rPr>
              <w:noProof/>
            </w:rPr>
            <w:t>06.09.2022</w:t>
          </w:r>
          <w:r w:rsidRPr="00BD7450">
            <w:fldChar w:fldCharType="end"/>
          </w:r>
        </w:p>
      </w:tc>
    </w:tr>
    <w:tr w:rsidR="00840ECF" w:rsidRPr="00D23BF4" w14:paraId="70D59D1B" w14:textId="77777777" w:rsidTr="00261049">
      <w:trPr>
        <w:trHeight w:val="1054"/>
      </w:trPr>
      <w:tc>
        <w:tcPr>
          <w:tcW w:w="4390" w:type="dxa"/>
        </w:tcPr>
        <w:p w14:paraId="735F3EA6" w14:textId="425AE6DE" w:rsidR="00840ECF" w:rsidRPr="00AE19EC" w:rsidRDefault="00840ECF" w:rsidP="00261049">
          <w:pPr>
            <w:rPr>
              <w:rFonts w:cs="Lucida Sans Unicode"/>
              <w:sz w:val="16"/>
              <w:szCs w:val="16"/>
            </w:rPr>
          </w:pPr>
          <w:r w:rsidRPr="00AE19EC">
            <w:rPr>
              <w:rStyle w:val="Ledetekst"/>
              <w:sz w:val="16"/>
              <w:szCs w:val="16"/>
            </w:rPr>
            <w:t>Godkjent av</w:t>
          </w:r>
          <w:r>
            <w:rPr>
              <w:rStyle w:val="Ledetekst"/>
            </w:rPr>
            <w:t xml:space="preserve"> </w:t>
          </w:r>
          <w:r>
            <w:rPr>
              <w:rStyle w:val="Ledetekst"/>
            </w:rPr>
            <w:br/>
          </w:r>
          <w:sdt>
            <w:sdtPr>
              <w:rPr>
                <w:rFonts w:cs="Lucida Sans Unicode"/>
              </w:rPr>
              <w:tag w:val="ToVersion"/>
              <w:id w:val="10002"/>
              <w:dataBinding w:prefixMappings="xmlns:gbs='http://www.software-innovation.no/growBusinessDocument'" w:xpath="/gbs:GrowBusinessDocument/gbs:Lists/gbs:SingleLines/gbs:ToVersion/gbs:DisplayField[@gbs:key='10002']" w:storeItemID="{7FC92DAA-4341-4F86-BF25-483B2F66629D}"/>
              <w:text w:multiLine="1"/>
            </w:sdtPr>
            <w:sdtContent>
              <w:r>
                <w:rPr>
                  <w:rFonts w:cs="Lucida Sans Unicode"/>
                </w:rPr>
                <w:br/>
                <w:t xml:space="preserve">        </w:t>
              </w:r>
            </w:sdtContent>
          </w:sdt>
        </w:p>
      </w:tc>
      <w:tc>
        <w:tcPr>
          <w:tcW w:w="4677" w:type="dxa"/>
          <w:gridSpan w:val="2"/>
        </w:tcPr>
        <w:p w14:paraId="27F36682" w14:textId="77777777" w:rsidR="00840ECF" w:rsidRDefault="00840ECF" w:rsidP="00261049">
          <w:pPr>
            <w:rPr>
              <w:rFonts w:cs="Lucida Sans Unicode"/>
              <w:sz w:val="16"/>
              <w:szCs w:val="16"/>
            </w:rPr>
          </w:pPr>
          <w:r w:rsidRPr="00970BD5">
            <w:rPr>
              <w:rStyle w:val="Ledetekst"/>
              <w:sz w:val="16"/>
              <w:szCs w:val="16"/>
            </w:rPr>
            <w:t>Dokumenttype</w:t>
          </w:r>
          <w:r>
            <w:rPr>
              <w:rStyle w:val="Ledetekst"/>
              <w:sz w:val="16"/>
              <w:szCs w:val="16"/>
            </w:rPr>
            <w:t>:</w:t>
          </w:r>
        </w:p>
        <w:sdt>
          <w:sdtPr>
            <w:rPr>
              <w:rFonts w:cs="Lucida Sans Unicode"/>
            </w:rPr>
            <w:tag w:val="ToDocumentType.Description"/>
            <w:id w:val="10004"/>
            <w:dataBinding w:prefixMappings="xmlns:gbs='http://www.software-innovation.no/growBusinessDocument'" w:xpath="/gbs:GrowBusinessDocument/gbs:ToDocumentType.Description[@gbs:key='10004']" w:storeItemID="{7FC92DAA-4341-4F86-BF25-483B2F66629D}"/>
            <w:text/>
          </w:sdtPr>
          <w:sdtContent>
            <w:p w14:paraId="3FB05AF9" w14:textId="77777777" w:rsidR="00840ECF" w:rsidRPr="00970BD5" w:rsidRDefault="00840ECF" w:rsidP="00261049">
              <w:pPr>
                <w:rPr>
                  <w:rFonts w:cs="Lucida Sans Unicode"/>
                </w:rPr>
              </w:pPr>
              <w:r>
                <w:rPr>
                  <w:rFonts w:cs="Lucida Sans Unicode"/>
                </w:rPr>
                <w:t>Internt krav</w:t>
              </w:r>
            </w:p>
          </w:sdtContent>
        </w:sdt>
        <w:p w14:paraId="6B9EE2D0" w14:textId="77777777" w:rsidR="00840ECF" w:rsidRDefault="00840ECF" w:rsidP="00261049">
          <w:pPr>
            <w:rPr>
              <w:rFonts w:cs="Lucida Sans Unicode"/>
              <w:sz w:val="16"/>
              <w:szCs w:val="16"/>
            </w:rPr>
          </w:pPr>
          <w:r>
            <w:rPr>
              <w:rFonts w:cs="Lucida Sans Unicode"/>
              <w:sz w:val="16"/>
              <w:szCs w:val="16"/>
            </w:rPr>
            <w:t>Dokumentkategori:</w:t>
          </w:r>
        </w:p>
        <w:sdt>
          <w:sdtPr>
            <w:rPr>
              <w:rFonts w:cs="Lucida Sans Unicode"/>
            </w:rPr>
            <w:tag w:val="ToDocumentCategory.Description"/>
            <w:id w:val="10005"/>
            <w:dataBinding w:prefixMappings="xmlns:gbs='http://www.software-innovation.no/growBusinessDocument'" w:xpath="/gbs:GrowBusinessDocument/gbs:ToDocumentCategory.Description[@gbs:key='10005']" w:storeItemID="{7FC92DAA-4341-4F86-BF25-483B2F66629D}"/>
            <w:text/>
          </w:sdtPr>
          <w:sdtContent>
            <w:p w14:paraId="49703608" w14:textId="77777777" w:rsidR="00840ECF" w:rsidRPr="00970BD5" w:rsidRDefault="00840ECF" w:rsidP="00261049">
              <w:pPr>
                <w:rPr>
                  <w:rFonts w:cs="Lucida Sans Unicode"/>
                </w:rPr>
              </w:pPr>
              <w:r>
                <w:rPr>
                  <w:rFonts w:cs="Lucida Sans Unicode"/>
                </w:rPr>
                <w:t>Annet - internt krav</w:t>
              </w:r>
            </w:p>
          </w:sdtContent>
        </w:sdt>
      </w:tc>
    </w:tr>
    <w:tr w:rsidR="00840ECF" w:rsidRPr="00D23BF4" w14:paraId="4EEAC46D" w14:textId="77777777" w:rsidTr="00261049">
      <w:trPr>
        <w:trHeight w:val="734"/>
      </w:trPr>
      <w:tc>
        <w:tcPr>
          <w:tcW w:w="9067" w:type="dxa"/>
          <w:gridSpan w:val="3"/>
        </w:tcPr>
        <w:p w14:paraId="4DF90A98" w14:textId="77777777" w:rsidR="00840ECF" w:rsidRPr="00CC177E" w:rsidRDefault="00840ECF" w:rsidP="00261049">
          <w:pPr>
            <w:rPr>
              <w:rStyle w:val="Ledetekst"/>
              <w:sz w:val="16"/>
              <w:szCs w:val="16"/>
            </w:rPr>
          </w:pPr>
          <w:r w:rsidRPr="00CC177E">
            <w:rPr>
              <w:rStyle w:val="Ledetekst"/>
              <w:sz w:val="16"/>
              <w:szCs w:val="16"/>
            </w:rPr>
            <w:t>Merknader:</w:t>
          </w:r>
        </w:p>
        <w:sdt>
          <w:sdtPr>
            <w:alias w:val="Merknader"/>
            <w:tag w:val="Notes"/>
            <w:id w:val="10006"/>
            <w:dataBinding w:prefixMappings="xmlns:gbs='http://www.software-innovation.no/growBusinessDocument'" w:xpath="/gbs:GrowBusinessDocument/gbs:Notes[@gbs:key='10006']" w:storeItemID="{7FC92DAA-4341-4F86-BF25-483B2F66629D}"/>
            <w:text w:multiLine="1"/>
          </w:sdtPr>
          <w:sdtContent>
            <w:p w14:paraId="661857BC" w14:textId="77777777" w:rsidR="00840ECF" w:rsidRPr="00D23BF4" w:rsidRDefault="00840ECF" w:rsidP="00261049">
              <w:pPr>
                <w:tabs>
                  <w:tab w:val="left" w:pos="7410"/>
                </w:tabs>
                <w:rPr>
                  <w:rStyle w:val="Plassholdertekst"/>
                  <w:rFonts w:cs="Lucida Sans Unicode"/>
                </w:rPr>
              </w:pPr>
              <w:r>
                <w:br/>
                <w:t xml:space="preserve">  </w:t>
              </w:r>
            </w:p>
          </w:sdtContent>
        </w:sdt>
      </w:tc>
    </w:tr>
  </w:tbl>
  <w:p w14:paraId="1F7E707A" w14:textId="77777777" w:rsidR="00840ECF" w:rsidRPr="00CC177E" w:rsidRDefault="00840ECF" w:rsidP="001A6E94">
    <w:pPr>
      <w:pStyle w:val="Topptekst"/>
      <w:rPr>
        <w:sz w:val="8"/>
        <w:szCs w:val="8"/>
      </w:rPr>
    </w:pPr>
  </w:p>
  <w:p w14:paraId="50ADBADB" w14:textId="77777777" w:rsidR="00840ECF" w:rsidRPr="00CC177E" w:rsidRDefault="00840ECF" w:rsidP="001A6E94">
    <w:pPr>
      <w:pStyle w:val="Topptekst"/>
      <w:rPr>
        <w:sz w:val="8"/>
        <w:szCs w:val="8"/>
      </w:rPr>
    </w:pPr>
    <w:r w:rsidRPr="00CC177E">
      <w:rPr>
        <w:noProof/>
        <w:sz w:val="8"/>
        <w:szCs w:val="8"/>
        <w:lang w:eastAsia="nb-NO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205BD6A" wp14:editId="01405910">
              <wp:simplePos x="0" y="0"/>
              <wp:positionH relativeFrom="page">
                <wp:posOffset>214630</wp:posOffset>
              </wp:positionH>
              <wp:positionV relativeFrom="page">
                <wp:posOffset>3780790</wp:posOffset>
              </wp:positionV>
              <wp:extent cx="179705" cy="635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970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90CF293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6.9pt,297.7pt" to="31.05pt,2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" o:allowincell="f">
              <v:stroke startarrowwidth="narrow" startarrowlength="short" endarrowwidth="narrow" endarrowlength="short"/>
              <w10:wrap anchorx="page" anchory="page"/>
            </v:lin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2F639" w14:textId="44C1760A" w:rsidR="00B20301" w:rsidRPr="00920AA4" w:rsidRDefault="00B20301" w:rsidP="00B20301">
    <w:pPr>
      <w:pStyle w:val="Topptekst"/>
      <w:rPr>
        <w:b/>
        <w:bCs/>
        <w:szCs w:val="20"/>
      </w:rPr>
    </w:pPr>
  </w:p>
  <w:p w14:paraId="709CBA60" w14:textId="56CDECED" w:rsidR="00534E30" w:rsidRPr="00920AA4" w:rsidRDefault="00534E30" w:rsidP="00B568F6">
    <w:pPr>
      <w:pStyle w:val="Topptekst"/>
      <w:pBdr>
        <w:bottom w:val="single" w:sz="4" w:space="0" w:color="auto"/>
      </w:pBdr>
      <w:tabs>
        <w:tab w:val="left" w:pos="7545"/>
      </w:tabs>
      <w:rPr>
        <w:b/>
        <w:bCs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605A50"/>
    <w:lvl w:ilvl="0">
      <w:start w:val="1"/>
      <w:numFmt w:val="decimal"/>
      <w:pStyle w:val="Nummerertliste5"/>
      <w:lvlText w:val="%1."/>
      <w:lvlJc w:val="left"/>
      <w:pPr>
        <w:tabs>
          <w:tab w:val="num" w:pos="2125"/>
        </w:tabs>
        <w:ind w:left="2125" w:hanging="360"/>
      </w:pPr>
    </w:lvl>
  </w:abstractNum>
  <w:abstractNum w:abstractNumId="1" w15:restartNumberingAfterBreak="0">
    <w:nsid w:val="FFFFFF7D"/>
    <w:multiLevelType w:val="singleLevel"/>
    <w:tmpl w:val="B6068E6A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82EF28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D78F240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0E9D9E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AC0B00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C81F14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DA785E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9B4507C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EBE2DA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557DAC"/>
    <w:multiLevelType w:val="hybridMultilevel"/>
    <w:tmpl w:val="E370D8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6F3A92"/>
    <w:multiLevelType w:val="hybridMultilevel"/>
    <w:tmpl w:val="78B671C8"/>
    <w:lvl w:ilvl="0" w:tplc="0414000F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146" w:hanging="360"/>
      </w:pPr>
    </w:lvl>
    <w:lvl w:ilvl="2" w:tplc="0414001B" w:tentative="1">
      <w:start w:val="1"/>
      <w:numFmt w:val="lowerRoman"/>
      <w:lvlText w:val="%3."/>
      <w:lvlJc w:val="right"/>
      <w:pPr>
        <w:ind w:left="1866" w:hanging="180"/>
      </w:pPr>
    </w:lvl>
    <w:lvl w:ilvl="3" w:tplc="0414000F" w:tentative="1">
      <w:start w:val="1"/>
      <w:numFmt w:val="decimal"/>
      <w:lvlText w:val="%4."/>
      <w:lvlJc w:val="left"/>
      <w:pPr>
        <w:ind w:left="2586" w:hanging="360"/>
      </w:pPr>
    </w:lvl>
    <w:lvl w:ilvl="4" w:tplc="04140019" w:tentative="1">
      <w:start w:val="1"/>
      <w:numFmt w:val="lowerLetter"/>
      <w:lvlText w:val="%5."/>
      <w:lvlJc w:val="left"/>
      <w:pPr>
        <w:ind w:left="3306" w:hanging="360"/>
      </w:pPr>
    </w:lvl>
    <w:lvl w:ilvl="5" w:tplc="0414001B" w:tentative="1">
      <w:start w:val="1"/>
      <w:numFmt w:val="lowerRoman"/>
      <w:lvlText w:val="%6."/>
      <w:lvlJc w:val="right"/>
      <w:pPr>
        <w:ind w:left="4026" w:hanging="180"/>
      </w:pPr>
    </w:lvl>
    <w:lvl w:ilvl="6" w:tplc="0414000F" w:tentative="1">
      <w:start w:val="1"/>
      <w:numFmt w:val="decimal"/>
      <w:lvlText w:val="%7."/>
      <w:lvlJc w:val="left"/>
      <w:pPr>
        <w:ind w:left="4746" w:hanging="360"/>
      </w:pPr>
    </w:lvl>
    <w:lvl w:ilvl="7" w:tplc="04140019" w:tentative="1">
      <w:start w:val="1"/>
      <w:numFmt w:val="lowerLetter"/>
      <w:lvlText w:val="%8."/>
      <w:lvlJc w:val="left"/>
      <w:pPr>
        <w:ind w:left="5466" w:hanging="360"/>
      </w:pPr>
    </w:lvl>
    <w:lvl w:ilvl="8" w:tplc="0414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2" w15:restartNumberingAfterBreak="0">
    <w:nsid w:val="05A53623"/>
    <w:multiLevelType w:val="hybridMultilevel"/>
    <w:tmpl w:val="121E85AA"/>
    <w:lvl w:ilvl="0" w:tplc="1A86EB9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6146D6C"/>
    <w:multiLevelType w:val="hybridMultilevel"/>
    <w:tmpl w:val="2424F47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761384F"/>
    <w:multiLevelType w:val="hybridMultilevel"/>
    <w:tmpl w:val="419C743A"/>
    <w:lvl w:ilvl="0" w:tplc="59C08412">
      <w:start w:val="1"/>
      <w:numFmt w:val="bullet"/>
      <w:lvlText w:val=""/>
      <w:lvlJc w:val="left"/>
      <w:pPr>
        <w:tabs>
          <w:tab w:val="num" w:pos="357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5B27C4"/>
    <w:multiLevelType w:val="hybridMultilevel"/>
    <w:tmpl w:val="1136AD3A"/>
    <w:lvl w:ilvl="0" w:tplc="9F46D78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272E8B"/>
    <w:multiLevelType w:val="hybridMultilevel"/>
    <w:tmpl w:val="80804716"/>
    <w:lvl w:ilvl="0" w:tplc="B6C88682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B7529C5"/>
    <w:multiLevelType w:val="hybridMultilevel"/>
    <w:tmpl w:val="C19286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C0F475F"/>
    <w:multiLevelType w:val="hybridMultilevel"/>
    <w:tmpl w:val="33A0FB92"/>
    <w:lvl w:ilvl="0" w:tplc="93E68D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3B76E1"/>
    <w:multiLevelType w:val="hybridMultilevel"/>
    <w:tmpl w:val="B8FC1514"/>
    <w:lvl w:ilvl="0" w:tplc="F3F468C2">
      <w:start w:val="1"/>
      <w:numFmt w:val="bullet"/>
      <w:lvlText w:val=""/>
      <w:lvlJc w:val="left"/>
      <w:pPr>
        <w:ind w:left="360" w:hanging="3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1454040"/>
    <w:multiLevelType w:val="multilevel"/>
    <w:tmpl w:val="0ECE5C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11A0530C"/>
    <w:multiLevelType w:val="hybridMultilevel"/>
    <w:tmpl w:val="8D184262"/>
    <w:lvl w:ilvl="0" w:tplc="04140001">
      <w:start w:val="1"/>
      <w:numFmt w:val="bullet"/>
      <w:lvlText w:val=""/>
      <w:lvlJc w:val="left"/>
      <w:pPr>
        <w:ind w:left="181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3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5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7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9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1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3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5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76" w:hanging="360"/>
      </w:pPr>
      <w:rPr>
        <w:rFonts w:ascii="Wingdings" w:hAnsi="Wingdings" w:hint="default"/>
      </w:rPr>
    </w:lvl>
  </w:abstractNum>
  <w:abstractNum w:abstractNumId="22" w15:restartNumberingAfterBreak="0">
    <w:nsid w:val="11F339D0"/>
    <w:multiLevelType w:val="hybridMultilevel"/>
    <w:tmpl w:val="D59C78AE"/>
    <w:lvl w:ilvl="0" w:tplc="CC080004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25579C8"/>
    <w:multiLevelType w:val="multilevel"/>
    <w:tmpl w:val="90CA3E3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34A304F"/>
    <w:multiLevelType w:val="hybridMultilevel"/>
    <w:tmpl w:val="823000C0"/>
    <w:lvl w:ilvl="0" w:tplc="EB222CD0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7F70456"/>
    <w:multiLevelType w:val="hybridMultilevel"/>
    <w:tmpl w:val="6126748A"/>
    <w:lvl w:ilvl="0" w:tplc="0414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10CE0F92">
      <w:numFmt w:val="bullet"/>
      <w:lvlText w:val="•"/>
      <w:lvlJc w:val="left"/>
      <w:pPr>
        <w:ind w:left="1760" w:hanging="360"/>
      </w:pPr>
      <w:rPr>
        <w:rFonts w:ascii="Times New Roman" w:eastAsia="Times New Roman" w:hAnsi="Times New Roman" w:cs="Times New Roman" w:hint="default"/>
      </w:rPr>
    </w:lvl>
    <w:lvl w:ilvl="2" w:tplc="0414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6" w15:restartNumberingAfterBreak="0">
    <w:nsid w:val="188E2C16"/>
    <w:multiLevelType w:val="multilevel"/>
    <w:tmpl w:val="A3B25790"/>
    <w:lvl w:ilvl="0">
      <w:start w:val="1"/>
      <w:numFmt w:val="decimal"/>
      <w:pStyle w:val="Kontraktsmalniv2"/>
      <w:suff w:val="space"/>
      <w:lvlText w:val="%1."/>
      <w:lvlJc w:val="left"/>
      <w:pPr>
        <w:ind w:left="360" w:hanging="360"/>
      </w:pPr>
      <w:rPr>
        <w:rFonts w:ascii="Arial" w:hAnsi="Arial" w:cs="Arial" w:hint="default"/>
        <w:color w:val="auto"/>
      </w:rPr>
    </w:lvl>
    <w:lvl w:ilvl="1">
      <w:start w:val="1"/>
      <w:numFmt w:val="decimal"/>
      <w:pStyle w:val="Kontraktsmalniv3"/>
      <w:isLgl/>
      <w:suff w:val="space"/>
      <w:lvlText w:val="%1.%2"/>
      <w:lvlJc w:val="left"/>
      <w:pPr>
        <w:ind w:left="2486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suff w:val="space"/>
      <w:lvlText w:val="%1.%2.%3"/>
      <w:lvlJc w:val="left"/>
      <w:pPr>
        <w:ind w:left="720" w:hanging="720"/>
      </w:pPr>
    </w:lvl>
    <w:lvl w:ilvl="3">
      <w:start w:val="1"/>
      <w:numFmt w:val="none"/>
      <w:isLgl/>
      <w:lvlText w:val=""/>
      <w:lvlJc w:val="left"/>
      <w:pPr>
        <w:tabs>
          <w:tab w:val="num" w:pos="0"/>
        </w:tabs>
        <w:ind w:left="720" w:hanging="720"/>
      </w:pPr>
    </w:lvl>
    <w:lvl w:ilvl="4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</w:lvl>
    <w:lvl w:ilvl="5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</w:lvl>
    <w:lvl w:ilvl="6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</w:lvl>
    <w:lvl w:ilvl="7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isLgl/>
      <w:lvlText w:val=""/>
      <w:lvlJc w:val="left"/>
      <w:pPr>
        <w:tabs>
          <w:tab w:val="num" w:pos="0"/>
        </w:tabs>
        <w:ind w:left="1800" w:hanging="1800"/>
      </w:pPr>
    </w:lvl>
  </w:abstractNum>
  <w:abstractNum w:abstractNumId="27" w15:restartNumberingAfterBreak="0">
    <w:nsid w:val="195E70F1"/>
    <w:multiLevelType w:val="hybridMultilevel"/>
    <w:tmpl w:val="37B0E256"/>
    <w:lvl w:ilvl="0" w:tplc="98EC1EC8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B1C299C"/>
    <w:multiLevelType w:val="multilevel"/>
    <w:tmpl w:val="1A64F526"/>
    <w:lvl w:ilvl="0">
      <w:start w:val="5"/>
      <w:numFmt w:val="upperLetter"/>
      <w:pStyle w:val="Overskrift1"/>
      <w:suff w:val="space"/>
      <w:lvlText w:val="%1"/>
      <w:lvlJc w:val="left"/>
      <w:pPr>
        <w:ind w:left="357" w:hanging="357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suff w:val="space"/>
      <w:lvlText w:val="%1%2"/>
      <w:lvlJc w:val="left"/>
      <w:pPr>
        <w:ind w:left="0" w:firstLine="0"/>
      </w:pPr>
      <w:rPr>
        <w:rFonts w:ascii="Times New Roman" w:hAnsi="Times New Roman" w:hint="default"/>
        <w:b/>
        <w:i w:val="0"/>
        <w:sz w:val="26"/>
      </w:rPr>
    </w:lvl>
    <w:lvl w:ilvl="2">
      <w:start w:val="1"/>
      <w:numFmt w:val="decimal"/>
      <w:pStyle w:val="Overskrift3"/>
      <w:lvlText w:val="%3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pStyle w:val="Overskrift4"/>
      <w:suff w:val="space"/>
      <w:lvlText w:val="%3.%4."/>
      <w:lvlJc w:val="left"/>
      <w:pPr>
        <w:ind w:left="357" w:hanging="357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pStyle w:val="Overskrift5"/>
      <w:suff w:val="space"/>
      <w:lvlText w:val="%3.%4.%5."/>
      <w:lvlJc w:val="left"/>
      <w:pPr>
        <w:ind w:left="862" w:firstLine="272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decimal"/>
      <w:pStyle w:val="Overskrift6"/>
      <w:suff w:val="space"/>
      <w:lvlText w:val="%3.%4.%5.%6."/>
      <w:lvlJc w:val="left"/>
      <w:pPr>
        <w:ind w:left="1191" w:hanging="11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lvlText w:val="%3.%4.%5.%6.%7"/>
      <w:lvlJc w:val="left"/>
      <w:pPr>
        <w:ind w:left="72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1C4414DB"/>
    <w:multiLevelType w:val="hybridMultilevel"/>
    <w:tmpl w:val="76E24578"/>
    <w:lvl w:ilvl="0" w:tplc="1A86EB9A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1D075D34"/>
    <w:multiLevelType w:val="hybridMultilevel"/>
    <w:tmpl w:val="A240F0DE"/>
    <w:lvl w:ilvl="0" w:tplc="BFB6257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DF33288"/>
    <w:multiLevelType w:val="hybridMultilevel"/>
    <w:tmpl w:val="7504B10A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1F1B0CA5"/>
    <w:multiLevelType w:val="hybridMultilevel"/>
    <w:tmpl w:val="A1D6033A"/>
    <w:lvl w:ilvl="0" w:tplc="04140001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FD67C12"/>
    <w:multiLevelType w:val="hybridMultilevel"/>
    <w:tmpl w:val="062C1E0A"/>
    <w:lvl w:ilvl="0" w:tplc="BFB6257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24F7733"/>
    <w:multiLevelType w:val="hybridMultilevel"/>
    <w:tmpl w:val="79A06412"/>
    <w:lvl w:ilvl="0" w:tplc="941C8F3C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3802A14"/>
    <w:multiLevelType w:val="hybridMultilevel"/>
    <w:tmpl w:val="7C34548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3C60B10"/>
    <w:multiLevelType w:val="hybridMultilevel"/>
    <w:tmpl w:val="2CEE0B90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1A86EB9A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64C5997"/>
    <w:multiLevelType w:val="hybridMultilevel"/>
    <w:tmpl w:val="880498EA"/>
    <w:lvl w:ilvl="0" w:tplc="F814B02A">
      <w:start w:val="1"/>
      <w:numFmt w:val="decimal"/>
      <w:lvlText w:val="%1."/>
      <w:lvlJc w:val="left"/>
      <w:pPr>
        <w:ind w:left="62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E0E2F420">
      <w:start w:val="1"/>
      <w:numFmt w:val="lowerLetter"/>
      <w:lvlText w:val="%2"/>
      <w:lvlJc w:val="left"/>
      <w:pPr>
        <w:ind w:left="1501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FE189F26">
      <w:start w:val="1"/>
      <w:numFmt w:val="lowerRoman"/>
      <w:lvlText w:val="%3"/>
      <w:lvlJc w:val="left"/>
      <w:pPr>
        <w:ind w:left="2221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0C34A5F8">
      <w:start w:val="1"/>
      <w:numFmt w:val="decimal"/>
      <w:lvlText w:val="%4"/>
      <w:lvlJc w:val="left"/>
      <w:pPr>
        <w:ind w:left="2941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98321BB4">
      <w:start w:val="1"/>
      <w:numFmt w:val="lowerLetter"/>
      <w:lvlText w:val="%5"/>
      <w:lvlJc w:val="left"/>
      <w:pPr>
        <w:ind w:left="3661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47642BCC">
      <w:start w:val="1"/>
      <w:numFmt w:val="lowerRoman"/>
      <w:lvlText w:val="%6"/>
      <w:lvlJc w:val="left"/>
      <w:pPr>
        <w:ind w:left="4381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7ECCD52C">
      <w:start w:val="1"/>
      <w:numFmt w:val="decimal"/>
      <w:lvlText w:val="%7"/>
      <w:lvlJc w:val="left"/>
      <w:pPr>
        <w:ind w:left="5101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7AC68618">
      <w:start w:val="1"/>
      <w:numFmt w:val="lowerLetter"/>
      <w:lvlText w:val="%8"/>
      <w:lvlJc w:val="left"/>
      <w:pPr>
        <w:ind w:left="5821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BC0A71CE">
      <w:start w:val="1"/>
      <w:numFmt w:val="lowerRoman"/>
      <w:lvlText w:val="%9"/>
      <w:lvlJc w:val="left"/>
      <w:pPr>
        <w:ind w:left="6541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26DD1DF3"/>
    <w:multiLevelType w:val="hybridMultilevel"/>
    <w:tmpl w:val="32263F5C"/>
    <w:lvl w:ilvl="0" w:tplc="BFB6257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71A3E87"/>
    <w:multiLevelType w:val="hybridMultilevel"/>
    <w:tmpl w:val="27DC66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735662A"/>
    <w:multiLevelType w:val="hybridMultilevel"/>
    <w:tmpl w:val="6D54AF76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ED6B92"/>
    <w:multiLevelType w:val="hybridMultilevel"/>
    <w:tmpl w:val="03AE6A2C"/>
    <w:lvl w:ilvl="0" w:tplc="3CCA5D78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836619A"/>
    <w:multiLevelType w:val="hybridMultilevel"/>
    <w:tmpl w:val="150E4012"/>
    <w:lvl w:ilvl="0" w:tplc="95184052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8877AE8"/>
    <w:multiLevelType w:val="hybridMultilevel"/>
    <w:tmpl w:val="C24438B4"/>
    <w:lvl w:ilvl="0" w:tplc="A4BAF8D4">
      <w:start w:val="1"/>
      <w:numFmt w:val="decimal"/>
      <w:lvlText w:val="%1."/>
      <w:lvlJc w:val="left"/>
      <w:pPr>
        <w:ind w:left="1080" w:hanging="360"/>
      </w:pPr>
    </w:lvl>
    <w:lvl w:ilvl="1" w:tplc="6256039A">
      <w:start w:val="1"/>
      <w:numFmt w:val="decimal"/>
      <w:lvlText w:val="%2."/>
      <w:lvlJc w:val="left"/>
      <w:pPr>
        <w:ind w:left="1080" w:hanging="360"/>
      </w:pPr>
    </w:lvl>
    <w:lvl w:ilvl="2" w:tplc="A184EF18">
      <w:start w:val="1"/>
      <w:numFmt w:val="decimal"/>
      <w:lvlText w:val="%3."/>
      <w:lvlJc w:val="left"/>
      <w:pPr>
        <w:ind w:left="1080" w:hanging="360"/>
      </w:pPr>
    </w:lvl>
    <w:lvl w:ilvl="3" w:tplc="FEF48B42">
      <w:start w:val="1"/>
      <w:numFmt w:val="decimal"/>
      <w:lvlText w:val="%4."/>
      <w:lvlJc w:val="left"/>
      <w:pPr>
        <w:ind w:left="1080" w:hanging="360"/>
      </w:pPr>
    </w:lvl>
    <w:lvl w:ilvl="4" w:tplc="CD002FC0">
      <w:start w:val="1"/>
      <w:numFmt w:val="decimal"/>
      <w:lvlText w:val="%5."/>
      <w:lvlJc w:val="left"/>
      <w:pPr>
        <w:ind w:left="1080" w:hanging="360"/>
      </w:pPr>
    </w:lvl>
    <w:lvl w:ilvl="5" w:tplc="22568D04">
      <w:start w:val="1"/>
      <w:numFmt w:val="decimal"/>
      <w:lvlText w:val="%6."/>
      <w:lvlJc w:val="left"/>
      <w:pPr>
        <w:ind w:left="1080" w:hanging="360"/>
      </w:pPr>
    </w:lvl>
    <w:lvl w:ilvl="6" w:tplc="3AA66132">
      <w:start w:val="1"/>
      <w:numFmt w:val="decimal"/>
      <w:lvlText w:val="%7."/>
      <w:lvlJc w:val="left"/>
      <w:pPr>
        <w:ind w:left="1080" w:hanging="360"/>
      </w:pPr>
    </w:lvl>
    <w:lvl w:ilvl="7" w:tplc="516AC420">
      <w:start w:val="1"/>
      <w:numFmt w:val="decimal"/>
      <w:lvlText w:val="%8."/>
      <w:lvlJc w:val="left"/>
      <w:pPr>
        <w:ind w:left="1080" w:hanging="360"/>
      </w:pPr>
    </w:lvl>
    <w:lvl w:ilvl="8" w:tplc="8C946F64">
      <w:start w:val="1"/>
      <w:numFmt w:val="decimal"/>
      <w:lvlText w:val="%9."/>
      <w:lvlJc w:val="left"/>
      <w:pPr>
        <w:ind w:left="1080" w:hanging="360"/>
      </w:pPr>
    </w:lvl>
  </w:abstractNum>
  <w:abstractNum w:abstractNumId="44" w15:restartNumberingAfterBreak="0">
    <w:nsid w:val="2BD1347E"/>
    <w:multiLevelType w:val="hybridMultilevel"/>
    <w:tmpl w:val="F66E8534"/>
    <w:lvl w:ilvl="0" w:tplc="69E0363E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E035B88"/>
    <w:multiLevelType w:val="hybridMultilevel"/>
    <w:tmpl w:val="6E32D1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ED5504F"/>
    <w:multiLevelType w:val="hybridMultilevel"/>
    <w:tmpl w:val="43D24E54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1A86EB9A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EE94A23"/>
    <w:multiLevelType w:val="hybridMultilevel"/>
    <w:tmpl w:val="D92609C8"/>
    <w:lvl w:ilvl="0" w:tplc="8C76F1E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8D56AF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9F9807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7124FA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85E2C6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C2074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21A5A0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2C0BE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DEE8E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8" w15:restartNumberingAfterBreak="0">
    <w:nsid w:val="2F7D00CE"/>
    <w:multiLevelType w:val="hybridMultilevel"/>
    <w:tmpl w:val="DFAEA3C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0A9042D"/>
    <w:multiLevelType w:val="hybridMultilevel"/>
    <w:tmpl w:val="A1E8BF6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3533325D"/>
    <w:multiLevelType w:val="multilevel"/>
    <w:tmpl w:val="90CA3E3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358B5EF6"/>
    <w:multiLevelType w:val="hybridMultilevel"/>
    <w:tmpl w:val="93521FC8"/>
    <w:styleLink w:val="111111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35B51442"/>
    <w:multiLevelType w:val="hybridMultilevel"/>
    <w:tmpl w:val="252E9B10"/>
    <w:lvl w:ilvl="0" w:tplc="BEF422D2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6E93B4C"/>
    <w:multiLevelType w:val="hybridMultilevel"/>
    <w:tmpl w:val="07CA2EA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3A477A59"/>
    <w:multiLevelType w:val="hybridMultilevel"/>
    <w:tmpl w:val="F4E802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D0777A1"/>
    <w:multiLevelType w:val="hybridMultilevel"/>
    <w:tmpl w:val="30766F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E9B0203"/>
    <w:multiLevelType w:val="hybridMultilevel"/>
    <w:tmpl w:val="B9F0A1BC"/>
    <w:lvl w:ilvl="0" w:tplc="04140003">
      <w:start w:val="1"/>
      <w:numFmt w:val="bullet"/>
      <w:lvlText w:val="o"/>
      <w:lvlJc w:val="left"/>
      <w:pPr>
        <w:ind w:left="70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57" w15:restartNumberingAfterBreak="0">
    <w:nsid w:val="41260902"/>
    <w:multiLevelType w:val="hybridMultilevel"/>
    <w:tmpl w:val="F236B0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2155D49"/>
    <w:multiLevelType w:val="hybridMultilevel"/>
    <w:tmpl w:val="EDEC0112"/>
    <w:lvl w:ilvl="0" w:tplc="8368A9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3DB6B81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FD8A5F8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26CA8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E9E58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651C810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682A0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A9C45F4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757A3C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9" w15:restartNumberingAfterBreak="0">
    <w:nsid w:val="447C08E5"/>
    <w:multiLevelType w:val="multilevel"/>
    <w:tmpl w:val="D174E0A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456B5CB3"/>
    <w:multiLevelType w:val="hybridMultilevel"/>
    <w:tmpl w:val="087608E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47647F30"/>
    <w:multiLevelType w:val="hybridMultilevel"/>
    <w:tmpl w:val="46A80F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88D020B"/>
    <w:multiLevelType w:val="hybridMultilevel"/>
    <w:tmpl w:val="35068D54"/>
    <w:lvl w:ilvl="0" w:tplc="EE9C6D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9FC1129"/>
    <w:multiLevelType w:val="hybridMultilevel"/>
    <w:tmpl w:val="79E0258A"/>
    <w:lvl w:ilvl="0" w:tplc="951E312A">
      <w:start w:val="2"/>
      <w:numFmt w:val="bullet"/>
      <w:lvlText w:val="-"/>
      <w:lvlJc w:val="left"/>
      <w:pPr>
        <w:ind w:left="720" w:hanging="360"/>
      </w:pPr>
      <w:rPr>
        <w:rFonts w:ascii="Lucida Sans Unicode" w:eastAsia="Times New Roman" w:hAnsi="Lucida Sans Unicode" w:cs="Lucida Sans Unicode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A741B90"/>
    <w:multiLevelType w:val="hybridMultilevel"/>
    <w:tmpl w:val="29760B1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4D336BFB"/>
    <w:multiLevelType w:val="hybridMultilevel"/>
    <w:tmpl w:val="A718BF02"/>
    <w:lvl w:ilvl="0" w:tplc="69E0363E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DD8141A"/>
    <w:multiLevelType w:val="hybridMultilevel"/>
    <w:tmpl w:val="C1E053D2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1A86EB9A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EC40477"/>
    <w:multiLevelType w:val="hybridMultilevel"/>
    <w:tmpl w:val="F140E3FC"/>
    <w:lvl w:ilvl="0" w:tplc="4DBA582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EC946FC"/>
    <w:multiLevelType w:val="multilevel"/>
    <w:tmpl w:val="637AAA1E"/>
    <w:styleLink w:val="1og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9" w15:restartNumberingAfterBreak="0">
    <w:nsid w:val="4F5D6660"/>
    <w:multiLevelType w:val="hybridMultilevel"/>
    <w:tmpl w:val="EDFEDC60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>
      <w:start w:val="1"/>
      <w:numFmt w:val="lowerRoman"/>
      <w:lvlText w:val="%3."/>
      <w:lvlJc w:val="right"/>
      <w:pPr>
        <w:ind w:left="1800" w:hanging="180"/>
      </w:pPr>
    </w:lvl>
    <w:lvl w:ilvl="3" w:tplc="0414000F">
      <w:start w:val="1"/>
      <w:numFmt w:val="decimal"/>
      <w:lvlText w:val="%4."/>
      <w:lvlJc w:val="left"/>
      <w:pPr>
        <w:ind w:left="2520" w:hanging="360"/>
      </w:pPr>
    </w:lvl>
    <w:lvl w:ilvl="4" w:tplc="04140019">
      <w:start w:val="1"/>
      <w:numFmt w:val="lowerLetter"/>
      <w:lvlText w:val="%5."/>
      <w:lvlJc w:val="left"/>
      <w:pPr>
        <w:ind w:left="3240" w:hanging="360"/>
      </w:pPr>
    </w:lvl>
    <w:lvl w:ilvl="5" w:tplc="0414001B">
      <w:start w:val="1"/>
      <w:numFmt w:val="lowerRoman"/>
      <w:lvlText w:val="%6."/>
      <w:lvlJc w:val="right"/>
      <w:pPr>
        <w:ind w:left="3960" w:hanging="180"/>
      </w:pPr>
    </w:lvl>
    <w:lvl w:ilvl="6" w:tplc="0414000F">
      <w:start w:val="1"/>
      <w:numFmt w:val="decimal"/>
      <w:lvlText w:val="%7."/>
      <w:lvlJc w:val="left"/>
      <w:pPr>
        <w:ind w:left="4680" w:hanging="360"/>
      </w:pPr>
    </w:lvl>
    <w:lvl w:ilvl="7" w:tplc="04140019">
      <w:start w:val="1"/>
      <w:numFmt w:val="lowerLetter"/>
      <w:lvlText w:val="%8."/>
      <w:lvlJc w:val="left"/>
      <w:pPr>
        <w:ind w:left="5400" w:hanging="360"/>
      </w:pPr>
    </w:lvl>
    <w:lvl w:ilvl="8" w:tplc="0414001B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4F900DA6"/>
    <w:multiLevelType w:val="hybridMultilevel"/>
    <w:tmpl w:val="740C84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F9960AF"/>
    <w:multiLevelType w:val="hybridMultilevel"/>
    <w:tmpl w:val="CBB42E5C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1A86EB9A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021543B"/>
    <w:multiLevelType w:val="hybridMultilevel"/>
    <w:tmpl w:val="8CF4D49C"/>
    <w:lvl w:ilvl="0" w:tplc="22E4E4A0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0841D71"/>
    <w:multiLevelType w:val="hybridMultilevel"/>
    <w:tmpl w:val="9B0E06AC"/>
    <w:lvl w:ilvl="0" w:tplc="0414000F">
      <w:start w:val="1"/>
      <w:numFmt w:val="decimal"/>
      <w:lvlText w:val="%1."/>
      <w:lvlJc w:val="left"/>
      <w:pPr>
        <w:ind w:left="778" w:hanging="360"/>
      </w:pPr>
    </w:lvl>
    <w:lvl w:ilvl="1" w:tplc="04140019">
      <w:start w:val="1"/>
      <w:numFmt w:val="lowerLetter"/>
      <w:lvlText w:val="%2."/>
      <w:lvlJc w:val="left"/>
      <w:pPr>
        <w:ind w:left="1498" w:hanging="360"/>
      </w:pPr>
    </w:lvl>
    <w:lvl w:ilvl="2" w:tplc="0414001B">
      <w:start w:val="1"/>
      <w:numFmt w:val="lowerRoman"/>
      <w:lvlText w:val="%3."/>
      <w:lvlJc w:val="right"/>
      <w:pPr>
        <w:ind w:left="2218" w:hanging="180"/>
      </w:pPr>
    </w:lvl>
    <w:lvl w:ilvl="3" w:tplc="0414000F">
      <w:start w:val="1"/>
      <w:numFmt w:val="decimal"/>
      <w:lvlText w:val="%4."/>
      <w:lvlJc w:val="left"/>
      <w:pPr>
        <w:ind w:left="2938" w:hanging="360"/>
      </w:pPr>
    </w:lvl>
    <w:lvl w:ilvl="4" w:tplc="04140019">
      <w:start w:val="1"/>
      <w:numFmt w:val="lowerLetter"/>
      <w:lvlText w:val="%5."/>
      <w:lvlJc w:val="left"/>
      <w:pPr>
        <w:ind w:left="3658" w:hanging="360"/>
      </w:pPr>
    </w:lvl>
    <w:lvl w:ilvl="5" w:tplc="0414001B">
      <w:start w:val="1"/>
      <w:numFmt w:val="lowerRoman"/>
      <w:lvlText w:val="%6."/>
      <w:lvlJc w:val="right"/>
      <w:pPr>
        <w:ind w:left="4378" w:hanging="180"/>
      </w:pPr>
    </w:lvl>
    <w:lvl w:ilvl="6" w:tplc="0414000F">
      <w:start w:val="1"/>
      <w:numFmt w:val="decimal"/>
      <w:lvlText w:val="%7."/>
      <w:lvlJc w:val="left"/>
      <w:pPr>
        <w:ind w:left="5098" w:hanging="360"/>
      </w:pPr>
    </w:lvl>
    <w:lvl w:ilvl="7" w:tplc="04140019">
      <w:start w:val="1"/>
      <w:numFmt w:val="lowerLetter"/>
      <w:lvlText w:val="%8."/>
      <w:lvlJc w:val="left"/>
      <w:pPr>
        <w:ind w:left="5818" w:hanging="360"/>
      </w:pPr>
    </w:lvl>
    <w:lvl w:ilvl="8" w:tplc="0414001B">
      <w:start w:val="1"/>
      <w:numFmt w:val="lowerRoman"/>
      <w:lvlText w:val="%9."/>
      <w:lvlJc w:val="right"/>
      <w:pPr>
        <w:ind w:left="6538" w:hanging="180"/>
      </w:pPr>
    </w:lvl>
  </w:abstractNum>
  <w:abstractNum w:abstractNumId="74" w15:restartNumberingAfterBreak="0">
    <w:nsid w:val="521962F2"/>
    <w:multiLevelType w:val="hybridMultilevel"/>
    <w:tmpl w:val="4264567A"/>
    <w:lvl w:ilvl="0" w:tplc="BFB6257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269566C"/>
    <w:multiLevelType w:val="hybridMultilevel"/>
    <w:tmpl w:val="35068D5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2E429FE"/>
    <w:multiLevelType w:val="multilevel"/>
    <w:tmpl w:val="5C9094A2"/>
    <w:lvl w:ilvl="0">
      <w:start w:val="1"/>
      <w:numFmt w:val="decimal"/>
      <w:lvlText w:val="%1)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77" w15:restartNumberingAfterBreak="0">
    <w:nsid w:val="542D0AD2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61A5F31"/>
    <w:multiLevelType w:val="hybridMultilevel"/>
    <w:tmpl w:val="45009F30"/>
    <w:lvl w:ilvl="0" w:tplc="0414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80" w15:restartNumberingAfterBreak="0">
    <w:nsid w:val="57854E72"/>
    <w:multiLevelType w:val="hybridMultilevel"/>
    <w:tmpl w:val="681EA480"/>
    <w:lvl w:ilvl="0" w:tplc="69E0363E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861370E"/>
    <w:multiLevelType w:val="hybridMultilevel"/>
    <w:tmpl w:val="DB2A66CE"/>
    <w:lvl w:ilvl="0" w:tplc="3A72AC42">
      <w:numFmt w:val="bullet"/>
      <w:lvlText w:val="-"/>
      <w:lvlJc w:val="left"/>
      <w:pPr>
        <w:ind w:left="720" w:hanging="360"/>
      </w:pPr>
      <w:rPr>
        <w:rFonts w:ascii="Lucida Sans Unicode" w:eastAsiaTheme="minorHAnsi" w:hAnsi="Lucida Sans Unicode" w:cs="Lucida Sans Unicode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CB4316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3" w15:restartNumberingAfterBreak="0">
    <w:nsid w:val="5CD36591"/>
    <w:multiLevelType w:val="multilevel"/>
    <w:tmpl w:val="59E2BA30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5DBC404D"/>
    <w:multiLevelType w:val="hybridMultilevel"/>
    <w:tmpl w:val="1D3E2A10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1A86EB9A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1571AEB"/>
    <w:multiLevelType w:val="hybridMultilevel"/>
    <w:tmpl w:val="D44021FE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62FF2CE5"/>
    <w:multiLevelType w:val="hybridMultilevel"/>
    <w:tmpl w:val="0B18FE1C"/>
    <w:lvl w:ilvl="0" w:tplc="29C25A4C">
      <w:start w:val="1"/>
      <w:numFmt w:val="decimal"/>
      <w:lvlText w:val="%1."/>
      <w:lvlJc w:val="left"/>
      <w:pPr>
        <w:ind w:left="1080" w:hanging="360"/>
      </w:pPr>
    </w:lvl>
    <w:lvl w:ilvl="1" w:tplc="872C46A2">
      <w:start w:val="1"/>
      <w:numFmt w:val="decimal"/>
      <w:lvlText w:val="%2."/>
      <w:lvlJc w:val="left"/>
      <w:pPr>
        <w:ind w:left="1080" w:hanging="360"/>
      </w:pPr>
    </w:lvl>
    <w:lvl w:ilvl="2" w:tplc="359C0036">
      <w:start w:val="1"/>
      <w:numFmt w:val="decimal"/>
      <w:lvlText w:val="%3."/>
      <w:lvlJc w:val="left"/>
      <w:pPr>
        <w:ind w:left="1080" w:hanging="360"/>
      </w:pPr>
    </w:lvl>
    <w:lvl w:ilvl="3" w:tplc="5E5C5E0A">
      <w:start w:val="1"/>
      <w:numFmt w:val="decimal"/>
      <w:lvlText w:val="%4."/>
      <w:lvlJc w:val="left"/>
      <w:pPr>
        <w:ind w:left="1080" w:hanging="360"/>
      </w:pPr>
    </w:lvl>
    <w:lvl w:ilvl="4" w:tplc="1CAC440E">
      <w:start w:val="1"/>
      <w:numFmt w:val="decimal"/>
      <w:lvlText w:val="%5."/>
      <w:lvlJc w:val="left"/>
      <w:pPr>
        <w:ind w:left="1080" w:hanging="360"/>
      </w:pPr>
    </w:lvl>
    <w:lvl w:ilvl="5" w:tplc="5B2ACC84">
      <w:start w:val="1"/>
      <w:numFmt w:val="decimal"/>
      <w:lvlText w:val="%6."/>
      <w:lvlJc w:val="left"/>
      <w:pPr>
        <w:ind w:left="1080" w:hanging="360"/>
      </w:pPr>
    </w:lvl>
    <w:lvl w:ilvl="6" w:tplc="76366EE6">
      <w:start w:val="1"/>
      <w:numFmt w:val="decimal"/>
      <w:lvlText w:val="%7."/>
      <w:lvlJc w:val="left"/>
      <w:pPr>
        <w:ind w:left="1080" w:hanging="360"/>
      </w:pPr>
    </w:lvl>
    <w:lvl w:ilvl="7" w:tplc="0DF84A1A">
      <w:start w:val="1"/>
      <w:numFmt w:val="decimal"/>
      <w:lvlText w:val="%8."/>
      <w:lvlJc w:val="left"/>
      <w:pPr>
        <w:ind w:left="1080" w:hanging="360"/>
      </w:pPr>
    </w:lvl>
    <w:lvl w:ilvl="8" w:tplc="4D96FC90">
      <w:start w:val="1"/>
      <w:numFmt w:val="decimal"/>
      <w:lvlText w:val="%9."/>
      <w:lvlJc w:val="left"/>
      <w:pPr>
        <w:ind w:left="1080" w:hanging="360"/>
      </w:pPr>
    </w:lvl>
  </w:abstractNum>
  <w:abstractNum w:abstractNumId="87" w15:restartNumberingAfterBreak="0">
    <w:nsid w:val="63F61383"/>
    <w:multiLevelType w:val="hybridMultilevel"/>
    <w:tmpl w:val="A112BBC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5571704"/>
    <w:multiLevelType w:val="hybridMultilevel"/>
    <w:tmpl w:val="31527AB4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1A86EB9A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5787A06"/>
    <w:multiLevelType w:val="hybridMultilevel"/>
    <w:tmpl w:val="C9CC3BA6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D43A31B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6744234"/>
    <w:multiLevelType w:val="hybridMultilevel"/>
    <w:tmpl w:val="09ECE2D2"/>
    <w:lvl w:ilvl="0" w:tplc="F3F468C2">
      <w:start w:val="1"/>
      <w:numFmt w:val="bullet"/>
      <w:lvlText w:val=""/>
      <w:lvlJc w:val="left"/>
      <w:pPr>
        <w:ind w:left="360" w:hanging="3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A0A44AD"/>
    <w:multiLevelType w:val="hybridMultilevel"/>
    <w:tmpl w:val="E50C966E"/>
    <w:lvl w:ilvl="0" w:tplc="04140003">
      <w:start w:val="1"/>
      <w:numFmt w:val="bullet"/>
      <w:lvlText w:val="o"/>
      <w:lvlJc w:val="left"/>
      <w:pPr>
        <w:ind w:left="140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2" w15:restartNumberingAfterBreak="0">
    <w:nsid w:val="6AEB0526"/>
    <w:multiLevelType w:val="hybridMultilevel"/>
    <w:tmpl w:val="44366028"/>
    <w:lvl w:ilvl="0" w:tplc="04140001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6B51597F"/>
    <w:multiLevelType w:val="hybridMultilevel"/>
    <w:tmpl w:val="C44C3D04"/>
    <w:styleLink w:val="1og211"/>
    <w:lvl w:ilvl="0" w:tplc="6C961EEC">
      <w:start w:val="1"/>
      <w:numFmt w:val="bullet"/>
      <w:lvlText w:val="•"/>
      <w:lvlJc w:val="left"/>
      <w:pPr>
        <w:ind w:left="1065" w:hanging="705"/>
      </w:pPr>
      <w:rPr>
        <w:rFonts w:ascii="Lucida Sans Unicode" w:eastAsia="Times New Roman" w:hAnsi="Lucida Sans Unicode" w:cs="Lucida Sans Unicode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B944A45"/>
    <w:multiLevelType w:val="hybridMultilevel"/>
    <w:tmpl w:val="0A3E6FAC"/>
    <w:lvl w:ilvl="0" w:tplc="69E0363E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02B6533"/>
    <w:multiLevelType w:val="multilevel"/>
    <w:tmpl w:val="FE7A43E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61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71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pStyle w:val="Overskrift81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91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1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1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1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1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6" w15:restartNumberingAfterBreak="0">
    <w:nsid w:val="70B36098"/>
    <w:multiLevelType w:val="hybridMultilevel"/>
    <w:tmpl w:val="3F8AE2A4"/>
    <w:lvl w:ilvl="0" w:tplc="2F88C9B8">
      <w:numFmt w:val="bullet"/>
      <w:lvlText w:val="-"/>
      <w:lvlJc w:val="left"/>
      <w:pPr>
        <w:ind w:left="720" w:hanging="360"/>
      </w:pPr>
      <w:rPr>
        <w:rFonts w:ascii="Lucida Sans Unicode" w:eastAsiaTheme="minorHAnsi" w:hAnsi="Lucida Sans Unicode" w:cs="Lucida Sans Unicode" w:hint="default"/>
      </w:rPr>
    </w:lvl>
    <w:lvl w:ilvl="1" w:tplc="D744E3D4">
      <w:start w:val="2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3294973"/>
    <w:multiLevelType w:val="hybridMultilevel"/>
    <w:tmpl w:val="2FDC64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5841986"/>
    <w:multiLevelType w:val="hybridMultilevel"/>
    <w:tmpl w:val="D85A75B6"/>
    <w:lvl w:ilvl="0" w:tplc="1A86EB9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9AD2831"/>
    <w:multiLevelType w:val="hybridMultilevel"/>
    <w:tmpl w:val="5BFAF29A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7B814840"/>
    <w:multiLevelType w:val="hybridMultilevel"/>
    <w:tmpl w:val="ECF4EB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BB360EF"/>
    <w:multiLevelType w:val="hybridMultilevel"/>
    <w:tmpl w:val="004843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C5F14C2"/>
    <w:multiLevelType w:val="hybridMultilevel"/>
    <w:tmpl w:val="0B62F97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7DDC27C6"/>
    <w:multiLevelType w:val="hybridMultilevel"/>
    <w:tmpl w:val="214478D0"/>
    <w:lvl w:ilvl="0" w:tplc="04140003">
      <w:start w:val="1"/>
      <w:numFmt w:val="bullet"/>
      <w:lvlText w:val="o"/>
      <w:lvlJc w:val="left"/>
      <w:pPr>
        <w:ind w:left="70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1565607">
    <w:abstractNumId w:val="8"/>
  </w:num>
  <w:num w:numId="2" w16cid:durableId="30039462">
    <w:abstractNumId w:val="3"/>
  </w:num>
  <w:num w:numId="3" w16cid:durableId="210190386">
    <w:abstractNumId w:val="2"/>
  </w:num>
  <w:num w:numId="4" w16cid:durableId="322051855">
    <w:abstractNumId w:val="1"/>
  </w:num>
  <w:num w:numId="5" w16cid:durableId="1056244339">
    <w:abstractNumId w:val="0"/>
  </w:num>
  <w:num w:numId="6" w16cid:durableId="1713922181">
    <w:abstractNumId w:val="9"/>
  </w:num>
  <w:num w:numId="7" w16cid:durableId="1671055998">
    <w:abstractNumId w:val="7"/>
  </w:num>
  <w:num w:numId="8" w16cid:durableId="1534686890">
    <w:abstractNumId w:val="6"/>
  </w:num>
  <w:num w:numId="9" w16cid:durableId="1571309463">
    <w:abstractNumId w:val="5"/>
  </w:num>
  <w:num w:numId="10" w16cid:durableId="1830251344">
    <w:abstractNumId w:val="4"/>
  </w:num>
  <w:num w:numId="11" w16cid:durableId="86058309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19380563">
    <w:abstractNumId w:val="95"/>
  </w:num>
  <w:num w:numId="13" w16cid:durableId="658656380">
    <w:abstractNumId w:val="83"/>
  </w:num>
  <w:num w:numId="14" w16cid:durableId="957875894">
    <w:abstractNumId w:val="52"/>
  </w:num>
  <w:num w:numId="15" w16cid:durableId="351422182">
    <w:abstractNumId w:val="72"/>
  </w:num>
  <w:num w:numId="16" w16cid:durableId="36056252">
    <w:abstractNumId w:val="27"/>
  </w:num>
  <w:num w:numId="17" w16cid:durableId="332030819">
    <w:abstractNumId w:val="24"/>
  </w:num>
  <w:num w:numId="18" w16cid:durableId="1529635160">
    <w:abstractNumId w:val="98"/>
  </w:num>
  <w:num w:numId="19" w16cid:durableId="142089412">
    <w:abstractNumId w:val="12"/>
  </w:num>
  <w:num w:numId="20" w16cid:durableId="404761208">
    <w:abstractNumId w:val="14"/>
  </w:num>
  <w:num w:numId="21" w16cid:durableId="1836531771">
    <w:abstractNumId w:val="42"/>
  </w:num>
  <w:num w:numId="22" w16cid:durableId="478301057">
    <w:abstractNumId w:val="19"/>
  </w:num>
  <w:num w:numId="23" w16cid:durableId="1473670281">
    <w:abstractNumId w:val="90"/>
  </w:num>
  <w:num w:numId="24" w16cid:durableId="2129203170">
    <w:abstractNumId w:val="82"/>
  </w:num>
  <w:num w:numId="25" w16cid:durableId="1809473895">
    <w:abstractNumId w:val="17"/>
  </w:num>
  <w:num w:numId="26" w16cid:durableId="252444894">
    <w:abstractNumId w:val="92"/>
  </w:num>
  <w:num w:numId="27" w16cid:durableId="2123498762">
    <w:abstractNumId w:val="41"/>
  </w:num>
  <w:num w:numId="28" w16cid:durableId="300574301">
    <w:abstractNumId w:val="33"/>
  </w:num>
  <w:num w:numId="29" w16cid:durableId="1213423066">
    <w:abstractNumId w:val="30"/>
  </w:num>
  <w:num w:numId="30" w16cid:durableId="918946705">
    <w:abstractNumId w:val="38"/>
  </w:num>
  <w:num w:numId="31" w16cid:durableId="411704600">
    <w:abstractNumId w:val="74"/>
  </w:num>
  <w:num w:numId="32" w16cid:durableId="885414908">
    <w:abstractNumId w:val="76"/>
  </w:num>
  <w:num w:numId="33" w16cid:durableId="450173249">
    <w:abstractNumId w:val="44"/>
  </w:num>
  <w:num w:numId="34" w16cid:durableId="1758210625">
    <w:abstractNumId w:val="94"/>
  </w:num>
  <w:num w:numId="35" w16cid:durableId="261230581">
    <w:abstractNumId w:val="80"/>
  </w:num>
  <w:num w:numId="36" w16cid:durableId="496726316">
    <w:abstractNumId w:val="65"/>
  </w:num>
  <w:num w:numId="37" w16cid:durableId="315958319">
    <w:abstractNumId w:val="28"/>
  </w:num>
  <w:num w:numId="38" w16cid:durableId="2026979410">
    <w:abstractNumId w:val="32"/>
  </w:num>
  <w:num w:numId="39" w16cid:durableId="1644044504">
    <w:abstractNumId w:val="21"/>
  </w:num>
  <w:num w:numId="40" w16cid:durableId="1044909469">
    <w:abstractNumId w:val="59"/>
  </w:num>
  <w:num w:numId="41" w16cid:durableId="1300380794">
    <w:abstractNumId w:val="20"/>
  </w:num>
  <w:num w:numId="42" w16cid:durableId="2094037641">
    <w:abstractNumId w:val="67"/>
  </w:num>
  <w:num w:numId="43" w16cid:durableId="1370566071">
    <w:abstractNumId w:val="68"/>
  </w:num>
  <w:num w:numId="44" w16cid:durableId="1854611744">
    <w:abstractNumId w:val="77"/>
  </w:num>
  <w:num w:numId="45" w16cid:durableId="53744014">
    <w:abstractNumId w:val="50"/>
  </w:num>
  <w:num w:numId="46" w16cid:durableId="418721926">
    <w:abstractNumId w:val="23"/>
  </w:num>
  <w:num w:numId="47" w16cid:durableId="638414884">
    <w:abstractNumId w:val="57"/>
  </w:num>
  <w:num w:numId="48" w16cid:durableId="785346492">
    <w:abstractNumId w:val="89"/>
  </w:num>
  <w:num w:numId="49" w16cid:durableId="1545558043">
    <w:abstractNumId w:val="13"/>
  </w:num>
  <w:num w:numId="50" w16cid:durableId="1034305487">
    <w:abstractNumId w:val="35"/>
  </w:num>
  <w:num w:numId="51" w16cid:durableId="1310283018">
    <w:abstractNumId w:val="25"/>
  </w:num>
  <w:num w:numId="52" w16cid:durableId="856314436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981811340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806319687">
    <w:abstractNumId w:val="15"/>
  </w:num>
  <w:num w:numId="55" w16cid:durableId="1315911850">
    <w:abstractNumId w:val="78"/>
  </w:num>
  <w:num w:numId="56" w16cid:durableId="1336417529">
    <w:abstractNumId w:val="11"/>
  </w:num>
  <w:num w:numId="57" w16cid:durableId="2074159092">
    <w:abstractNumId w:val="97"/>
  </w:num>
  <w:num w:numId="58" w16cid:durableId="1364403158">
    <w:abstractNumId w:val="48"/>
  </w:num>
  <w:num w:numId="59" w16cid:durableId="2135637195">
    <w:abstractNumId w:val="101"/>
  </w:num>
  <w:num w:numId="60" w16cid:durableId="1028066649">
    <w:abstractNumId w:val="54"/>
  </w:num>
  <w:num w:numId="61" w16cid:durableId="1947689804">
    <w:abstractNumId w:val="40"/>
  </w:num>
  <w:num w:numId="62" w16cid:durableId="462770513">
    <w:abstractNumId w:val="63"/>
  </w:num>
  <w:num w:numId="63" w16cid:durableId="1710448205">
    <w:abstractNumId w:val="102"/>
  </w:num>
  <w:num w:numId="64" w16cid:durableId="1829250899">
    <w:abstractNumId w:val="79"/>
  </w:num>
  <w:num w:numId="65" w16cid:durableId="295836052">
    <w:abstractNumId w:val="91"/>
  </w:num>
  <w:num w:numId="66" w16cid:durableId="1107698211">
    <w:abstractNumId w:val="18"/>
  </w:num>
  <w:num w:numId="67" w16cid:durableId="724135313">
    <w:abstractNumId w:val="28"/>
  </w:num>
  <w:num w:numId="68" w16cid:durableId="1326976480">
    <w:abstractNumId w:val="28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690133105">
    <w:abstractNumId w:val="85"/>
  </w:num>
  <w:num w:numId="70" w16cid:durableId="201401491">
    <w:abstractNumId w:val="87"/>
  </w:num>
  <w:num w:numId="71" w16cid:durableId="951084483">
    <w:abstractNumId w:val="56"/>
  </w:num>
  <w:num w:numId="72" w16cid:durableId="2010212475">
    <w:abstractNumId w:val="103"/>
  </w:num>
  <w:num w:numId="73" w16cid:durableId="1811436272">
    <w:abstractNumId w:val="100"/>
  </w:num>
  <w:num w:numId="74" w16cid:durableId="626618164">
    <w:abstractNumId w:val="49"/>
  </w:num>
  <w:num w:numId="75" w16cid:durableId="776873770">
    <w:abstractNumId w:val="39"/>
  </w:num>
  <w:num w:numId="76" w16cid:durableId="238097242">
    <w:abstractNumId w:val="45"/>
  </w:num>
  <w:num w:numId="77" w16cid:durableId="1998923769">
    <w:abstractNumId w:val="70"/>
  </w:num>
  <w:num w:numId="78" w16cid:durableId="604077191">
    <w:abstractNumId w:val="61"/>
  </w:num>
  <w:num w:numId="79" w16cid:durableId="1494026441">
    <w:abstractNumId w:val="10"/>
  </w:num>
  <w:num w:numId="80" w16cid:durableId="710761939">
    <w:abstractNumId w:val="96"/>
  </w:num>
  <w:num w:numId="81" w16cid:durableId="1226602369">
    <w:abstractNumId w:val="55"/>
  </w:num>
  <w:num w:numId="82" w16cid:durableId="1976984165">
    <w:abstractNumId w:val="81"/>
  </w:num>
  <w:num w:numId="83" w16cid:durableId="1611355440">
    <w:abstractNumId w:val="16"/>
  </w:num>
  <w:num w:numId="84" w16cid:durableId="1464496078">
    <w:abstractNumId w:val="64"/>
  </w:num>
  <w:num w:numId="85" w16cid:durableId="738360316">
    <w:abstractNumId w:val="99"/>
  </w:num>
  <w:num w:numId="86" w16cid:durableId="1180464557">
    <w:abstractNumId w:val="29"/>
  </w:num>
  <w:num w:numId="87" w16cid:durableId="2070767786">
    <w:abstractNumId w:val="88"/>
  </w:num>
  <w:num w:numId="88" w16cid:durableId="745886025">
    <w:abstractNumId w:val="71"/>
  </w:num>
  <w:num w:numId="89" w16cid:durableId="63333329">
    <w:abstractNumId w:val="84"/>
  </w:num>
  <w:num w:numId="90" w16cid:durableId="2010519308">
    <w:abstractNumId w:val="66"/>
  </w:num>
  <w:num w:numId="91" w16cid:durableId="110176214">
    <w:abstractNumId w:val="36"/>
  </w:num>
  <w:num w:numId="92" w16cid:durableId="36438750">
    <w:abstractNumId w:val="46"/>
  </w:num>
  <w:num w:numId="93" w16cid:durableId="615141983">
    <w:abstractNumId w:val="37"/>
  </w:num>
  <w:num w:numId="94" w16cid:durableId="2045012538">
    <w:abstractNumId w:val="60"/>
  </w:num>
  <w:num w:numId="95" w16cid:durableId="481384888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463816063">
    <w:abstractNumId w:val="53"/>
  </w:num>
  <w:num w:numId="97" w16cid:durableId="1304385574">
    <w:abstractNumId w:val="51"/>
  </w:num>
  <w:num w:numId="98" w16cid:durableId="387000827">
    <w:abstractNumId w:val="93"/>
  </w:num>
  <w:num w:numId="99" w16cid:durableId="451480974">
    <w:abstractNumId w:val="34"/>
  </w:num>
  <w:num w:numId="100" w16cid:durableId="1225146825">
    <w:abstractNumId w:val="47"/>
  </w:num>
  <w:num w:numId="101" w16cid:durableId="114950529">
    <w:abstractNumId w:val="22"/>
  </w:num>
  <w:num w:numId="102" w16cid:durableId="1137724116">
    <w:abstractNumId w:val="62"/>
  </w:num>
  <w:num w:numId="103" w16cid:durableId="638725325">
    <w:abstractNumId w:val="58"/>
  </w:num>
  <w:num w:numId="104" w16cid:durableId="1861776727">
    <w:abstractNumId w:val="43"/>
  </w:num>
  <w:num w:numId="105" w16cid:durableId="1721904640">
    <w:abstractNumId w:val="86"/>
  </w:num>
  <w:num w:numId="106" w16cid:durableId="630870066">
    <w:abstractNumId w:val="75"/>
  </w:num>
  <w:num w:numId="107" w16cid:durableId="6295213">
    <w:abstractNumId w:val="31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4"/>
  <w:documentProtection w:edit="readOnly" w:enforcement="0"/>
  <w:defaultTabStop w:val="34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3EE"/>
    <w:rsid w:val="0000089F"/>
    <w:rsid w:val="000009C1"/>
    <w:rsid w:val="000014F4"/>
    <w:rsid w:val="000023D1"/>
    <w:rsid w:val="000047DE"/>
    <w:rsid w:val="00006840"/>
    <w:rsid w:val="00006BD5"/>
    <w:rsid w:val="00006CBB"/>
    <w:rsid w:val="00006CD9"/>
    <w:rsid w:val="000076E0"/>
    <w:rsid w:val="000104B8"/>
    <w:rsid w:val="00011B1B"/>
    <w:rsid w:val="00012A64"/>
    <w:rsid w:val="000134EA"/>
    <w:rsid w:val="00013839"/>
    <w:rsid w:val="00013B69"/>
    <w:rsid w:val="00014049"/>
    <w:rsid w:val="00014A79"/>
    <w:rsid w:val="00014C32"/>
    <w:rsid w:val="00015050"/>
    <w:rsid w:val="00017136"/>
    <w:rsid w:val="000200DD"/>
    <w:rsid w:val="00020283"/>
    <w:rsid w:val="00020E96"/>
    <w:rsid w:val="00022225"/>
    <w:rsid w:val="00022B17"/>
    <w:rsid w:val="00022D6F"/>
    <w:rsid w:val="00022EA8"/>
    <w:rsid w:val="0002447A"/>
    <w:rsid w:val="00026595"/>
    <w:rsid w:val="00026656"/>
    <w:rsid w:val="00026844"/>
    <w:rsid w:val="00026884"/>
    <w:rsid w:val="00026A24"/>
    <w:rsid w:val="0002704A"/>
    <w:rsid w:val="00027D29"/>
    <w:rsid w:val="00031A68"/>
    <w:rsid w:val="0003226A"/>
    <w:rsid w:val="00033B1A"/>
    <w:rsid w:val="000350F4"/>
    <w:rsid w:val="00035C3A"/>
    <w:rsid w:val="00036432"/>
    <w:rsid w:val="00037CC2"/>
    <w:rsid w:val="000411E5"/>
    <w:rsid w:val="000415C7"/>
    <w:rsid w:val="00042140"/>
    <w:rsid w:val="00042E4A"/>
    <w:rsid w:val="00044961"/>
    <w:rsid w:val="0004524B"/>
    <w:rsid w:val="00045D04"/>
    <w:rsid w:val="00046045"/>
    <w:rsid w:val="00046EC0"/>
    <w:rsid w:val="00046FE1"/>
    <w:rsid w:val="000477D0"/>
    <w:rsid w:val="00050645"/>
    <w:rsid w:val="000509DC"/>
    <w:rsid w:val="000517B6"/>
    <w:rsid w:val="00052A89"/>
    <w:rsid w:val="00053D1C"/>
    <w:rsid w:val="00054514"/>
    <w:rsid w:val="00056D02"/>
    <w:rsid w:val="000578BE"/>
    <w:rsid w:val="00060857"/>
    <w:rsid w:val="00061B94"/>
    <w:rsid w:val="00061CE6"/>
    <w:rsid w:val="00062FBC"/>
    <w:rsid w:val="000636E7"/>
    <w:rsid w:val="0006401A"/>
    <w:rsid w:val="00064038"/>
    <w:rsid w:val="0006566D"/>
    <w:rsid w:val="0006572C"/>
    <w:rsid w:val="000657B5"/>
    <w:rsid w:val="0006594A"/>
    <w:rsid w:val="00065C4E"/>
    <w:rsid w:val="00065DB9"/>
    <w:rsid w:val="00066548"/>
    <w:rsid w:val="000667FC"/>
    <w:rsid w:val="00066927"/>
    <w:rsid w:val="00067595"/>
    <w:rsid w:val="000675A7"/>
    <w:rsid w:val="000677E2"/>
    <w:rsid w:val="00070AEF"/>
    <w:rsid w:val="00072695"/>
    <w:rsid w:val="00072D27"/>
    <w:rsid w:val="00072E99"/>
    <w:rsid w:val="00073678"/>
    <w:rsid w:val="000746EC"/>
    <w:rsid w:val="00074FC3"/>
    <w:rsid w:val="00075DFF"/>
    <w:rsid w:val="00081709"/>
    <w:rsid w:val="000839B8"/>
    <w:rsid w:val="00084107"/>
    <w:rsid w:val="00085192"/>
    <w:rsid w:val="00086BBF"/>
    <w:rsid w:val="00090230"/>
    <w:rsid w:val="00091185"/>
    <w:rsid w:val="00092070"/>
    <w:rsid w:val="00092BFC"/>
    <w:rsid w:val="00093458"/>
    <w:rsid w:val="000934D6"/>
    <w:rsid w:val="0009448B"/>
    <w:rsid w:val="00094E8A"/>
    <w:rsid w:val="00095739"/>
    <w:rsid w:val="000959D3"/>
    <w:rsid w:val="00095CF8"/>
    <w:rsid w:val="000961A1"/>
    <w:rsid w:val="0009674C"/>
    <w:rsid w:val="00097753"/>
    <w:rsid w:val="000977A3"/>
    <w:rsid w:val="000A0A9F"/>
    <w:rsid w:val="000A0BCC"/>
    <w:rsid w:val="000A1671"/>
    <w:rsid w:val="000A256F"/>
    <w:rsid w:val="000A2F0F"/>
    <w:rsid w:val="000A363A"/>
    <w:rsid w:val="000A3CB7"/>
    <w:rsid w:val="000A412B"/>
    <w:rsid w:val="000A45F3"/>
    <w:rsid w:val="000A48D0"/>
    <w:rsid w:val="000A64BE"/>
    <w:rsid w:val="000A69B9"/>
    <w:rsid w:val="000A6E0D"/>
    <w:rsid w:val="000A6F0F"/>
    <w:rsid w:val="000A7194"/>
    <w:rsid w:val="000A77E7"/>
    <w:rsid w:val="000A7A5A"/>
    <w:rsid w:val="000B004C"/>
    <w:rsid w:val="000B0F57"/>
    <w:rsid w:val="000B23E6"/>
    <w:rsid w:val="000B254E"/>
    <w:rsid w:val="000B2C73"/>
    <w:rsid w:val="000B50B4"/>
    <w:rsid w:val="000B5859"/>
    <w:rsid w:val="000B5D45"/>
    <w:rsid w:val="000B5FC0"/>
    <w:rsid w:val="000C033A"/>
    <w:rsid w:val="000C2061"/>
    <w:rsid w:val="000C3FCE"/>
    <w:rsid w:val="000C4536"/>
    <w:rsid w:val="000C592D"/>
    <w:rsid w:val="000C5E47"/>
    <w:rsid w:val="000C5E8E"/>
    <w:rsid w:val="000C68C5"/>
    <w:rsid w:val="000C71EF"/>
    <w:rsid w:val="000C77BE"/>
    <w:rsid w:val="000C7B1A"/>
    <w:rsid w:val="000C7D9B"/>
    <w:rsid w:val="000D0882"/>
    <w:rsid w:val="000D1B97"/>
    <w:rsid w:val="000D2CFE"/>
    <w:rsid w:val="000D38C8"/>
    <w:rsid w:val="000D42DC"/>
    <w:rsid w:val="000D4BE1"/>
    <w:rsid w:val="000D4C72"/>
    <w:rsid w:val="000D4FCC"/>
    <w:rsid w:val="000D5287"/>
    <w:rsid w:val="000D6E5C"/>
    <w:rsid w:val="000D78FE"/>
    <w:rsid w:val="000E009C"/>
    <w:rsid w:val="000E03D0"/>
    <w:rsid w:val="000E1D38"/>
    <w:rsid w:val="000E2006"/>
    <w:rsid w:val="000E2218"/>
    <w:rsid w:val="000E24BF"/>
    <w:rsid w:val="000E2F9C"/>
    <w:rsid w:val="000E36E6"/>
    <w:rsid w:val="000E4ADE"/>
    <w:rsid w:val="000E4C69"/>
    <w:rsid w:val="000E5043"/>
    <w:rsid w:val="000E551A"/>
    <w:rsid w:val="000E57E1"/>
    <w:rsid w:val="000E5872"/>
    <w:rsid w:val="000E632E"/>
    <w:rsid w:val="000E72E7"/>
    <w:rsid w:val="000F07A6"/>
    <w:rsid w:val="000F097F"/>
    <w:rsid w:val="000F1CBB"/>
    <w:rsid w:val="000F239D"/>
    <w:rsid w:val="000F365E"/>
    <w:rsid w:val="000F4234"/>
    <w:rsid w:val="000F46F1"/>
    <w:rsid w:val="000F499F"/>
    <w:rsid w:val="000F5670"/>
    <w:rsid w:val="000F57D3"/>
    <w:rsid w:val="000F7CB9"/>
    <w:rsid w:val="00101142"/>
    <w:rsid w:val="00101F58"/>
    <w:rsid w:val="00102694"/>
    <w:rsid w:val="00102899"/>
    <w:rsid w:val="001029E0"/>
    <w:rsid w:val="00103703"/>
    <w:rsid w:val="00103B47"/>
    <w:rsid w:val="00103F29"/>
    <w:rsid w:val="001052FF"/>
    <w:rsid w:val="0010577F"/>
    <w:rsid w:val="00105D52"/>
    <w:rsid w:val="001105AA"/>
    <w:rsid w:val="001120FA"/>
    <w:rsid w:val="00112C31"/>
    <w:rsid w:val="001130DC"/>
    <w:rsid w:val="001143CE"/>
    <w:rsid w:val="0011493F"/>
    <w:rsid w:val="00114FAC"/>
    <w:rsid w:val="001157ED"/>
    <w:rsid w:val="0011596A"/>
    <w:rsid w:val="00115F5B"/>
    <w:rsid w:val="0011661C"/>
    <w:rsid w:val="00116642"/>
    <w:rsid w:val="00116D69"/>
    <w:rsid w:val="001202E9"/>
    <w:rsid w:val="00121B1E"/>
    <w:rsid w:val="00121CFB"/>
    <w:rsid w:val="00121E6A"/>
    <w:rsid w:val="001220F0"/>
    <w:rsid w:val="001223B6"/>
    <w:rsid w:val="00122B47"/>
    <w:rsid w:val="00122DEB"/>
    <w:rsid w:val="001232DE"/>
    <w:rsid w:val="00123658"/>
    <w:rsid w:val="001238A3"/>
    <w:rsid w:val="00123AEF"/>
    <w:rsid w:val="0012417E"/>
    <w:rsid w:val="00125D6B"/>
    <w:rsid w:val="0012663E"/>
    <w:rsid w:val="00127189"/>
    <w:rsid w:val="00127B5A"/>
    <w:rsid w:val="00127F11"/>
    <w:rsid w:val="00130DB7"/>
    <w:rsid w:val="00130F46"/>
    <w:rsid w:val="0013134A"/>
    <w:rsid w:val="00132459"/>
    <w:rsid w:val="00132955"/>
    <w:rsid w:val="00132A1F"/>
    <w:rsid w:val="0013363F"/>
    <w:rsid w:val="00133E26"/>
    <w:rsid w:val="0013412D"/>
    <w:rsid w:val="00134274"/>
    <w:rsid w:val="00134729"/>
    <w:rsid w:val="00134C4A"/>
    <w:rsid w:val="00134D07"/>
    <w:rsid w:val="00135DE5"/>
    <w:rsid w:val="00137D26"/>
    <w:rsid w:val="001406A2"/>
    <w:rsid w:val="001411EF"/>
    <w:rsid w:val="0014152A"/>
    <w:rsid w:val="001417B8"/>
    <w:rsid w:val="0014248D"/>
    <w:rsid w:val="00142926"/>
    <w:rsid w:val="00142B99"/>
    <w:rsid w:val="00142C3B"/>
    <w:rsid w:val="001435B2"/>
    <w:rsid w:val="0014375A"/>
    <w:rsid w:val="00143DF1"/>
    <w:rsid w:val="00144408"/>
    <w:rsid w:val="00144C62"/>
    <w:rsid w:val="00145576"/>
    <w:rsid w:val="00145790"/>
    <w:rsid w:val="001458EE"/>
    <w:rsid w:val="00145EE6"/>
    <w:rsid w:val="00147475"/>
    <w:rsid w:val="0015145D"/>
    <w:rsid w:val="00151D7F"/>
    <w:rsid w:val="00153409"/>
    <w:rsid w:val="00155483"/>
    <w:rsid w:val="001555F1"/>
    <w:rsid w:val="00155F14"/>
    <w:rsid w:val="0015615C"/>
    <w:rsid w:val="00156892"/>
    <w:rsid w:val="001571F1"/>
    <w:rsid w:val="0015723D"/>
    <w:rsid w:val="001611E9"/>
    <w:rsid w:val="0016153D"/>
    <w:rsid w:val="00164016"/>
    <w:rsid w:val="00164E21"/>
    <w:rsid w:val="001651B1"/>
    <w:rsid w:val="001651BA"/>
    <w:rsid w:val="00165AC8"/>
    <w:rsid w:val="001702F4"/>
    <w:rsid w:val="001705C0"/>
    <w:rsid w:val="00171309"/>
    <w:rsid w:val="00172DEE"/>
    <w:rsid w:val="00172E76"/>
    <w:rsid w:val="00173162"/>
    <w:rsid w:val="00173B11"/>
    <w:rsid w:val="0017409B"/>
    <w:rsid w:val="00176849"/>
    <w:rsid w:val="00177894"/>
    <w:rsid w:val="001835EA"/>
    <w:rsid w:val="001847C6"/>
    <w:rsid w:val="00185213"/>
    <w:rsid w:val="001879B5"/>
    <w:rsid w:val="00190738"/>
    <w:rsid w:val="00190870"/>
    <w:rsid w:val="00190CD4"/>
    <w:rsid w:val="00190E32"/>
    <w:rsid w:val="00191CE7"/>
    <w:rsid w:val="00191E0D"/>
    <w:rsid w:val="00192EB4"/>
    <w:rsid w:val="00193745"/>
    <w:rsid w:val="001946F6"/>
    <w:rsid w:val="00194FB7"/>
    <w:rsid w:val="0019605E"/>
    <w:rsid w:val="001960AB"/>
    <w:rsid w:val="001967F0"/>
    <w:rsid w:val="00196D72"/>
    <w:rsid w:val="00197023"/>
    <w:rsid w:val="001975CF"/>
    <w:rsid w:val="001A10A3"/>
    <w:rsid w:val="001A210C"/>
    <w:rsid w:val="001A2285"/>
    <w:rsid w:val="001A275F"/>
    <w:rsid w:val="001A3051"/>
    <w:rsid w:val="001A3106"/>
    <w:rsid w:val="001A342C"/>
    <w:rsid w:val="001A36CA"/>
    <w:rsid w:val="001A3B1E"/>
    <w:rsid w:val="001A3C37"/>
    <w:rsid w:val="001A5E77"/>
    <w:rsid w:val="001A66B3"/>
    <w:rsid w:val="001A6818"/>
    <w:rsid w:val="001A6E94"/>
    <w:rsid w:val="001B0643"/>
    <w:rsid w:val="001B35D2"/>
    <w:rsid w:val="001B3D6E"/>
    <w:rsid w:val="001B5B1E"/>
    <w:rsid w:val="001B649B"/>
    <w:rsid w:val="001B6709"/>
    <w:rsid w:val="001B68C9"/>
    <w:rsid w:val="001B7955"/>
    <w:rsid w:val="001C01D2"/>
    <w:rsid w:val="001C02A1"/>
    <w:rsid w:val="001C0371"/>
    <w:rsid w:val="001C1DC2"/>
    <w:rsid w:val="001C3238"/>
    <w:rsid w:val="001C42BC"/>
    <w:rsid w:val="001C4A5B"/>
    <w:rsid w:val="001C4C5F"/>
    <w:rsid w:val="001C73D7"/>
    <w:rsid w:val="001C74AB"/>
    <w:rsid w:val="001D1470"/>
    <w:rsid w:val="001D1D23"/>
    <w:rsid w:val="001D2114"/>
    <w:rsid w:val="001D2ACB"/>
    <w:rsid w:val="001D2B97"/>
    <w:rsid w:val="001D5C24"/>
    <w:rsid w:val="001D611D"/>
    <w:rsid w:val="001D6925"/>
    <w:rsid w:val="001D7AC8"/>
    <w:rsid w:val="001E142D"/>
    <w:rsid w:val="001E1F28"/>
    <w:rsid w:val="001E1FB0"/>
    <w:rsid w:val="001E2390"/>
    <w:rsid w:val="001E2B79"/>
    <w:rsid w:val="001E2DBD"/>
    <w:rsid w:val="001E2F9D"/>
    <w:rsid w:val="001E3F3D"/>
    <w:rsid w:val="001E41C7"/>
    <w:rsid w:val="001E4AB4"/>
    <w:rsid w:val="001E4F5D"/>
    <w:rsid w:val="001E57DC"/>
    <w:rsid w:val="001E5B98"/>
    <w:rsid w:val="001E5E82"/>
    <w:rsid w:val="001E6712"/>
    <w:rsid w:val="001E76B1"/>
    <w:rsid w:val="001F056A"/>
    <w:rsid w:val="001F0571"/>
    <w:rsid w:val="001F1C8D"/>
    <w:rsid w:val="001F1EB7"/>
    <w:rsid w:val="001F1F34"/>
    <w:rsid w:val="001F28F7"/>
    <w:rsid w:val="001F2AD2"/>
    <w:rsid w:val="001F30E3"/>
    <w:rsid w:val="001F34D5"/>
    <w:rsid w:val="001F39D7"/>
    <w:rsid w:val="001F4FE2"/>
    <w:rsid w:val="001F55B2"/>
    <w:rsid w:val="001F5954"/>
    <w:rsid w:val="001F613A"/>
    <w:rsid w:val="001F62E9"/>
    <w:rsid w:val="001F64C7"/>
    <w:rsid w:val="00200281"/>
    <w:rsid w:val="00201323"/>
    <w:rsid w:val="002013D8"/>
    <w:rsid w:val="002019EA"/>
    <w:rsid w:val="00201BEF"/>
    <w:rsid w:val="00201EDA"/>
    <w:rsid w:val="002020B7"/>
    <w:rsid w:val="00202DE4"/>
    <w:rsid w:val="00202E26"/>
    <w:rsid w:val="00202F48"/>
    <w:rsid w:val="0020307A"/>
    <w:rsid w:val="00203EE1"/>
    <w:rsid w:val="0020461A"/>
    <w:rsid w:val="00204CC1"/>
    <w:rsid w:val="00204DAA"/>
    <w:rsid w:val="00205589"/>
    <w:rsid w:val="00205AFA"/>
    <w:rsid w:val="00206E81"/>
    <w:rsid w:val="00207475"/>
    <w:rsid w:val="002113D9"/>
    <w:rsid w:val="00213715"/>
    <w:rsid w:val="0021401A"/>
    <w:rsid w:val="002140B6"/>
    <w:rsid w:val="002144D6"/>
    <w:rsid w:val="002151E1"/>
    <w:rsid w:val="002156B3"/>
    <w:rsid w:val="00215D16"/>
    <w:rsid w:val="0021696C"/>
    <w:rsid w:val="00220C14"/>
    <w:rsid w:val="002216FF"/>
    <w:rsid w:val="00221AB3"/>
    <w:rsid w:val="00221BDF"/>
    <w:rsid w:val="00221E40"/>
    <w:rsid w:val="002236AD"/>
    <w:rsid w:val="00223930"/>
    <w:rsid w:val="00223C98"/>
    <w:rsid w:val="00224127"/>
    <w:rsid w:val="002245B7"/>
    <w:rsid w:val="00224A39"/>
    <w:rsid w:val="00224A77"/>
    <w:rsid w:val="00224C27"/>
    <w:rsid w:val="002267F0"/>
    <w:rsid w:val="00226825"/>
    <w:rsid w:val="00230CAC"/>
    <w:rsid w:val="002335FF"/>
    <w:rsid w:val="00233746"/>
    <w:rsid w:val="00233A55"/>
    <w:rsid w:val="00233D2F"/>
    <w:rsid w:val="00234BE0"/>
    <w:rsid w:val="00235226"/>
    <w:rsid w:val="00235866"/>
    <w:rsid w:val="00236A15"/>
    <w:rsid w:val="00236ACA"/>
    <w:rsid w:val="00237D7B"/>
    <w:rsid w:val="00241D9A"/>
    <w:rsid w:val="00241F80"/>
    <w:rsid w:val="002427D1"/>
    <w:rsid w:val="00245253"/>
    <w:rsid w:val="00245501"/>
    <w:rsid w:val="00246C02"/>
    <w:rsid w:val="002471BF"/>
    <w:rsid w:val="00250588"/>
    <w:rsid w:val="00251051"/>
    <w:rsid w:val="00252F13"/>
    <w:rsid w:val="002535E6"/>
    <w:rsid w:val="00253C51"/>
    <w:rsid w:val="00254727"/>
    <w:rsid w:val="00254752"/>
    <w:rsid w:val="00254EE6"/>
    <w:rsid w:val="00255816"/>
    <w:rsid w:val="002565A0"/>
    <w:rsid w:val="0025794E"/>
    <w:rsid w:val="00257F5F"/>
    <w:rsid w:val="00260B4D"/>
    <w:rsid w:val="002628EE"/>
    <w:rsid w:val="002630AD"/>
    <w:rsid w:val="00263177"/>
    <w:rsid w:val="002640B4"/>
    <w:rsid w:val="00264104"/>
    <w:rsid w:val="00264983"/>
    <w:rsid w:val="00266755"/>
    <w:rsid w:val="00267202"/>
    <w:rsid w:val="00270D0C"/>
    <w:rsid w:val="00270D34"/>
    <w:rsid w:val="00270E16"/>
    <w:rsid w:val="002715BE"/>
    <w:rsid w:val="002721CF"/>
    <w:rsid w:val="00272366"/>
    <w:rsid w:val="00272620"/>
    <w:rsid w:val="00272C23"/>
    <w:rsid w:val="0027315D"/>
    <w:rsid w:val="00273537"/>
    <w:rsid w:val="00273908"/>
    <w:rsid w:val="0027417A"/>
    <w:rsid w:val="002743C4"/>
    <w:rsid w:val="002754C3"/>
    <w:rsid w:val="002759CE"/>
    <w:rsid w:val="00276BFD"/>
    <w:rsid w:val="002776F9"/>
    <w:rsid w:val="00277F9A"/>
    <w:rsid w:val="00280EDF"/>
    <w:rsid w:val="00282804"/>
    <w:rsid w:val="002847D0"/>
    <w:rsid w:val="00284BCD"/>
    <w:rsid w:val="0028508F"/>
    <w:rsid w:val="0028576E"/>
    <w:rsid w:val="0028679B"/>
    <w:rsid w:val="002869A3"/>
    <w:rsid w:val="00286A92"/>
    <w:rsid w:val="0028786A"/>
    <w:rsid w:val="00287A62"/>
    <w:rsid w:val="00290D3D"/>
    <w:rsid w:val="002915A9"/>
    <w:rsid w:val="002941B6"/>
    <w:rsid w:val="00294A83"/>
    <w:rsid w:val="00294B69"/>
    <w:rsid w:val="00294CD1"/>
    <w:rsid w:val="00294E8B"/>
    <w:rsid w:val="002960C9"/>
    <w:rsid w:val="002970B6"/>
    <w:rsid w:val="002A4BAB"/>
    <w:rsid w:val="002A4C0B"/>
    <w:rsid w:val="002A6367"/>
    <w:rsid w:val="002A6841"/>
    <w:rsid w:val="002A6EFB"/>
    <w:rsid w:val="002A7BB2"/>
    <w:rsid w:val="002A7E17"/>
    <w:rsid w:val="002B19A0"/>
    <w:rsid w:val="002B3CBB"/>
    <w:rsid w:val="002C0DA9"/>
    <w:rsid w:val="002C108C"/>
    <w:rsid w:val="002C14AF"/>
    <w:rsid w:val="002C17AC"/>
    <w:rsid w:val="002C190D"/>
    <w:rsid w:val="002C1C91"/>
    <w:rsid w:val="002C3463"/>
    <w:rsid w:val="002C38A7"/>
    <w:rsid w:val="002C3B2D"/>
    <w:rsid w:val="002C3B5E"/>
    <w:rsid w:val="002C534B"/>
    <w:rsid w:val="002C662B"/>
    <w:rsid w:val="002C6B23"/>
    <w:rsid w:val="002C76EE"/>
    <w:rsid w:val="002C7A4B"/>
    <w:rsid w:val="002C7BBC"/>
    <w:rsid w:val="002C7C00"/>
    <w:rsid w:val="002D0D77"/>
    <w:rsid w:val="002D1230"/>
    <w:rsid w:val="002D2276"/>
    <w:rsid w:val="002D4483"/>
    <w:rsid w:val="002D5631"/>
    <w:rsid w:val="002D7336"/>
    <w:rsid w:val="002D73FC"/>
    <w:rsid w:val="002D7671"/>
    <w:rsid w:val="002D78EF"/>
    <w:rsid w:val="002E084A"/>
    <w:rsid w:val="002E147B"/>
    <w:rsid w:val="002E17E4"/>
    <w:rsid w:val="002E1EBA"/>
    <w:rsid w:val="002E1FA4"/>
    <w:rsid w:val="002E22F9"/>
    <w:rsid w:val="002E26E3"/>
    <w:rsid w:val="002E2D78"/>
    <w:rsid w:val="002E2DBB"/>
    <w:rsid w:val="002E33F5"/>
    <w:rsid w:val="002E4670"/>
    <w:rsid w:val="002E47BD"/>
    <w:rsid w:val="002E4B66"/>
    <w:rsid w:val="002E4FA3"/>
    <w:rsid w:val="002E5C7A"/>
    <w:rsid w:val="002E6737"/>
    <w:rsid w:val="002F033E"/>
    <w:rsid w:val="002F089A"/>
    <w:rsid w:val="002F1BA5"/>
    <w:rsid w:val="002F1EF5"/>
    <w:rsid w:val="002F27E1"/>
    <w:rsid w:val="002F463C"/>
    <w:rsid w:val="002F4D61"/>
    <w:rsid w:val="002F4F72"/>
    <w:rsid w:val="002F543F"/>
    <w:rsid w:val="002F5478"/>
    <w:rsid w:val="002F5A07"/>
    <w:rsid w:val="002F67FD"/>
    <w:rsid w:val="002F7061"/>
    <w:rsid w:val="002F74FC"/>
    <w:rsid w:val="00304601"/>
    <w:rsid w:val="00304FC4"/>
    <w:rsid w:val="003052EA"/>
    <w:rsid w:val="0030567C"/>
    <w:rsid w:val="003056BD"/>
    <w:rsid w:val="003063D9"/>
    <w:rsid w:val="0030671F"/>
    <w:rsid w:val="003069A0"/>
    <w:rsid w:val="00311B47"/>
    <w:rsid w:val="0031201F"/>
    <w:rsid w:val="003126A4"/>
    <w:rsid w:val="003136A0"/>
    <w:rsid w:val="003139B0"/>
    <w:rsid w:val="00313F95"/>
    <w:rsid w:val="003149D2"/>
    <w:rsid w:val="00315705"/>
    <w:rsid w:val="00316276"/>
    <w:rsid w:val="00317964"/>
    <w:rsid w:val="003207D8"/>
    <w:rsid w:val="0032081C"/>
    <w:rsid w:val="00321A6A"/>
    <w:rsid w:val="00321B78"/>
    <w:rsid w:val="00321F45"/>
    <w:rsid w:val="00324489"/>
    <w:rsid w:val="0032471F"/>
    <w:rsid w:val="0032494E"/>
    <w:rsid w:val="00324DCA"/>
    <w:rsid w:val="00325F0F"/>
    <w:rsid w:val="00327B4E"/>
    <w:rsid w:val="00331597"/>
    <w:rsid w:val="00331713"/>
    <w:rsid w:val="00332922"/>
    <w:rsid w:val="00333566"/>
    <w:rsid w:val="003342C9"/>
    <w:rsid w:val="00336294"/>
    <w:rsid w:val="0033638D"/>
    <w:rsid w:val="00336F00"/>
    <w:rsid w:val="0034004A"/>
    <w:rsid w:val="003418B7"/>
    <w:rsid w:val="00342966"/>
    <w:rsid w:val="00343462"/>
    <w:rsid w:val="00343F18"/>
    <w:rsid w:val="003445E9"/>
    <w:rsid w:val="0034473B"/>
    <w:rsid w:val="00344ED9"/>
    <w:rsid w:val="00345CDB"/>
    <w:rsid w:val="00346431"/>
    <w:rsid w:val="00350B88"/>
    <w:rsid w:val="00350F0C"/>
    <w:rsid w:val="0035158A"/>
    <w:rsid w:val="00351DCC"/>
    <w:rsid w:val="003520BB"/>
    <w:rsid w:val="00352105"/>
    <w:rsid w:val="003527D7"/>
    <w:rsid w:val="003532D6"/>
    <w:rsid w:val="003536FC"/>
    <w:rsid w:val="00353832"/>
    <w:rsid w:val="00354AB7"/>
    <w:rsid w:val="00354DC4"/>
    <w:rsid w:val="0035557C"/>
    <w:rsid w:val="00355615"/>
    <w:rsid w:val="00355D07"/>
    <w:rsid w:val="00360918"/>
    <w:rsid w:val="00361624"/>
    <w:rsid w:val="00362732"/>
    <w:rsid w:val="00362913"/>
    <w:rsid w:val="003634F9"/>
    <w:rsid w:val="003640A6"/>
    <w:rsid w:val="00364131"/>
    <w:rsid w:val="003657FB"/>
    <w:rsid w:val="0036662E"/>
    <w:rsid w:val="0036695F"/>
    <w:rsid w:val="00366A2F"/>
    <w:rsid w:val="00367843"/>
    <w:rsid w:val="00367C02"/>
    <w:rsid w:val="003704A7"/>
    <w:rsid w:val="00370DF2"/>
    <w:rsid w:val="0037101B"/>
    <w:rsid w:val="003711D0"/>
    <w:rsid w:val="0037149E"/>
    <w:rsid w:val="003727CE"/>
    <w:rsid w:val="00372C5C"/>
    <w:rsid w:val="003754F0"/>
    <w:rsid w:val="003756C8"/>
    <w:rsid w:val="00376565"/>
    <w:rsid w:val="00376DF4"/>
    <w:rsid w:val="0037723C"/>
    <w:rsid w:val="00377726"/>
    <w:rsid w:val="00377ED3"/>
    <w:rsid w:val="003800B9"/>
    <w:rsid w:val="003803A7"/>
    <w:rsid w:val="00381076"/>
    <w:rsid w:val="00381894"/>
    <w:rsid w:val="003825EC"/>
    <w:rsid w:val="003831AF"/>
    <w:rsid w:val="00383DDE"/>
    <w:rsid w:val="00383DE3"/>
    <w:rsid w:val="00383EE1"/>
    <w:rsid w:val="00384825"/>
    <w:rsid w:val="00384CDC"/>
    <w:rsid w:val="00384F93"/>
    <w:rsid w:val="0038532C"/>
    <w:rsid w:val="00386EEB"/>
    <w:rsid w:val="00387234"/>
    <w:rsid w:val="0038756B"/>
    <w:rsid w:val="0039108C"/>
    <w:rsid w:val="00392217"/>
    <w:rsid w:val="00393265"/>
    <w:rsid w:val="00393453"/>
    <w:rsid w:val="00393D9E"/>
    <w:rsid w:val="00393F08"/>
    <w:rsid w:val="0039450B"/>
    <w:rsid w:val="00394841"/>
    <w:rsid w:val="00394C97"/>
    <w:rsid w:val="00394CAF"/>
    <w:rsid w:val="0039599D"/>
    <w:rsid w:val="0039641D"/>
    <w:rsid w:val="00396C2B"/>
    <w:rsid w:val="003A305C"/>
    <w:rsid w:val="003A3117"/>
    <w:rsid w:val="003A33F4"/>
    <w:rsid w:val="003A3739"/>
    <w:rsid w:val="003A4EAA"/>
    <w:rsid w:val="003A592E"/>
    <w:rsid w:val="003A5CFC"/>
    <w:rsid w:val="003A5E49"/>
    <w:rsid w:val="003A686F"/>
    <w:rsid w:val="003A6DCE"/>
    <w:rsid w:val="003A7409"/>
    <w:rsid w:val="003B0316"/>
    <w:rsid w:val="003B0F44"/>
    <w:rsid w:val="003B24DA"/>
    <w:rsid w:val="003B2FC2"/>
    <w:rsid w:val="003B4216"/>
    <w:rsid w:val="003B42FF"/>
    <w:rsid w:val="003B52C1"/>
    <w:rsid w:val="003B589A"/>
    <w:rsid w:val="003B58FF"/>
    <w:rsid w:val="003B60BA"/>
    <w:rsid w:val="003B63C6"/>
    <w:rsid w:val="003B65AA"/>
    <w:rsid w:val="003B677B"/>
    <w:rsid w:val="003C0AD3"/>
    <w:rsid w:val="003C1006"/>
    <w:rsid w:val="003C1343"/>
    <w:rsid w:val="003C1870"/>
    <w:rsid w:val="003C246C"/>
    <w:rsid w:val="003C248C"/>
    <w:rsid w:val="003C4144"/>
    <w:rsid w:val="003C554D"/>
    <w:rsid w:val="003C5D75"/>
    <w:rsid w:val="003C5FD1"/>
    <w:rsid w:val="003C695B"/>
    <w:rsid w:val="003C6A9C"/>
    <w:rsid w:val="003C6D9C"/>
    <w:rsid w:val="003C6F30"/>
    <w:rsid w:val="003C718F"/>
    <w:rsid w:val="003C73C1"/>
    <w:rsid w:val="003C79C7"/>
    <w:rsid w:val="003D0564"/>
    <w:rsid w:val="003D14F0"/>
    <w:rsid w:val="003D1920"/>
    <w:rsid w:val="003D2127"/>
    <w:rsid w:val="003D22E7"/>
    <w:rsid w:val="003D3EA1"/>
    <w:rsid w:val="003D4DC1"/>
    <w:rsid w:val="003D7693"/>
    <w:rsid w:val="003D76B3"/>
    <w:rsid w:val="003D7F75"/>
    <w:rsid w:val="003E171B"/>
    <w:rsid w:val="003E36FE"/>
    <w:rsid w:val="003E371C"/>
    <w:rsid w:val="003E49CA"/>
    <w:rsid w:val="003E4A97"/>
    <w:rsid w:val="003E4F82"/>
    <w:rsid w:val="003F0AD1"/>
    <w:rsid w:val="003F2530"/>
    <w:rsid w:val="003F3380"/>
    <w:rsid w:val="003F37CE"/>
    <w:rsid w:val="003F3F96"/>
    <w:rsid w:val="003F41F8"/>
    <w:rsid w:val="003F52CA"/>
    <w:rsid w:val="003F692D"/>
    <w:rsid w:val="003F7280"/>
    <w:rsid w:val="003F7E0A"/>
    <w:rsid w:val="004004CB"/>
    <w:rsid w:val="004031DE"/>
    <w:rsid w:val="00404706"/>
    <w:rsid w:val="00404802"/>
    <w:rsid w:val="004049B0"/>
    <w:rsid w:val="004065B5"/>
    <w:rsid w:val="00406991"/>
    <w:rsid w:val="00407512"/>
    <w:rsid w:val="00411261"/>
    <w:rsid w:val="00411448"/>
    <w:rsid w:val="0041209C"/>
    <w:rsid w:val="00413341"/>
    <w:rsid w:val="00413CA7"/>
    <w:rsid w:val="00414EAE"/>
    <w:rsid w:val="00416258"/>
    <w:rsid w:val="004165C7"/>
    <w:rsid w:val="004200AE"/>
    <w:rsid w:val="004209A0"/>
    <w:rsid w:val="00421B8B"/>
    <w:rsid w:val="004222CA"/>
    <w:rsid w:val="00422399"/>
    <w:rsid w:val="00423AAA"/>
    <w:rsid w:val="004244EC"/>
    <w:rsid w:val="004249CF"/>
    <w:rsid w:val="00425309"/>
    <w:rsid w:val="0042536D"/>
    <w:rsid w:val="00426215"/>
    <w:rsid w:val="00426ED2"/>
    <w:rsid w:val="00427647"/>
    <w:rsid w:val="00427AFD"/>
    <w:rsid w:val="00427D8D"/>
    <w:rsid w:val="00430204"/>
    <w:rsid w:val="004309A6"/>
    <w:rsid w:val="00431AB2"/>
    <w:rsid w:val="00432460"/>
    <w:rsid w:val="00432B10"/>
    <w:rsid w:val="004365F6"/>
    <w:rsid w:val="00436C09"/>
    <w:rsid w:val="00436D1F"/>
    <w:rsid w:val="00440337"/>
    <w:rsid w:val="00440DBC"/>
    <w:rsid w:val="00440F09"/>
    <w:rsid w:val="0044121C"/>
    <w:rsid w:val="004431CC"/>
    <w:rsid w:val="0044334F"/>
    <w:rsid w:val="004436B1"/>
    <w:rsid w:val="00443D92"/>
    <w:rsid w:val="00444D29"/>
    <w:rsid w:val="004460E1"/>
    <w:rsid w:val="004465AE"/>
    <w:rsid w:val="004500C6"/>
    <w:rsid w:val="00450120"/>
    <w:rsid w:val="00450D37"/>
    <w:rsid w:val="00450F94"/>
    <w:rsid w:val="00452531"/>
    <w:rsid w:val="00452EC7"/>
    <w:rsid w:val="00452ECE"/>
    <w:rsid w:val="00453107"/>
    <w:rsid w:val="0045395D"/>
    <w:rsid w:val="00454A68"/>
    <w:rsid w:val="00455079"/>
    <w:rsid w:val="004551E5"/>
    <w:rsid w:val="0045580D"/>
    <w:rsid w:val="004559AB"/>
    <w:rsid w:val="00455BCF"/>
    <w:rsid w:val="004572E7"/>
    <w:rsid w:val="004600E3"/>
    <w:rsid w:val="004608DF"/>
    <w:rsid w:val="00460EAD"/>
    <w:rsid w:val="004610B8"/>
    <w:rsid w:val="00461759"/>
    <w:rsid w:val="0046290A"/>
    <w:rsid w:val="004638A4"/>
    <w:rsid w:val="0046429F"/>
    <w:rsid w:val="00465862"/>
    <w:rsid w:val="00465D73"/>
    <w:rsid w:val="00466C53"/>
    <w:rsid w:val="00470212"/>
    <w:rsid w:val="00471330"/>
    <w:rsid w:val="00472AC4"/>
    <w:rsid w:val="004747A9"/>
    <w:rsid w:val="004751E8"/>
    <w:rsid w:val="00475459"/>
    <w:rsid w:val="00476998"/>
    <w:rsid w:val="004770ED"/>
    <w:rsid w:val="0047746D"/>
    <w:rsid w:val="0048043D"/>
    <w:rsid w:val="00480A62"/>
    <w:rsid w:val="004822B4"/>
    <w:rsid w:val="0048297F"/>
    <w:rsid w:val="004838E2"/>
    <w:rsid w:val="00484E97"/>
    <w:rsid w:val="004856E9"/>
    <w:rsid w:val="00485A10"/>
    <w:rsid w:val="00485FC5"/>
    <w:rsid w:val="004879F0"/>
    <w:rsid w:val="00490D08"/>
    <w:rsid w:val="004917EA"/>
    <w:rsid w:val="00492D8F"/>
    <w:rsid w:val="00494C2D"/>
    <w:rsid w:val="00495611"/>
    <w:rsid w:val="00495BEB"/>
    <w:rsid w:val="00496101"/>
    <w:rsid w:val="0049687E"/>
    <w:rsid w:val="004971B9"/>
    <w:rsid w:val="00497B93"/>
    <w:rsid w:val="004A03CE"/>
    <w:rsid w:val="004A0D46"/>
    <w:rsid w:val="004A299D"/>
    <w:rsid w:val="004A32E0"/>
    <w:rsid w:val="004A457B"/>
    <w:rsid w:val="004A612C"/>
    <w:rsid w:val="004A6938"/>
    <w:rsid w:val="004B0375"/>
    <w:rsid w:val="004B0D2A"/>
    <w:rsid w:val="004B1D3B"/>
    <w:rsid w:val="004B2AAF"/>
    <w:rsid w:val="004B2DE0"/>
    <w:rsid w:val="004B33B4"/>
    <w:rsid w:val="004B3570"/>
    <w:rsid w:val="004B3CE2"/>
    <w:rsid w:val="004B44E0"/>
    <w:rsid w:val="004B4BD0"/>
    <w:rsid w:val="004B4E0F"/>
    <w:rsid w:val="004B6CD2"/>
    <w:rsid w:val="004C002F"/>
    <w:rsid w:val="004C2426"/>
    <w:rsid w:val="004C29FB"/>
    <w:rsid w:val="004C30D1"/>
    <w:rsid w:val="004C3AA2"/>
    <w:rsid w:val="004C57E6"/>
    <w:rsid w:val="004C5BF1"/>
    <w:rsid w:val="004C6818"/>
    <w:rsid w:val="004C70C9"/>
    <w:rsid w:val="004D0200"/>
    <w:rsid w:val="004D05C0"/>
    <w:rsid w:val="004D0905"/>
    <w:rsid w:val="004D1400"/>
    <w:rsid w:val="004D3AB4"/>
    <w:rsid w:val="004D4BE0"/>
    <w:rsid w:val="004D557C"/>
    <w:rsid w:val="004D5791"/>
    <w:rsid w:val="004D6135"/>
    <w:rsid w:val="004D6454"/>
    <w:rsid w:val="004E08AF"/>
    <w:rsid w:val="004E0A3E"/>
    <w:rsid w:val="004E0D88"/>
    <w:rsid w:val="004E1197"/>
    <w:rsid w:val="004E13D1"/>
    <w:rsid w:val="004E14BC"/>
    <w:rsid w:val="004E165A"/>
    <w:rsid w:val="004E2548"/>
    <w:rsid w:val="004E3A1C"/>
    <w:rsid w:val="004E4A88"/>
    <w:rsid w:val="004E4DBF"/>
    <w:rsid w:val="004E542F"/>
    <w:rsid w:val="004E555E"/>
    <w:rsid w:val="004E5735"/>
    <w:rsid w:val="004E7FC1"/>
    <w:rsid w:val="004F0EEF"/>
    <w:rsid w:val="004F1206"/>
    <w:rsid w:val="004F1647"/>
    <w:rsid w:val="004F1739"/>
    <w:rsid w:val="004F26E8"/>
    <w:rsid w:val="004F2954"/>
    <w:rsid w:val="004F30A1"/>
    <w:rsid w:val="004F45F2"/>
    <w:rsid w:val="004F54B2"/>
    <w:rsid w:val="004F6BE9"/>
    <w:rsid w:val="004F7206"/>
    <w:rsid w:val="004F7AD9"/>
    <w:rsid w:val="005001FC"/>
    <w:rsid w:val="005007AA"/>
    <w:rsid w:val="005010AD"/>
    <w:rsid w:val="00501DA3"/>
    <w:rsid w:val="00503204"/>
    <w:rsid w:val="00504BAF"/>
    <w:rsid w:val="00505111"/>
    <w:rsid w:val="00505B8E"/>
    <w:rsid w:val="00505D27"/>
    <w:rsid w:val="00507621"/>
    <w:rsid w:val="00507C1A"/>
    <w:rsid w:val="0051063A"/>
    <w:rsid w:val="00510CF0"/>
    <w:rsid w:val="00510F49"/>
    <w:rsid w:val="0051109D"/>
    <w:rsid w:val="00511210"/>
    <w:rsid w:val="0051133E"/>
    <w:rsid w:val="0051241D"/>
    <w:rsid w:val="0051492A"/>
    <w:rsid w:val="005162B5"/>
    <w:rsid w:val="005162F2"/>
    <w:rsid w:val="0051634F"/>
    <w:rsid w:val="00520432"/>
    <w:rsid w:val="00520D6E"/>
    <w:rsid w:val="00520D86"/>
    <w:rsid w:val="0052134A"/>
    <w:rsid w:val="005215C0"/>
    <w:rsid w:val="005215D6"/>
    <w:rsid w:val="00522B17"/>
    <w:rsid w:val="00523BA4"/>
    <w:rsid w:val="00523E7C"/>
    <w:rsid w:val="00523EDD"/>
    <w:rsid w:val="00524240"/>
    <w:rsid w:val="005243EE"/>
    <w:rsid w:val="005244DE"/>
    <w:rsid w:val="00525913"/>
    <w:rsid w:val="00526894"/>
    <w:rsid w:val="00530387"/>
    <w:rsid w:val="00530717"/>
    <w:rsid w:val="00530A3F"/>
    <w:rsid w:val="00531E74"/>
    <w:rsid w:val="00532453"/>
    <w:rsid w:val="00533A29"/>
    <w:rsid w:val="005346E1"/>
    <w:rsid w:val="005348CE"/>
    <w:rsid w:val="00534E30"/>
    <w:rsid w:val="00534F6D"/>
    <w:rsid w:val="0053707E"/>
    <w:rsid w:val="0053750F"/>
    <w:rsid w:val="00537781"/>
    <w:rsid w:val="00537856"/>
    <w:rsid w:val="005429D9"/>
    <w:rsid w:val="00542C30"/>
    <w:rsid w:val="0054343E"/>
    <w:rsid w:val="00544FA5"/>
    <w:rsid w:val="00545363"/>
    <w:rsid w:val="0054597B"/>
    <w:rsid w:val="00545AB5"/>
    <w:rsid w:val="00546066"/>
    <w:rsid w:val="00546D68"/>
    <w:rsid w:val="0055078A"/>
    <w:rsid w:val="005507E9"/>
    <w:rsid w:val="005509B1"/>
    <w:rsid w:val="00554CDB"/>
    <w:rsid w:val="005561E2"/>
    <w:rsid w:val="0055774D"/>
    <w:rsid w:val="00557A40"/>
    <w:rsid w:val="005611D8"/>
    <w:rsid w:val="00561801"/>
    <w:rsid w:val="005631DD"/>
    <w:rsid w:val="00563418"/>
    <w:rsid w:val="005638BF"/>
    <w:rsid w:val="00563D96"/>
    <w:rsid w:val="0056523F"/>
    <w:rsid w:val="00566C37"/>
    <w:rsid w:val="00566E74"/>
    <w:rsid w:val="00572F10"/>
    <w:rsid w:val="00573CC1"/>
    <w:rsid w:val="00575794"/>
    <w:rsid w:val="00575B70"/>
    <w:rsid w:val="00576C4A"/>
    <w:rsid w:val="00576F98"/>
    <w:rsid w:val="00576FDB"/>
    <w:rsid w:val="0057729F"/>
    <w:rsid w:val="005775C5"/>
    <w:rsid w:val="0057769F"/>
    <w:rsid w:val="00577C00"/>
    <w:rsid w:val="00577D0B"/>
    <w:rsid w:val="00577D5D"/>
    <w:rsid w:val="005800B0"/>
    <w:rsid w:val="00580B02"/>
    <w:rsid w:val="00580B1C"/>
    <w:rsid w:val="0058152A"/>
    <w:rsid w:val="00583459"/>
    <w:rsid w:val="005839A7"/>
    <w:rsid w:val="00583ED2"/>
    <w:rsid w:val="0058414C"/>
    <w:rsid w:val="005845E1"/>
    <w:rsid w:val="00584D1F"/>
    <w:rsid w:val="00585574"/>
    <w:rsid w:val="00586316"/>
    <w:rsid w:val="005863EE"/>
    <w:rsid w:val="00586820"/>
    <w:rsid w:val="00587179"/>
    <w:rsid w:val="005878CB"/>
    <w:rsid w:val="00587910"/>
    <w:rsid w:val="00590C19"/>
    <w:rsid w:val="00590EA2"/>
    <w:rsid w:val="005910FE"/>
    <w:rsid w:val="00591C0B"/>
    <w:rsid w:val="00592FFC"/>
    <w:rsid w:val="00593A94"/>
    <w:rsid w:val="005949BA"/>
    <w:rsid w:val="00594AAE"/>
    <w:rsid w:val="005951A0"/>
    <w:rsid w:val="00595517"/>
    <w:rsid w:val="00595581"/>
    <w:rsid w:val="00595B52"/>
    <w:rsid w:val="00596545"/>
    <w:rsid w:val="00596BE2"/>
    <w:rsid w:val="00597C2C"/>
    <w:rsid w:val="005A1034"/>
    <w:rsid w:val="005A157D"/>
    <w:rsid w:val="005A24F0"/>
    <w:rsid w:val="005A3CAA"/>
    <w:rsid w:val="005A55A8"/>
    <w:rsid w:val="005A5E46"/>
    <w:rsid w:val="005A7C48"/>
    <w:rsid w:val="005A7EB3"/>
    <w:rsid w:val="005B0F17"/>
    <w:rsid w:val="005B2921"/>
    <w:rsid w:val="005B5343"/>
    <w:rsid w:val="005B591F"/>
    <w:rsid w:val="005B7BE6"/>
    <w:rsid w:val="005B7C31"/>
    <w:rsid w:val="005C0B06"/>
    <w:rsid w:val="005C12A0"/>
    <w:rsid w:val="005C3B9F"/>
    <w:rsid w:val="005C3FD9"/>
    <w:rsid w:val="005C4C42"/>
    <w:rsid w:val="005C5402"/>
    <w:rsid w:val="005C715E"/>
    <w:rsid w:val="005C7425"/>
    <w:rsid w:val="005C7DDB"/>
    <w:rsid w:val="005D03E1"/>
    <w:rsid w:val="005D04E3"/>
    <w:rsid w:val="005D1292"/>
    <w:rsid w:val="005D178F"/>
    <w:rsid w:val="005D2009"/>
    <w:rsid w:val="005D219A"/>
    <w:rsid w:val="005D239E"/>
    <w:rsid w:val="005D2A6A"/>
    <w:rsid w:val="005D30BC"/>
    <w:rsid w:val="005D377A"/>
    <w:rsid w:val="005D4BD9"/>
    <w:rsid w:val="005D5790"/>
    <w:rsid w:val="005D5F1F"/>
    <w:rsid w:val="005D70AA"/>
    <w:rsid w:val="005D7161"/>
    <w:rsid w:val="005E051A"/>
    <w:rsid w:val="005E1619"/>
    <w:rsid w:val="005E17F9"/>
    <w:rsid w:val="005E31F3"/>
    <w:rsid w:val="005E34AB"/>
    <w:rsid w:val="005E35D3"/>
    <w:rsid w:val="005E3909"/>
    <w:rsid w:val="005E4ADC"/>
    <w:rsid w:val="005E52F4"/>
    <w:rsid w:val="005E5615"/>
    <w:rsid w:val="005E5985"/>
    <w:rsid w:val="005F0B79"/>
    <w:rsid w:val="005F11D7"/>
    <w:rsid w:val="005F15A8"/>
    <w:rsid w:val="005F2CD5"/>
    <w:rsid w:val="005F4125"/>
    <w:rsid w:val="005F47A6"/>
    <w:rsid w:val="005F4962"/>
    <w:rsid w:val="005F63E7"/>
    <w:rsid w:val="005F6B59"/>
    <w:rsid w:val="005F7034"/>
    <w:rsid w:val="005F74FB"/>
    <w:rsid w:val="005F7722"/>
    <w:rsid w:val="005F79D6"/>
    <w:rsid w:val="005F7D39"/>
    <w:rsid w:val="00601168"/>
    <w:rsid w:val="00601E14"/>
    <w:rsid w:val="00603636"/>
    <w:rsid w:val="006044D1"/>
    <w:rsid w:val="00604E3D"/>
    <w:rsid w:val="0060511E"/>
    <w:rsid w:val="00607363"/>
    <w:rsid w:val="00607F01"/>
    <w:rsid w:val="006100A5"/>
    <w:rsid w:val="00610112"/>
    <w:rsid w:val="0061027F"/>
    <w:rsid w:val="0061267D"/>
    <w:rsid w:val="00612D76"/>
    <w:rsid w:val="00612E85"/>
    <w:rsid w:val="00613993"/>
    <w:rsid w:val="006139BE"/>
    <w:rsid w:val="0061473E"/>
    <w:rsid w:val="0061555A"/>
    <w:rsid w:val="0061595C"/>
    <w:rsid w:val="00615DBF"/>
    <w:rsid w:val="00616CD3"/>
    <w:rsid w:val="00617944"/>
    <w:rsid w:val="00617EA4"/>
    <w:rsid w:val="00621DFC"/>
    <w:rsid w:val="006227B2"/>
    <w:rsid w:val="00622987"/>
    <w:rsid w:val="00622E99"/>
    <w:rsid w:val="00623699"/>
    <w:rsid w:val="00623709"/>
    <w:rsid w:val="006238D2"/>
    <w:rsid w:val="0062414F"/>
    <w:rsid w:val="00625364"/>
    <w:rsid w:val="00625829"/>
    <w:rsid w:val="00626647"/>
    <w:rsid w:val="00626CC0"/>
    <w:rsid w:val="00626DD0"/>
    <w:rsid w:val="006279DF"/>
    <w:rsid w:val="0063070A"/>
    <w:rsid w:val="006313BA"/>
    <w:rsid w:val="006317E8"/>
    <w:rsid w:val="006338A0"/>
    <w:rsid w:val="00635D70"/>
    <w:rsid w:val="006404B9"/>
    <w:rsid w:val="00640EF5"/>
    <w:rsid w:val="00641254"/>
    <w:rsid w:val="006424A8"/>
    <w:rsid w:val="0064315F"/>
    <w:rsid w:val="0064352B"/>
    <w:rsid w:val="006450FA"/>
    <w:rsid w:val="00645593"/>
    <w:rsid w:val="00645772"/>
    <w:rsid w:val="00645CCD"/>
    <w:rsid w:val="006463D9"/>
    <w:rsid w:val="00646E69"/>
    <w:rsid w:val="00647C18"/>
    <w:rsid w:val="00647DDE"/>
    <w:rsid w:val="00650941"/>
    <w:rsid w:val="006519D9"/>
    <w:rsid w:val="00651B26"/>
    <w:rsid w:val="006531EA"/>
    <w:rsid w:val="00654455"/>
    <w:rsid w:val="006549BF"/>
    <w:rsid w:val="006551BE"/>
    <w:rsid w:val="00655C0D"/>
    <w:rsid w:val="006577AF"/>
    <w:rsid w:val="00661645"/>
    <w:rsid w:val="006619CE"/>
    <w:rsid w:val="00661B24"/>
    <w:rsid w:val="00663435"/>
    <w:rsid w:val="00663A39"/>
    <w:rsid w:val="00663FD8"/>
    <w:rsid w:val="00664518"/>
    <w:rsid w:val="006648B5"/>
    <w:rsid w:val="00664940"/>
    <w:rsid w:val="006651CB"/>
    <w:rsid w:val="006655A3"/>
    <w:rsid w:val="0066580A"/>
    <w:rsid w:val="00666E78"/>
    <w:rsid w:val="00666FDE"/>
    <w:rsid w:val="0067012D"/>
    <w:rsid w:val="0067130B"/>
    <w:rsid w:val="00671496"/>
    <w:rsid w:val="00671537"/>
    <w:rsid w:val="00671549"/>
    <w:rsid w:val="006723A5"/>
    <w:rsid w:val="0067283C"/>
    <w:rsid w:val="0067304A"/>
    <w:rsid w:val="0067422A"/>
    <w:rsid w:val="0067597B"/>
    <w:rsid w:val="00675D26"/>
    <w:rsid w:val="0067752E"/>
    <w:rsid w:val="00677A87"/>
    <w:rsid w:val="00680EDF"/>
    <w:rsid w:val="00681DA5"/>
    <w:rsid w:val="00684191"/>
    <w:rsid w:val="00684FCC"/>
    <w:rsid w:val="0068567B"/>
    <w:rsid w:val="0068599B"/>
    <w:rsid w:val="00685E8C"/>
    <w:rsid w:val="0068602B"/>
    <w:rsid w:val="006863D5"/>
    <w:rsid w:val="00686B74"/>
    <w:rsid w:val="00687C9B"/>
    <w:rsid w:val="00690069"/>
    <w:rsid w:val="00690AB5"/>
    <w:rsid w:val="00691B45"/>
    <w:rsid w:val="00691B55"/>
    <w:rsid w:val="00691C59"/>
    <w:rsid w:val="00692538"/>
    <w:rsid w:val="00692CE3"/>
    <w:rsid w:val="00692DB6"/>
    <w:rsid w:val="00693783"/>
    <w:rsid w:val="006939AB"/>
    <w:rsid w:val="0069452B"/>
    <w:rsid w:val="00695C4D"/>
    <w:rsid w:val="00696567"/>
    <w:rsid w:val="00697C38"/>
    <w:rsid w:val="006A0439"/>
    <w:rsid w:val="006A21A7"/>
    <w:rsid w:val="006A286A"/>
    <w:rsid w:val="006A2F5E"/>
    <w:rsid w:val="006A375A"/>
    <w:rsid w:val="006A3E81"/>
    <w:rsid w:val="006A594F"/>
    <w:rsid w:val="006A6BAA"/>
    <w:rsid w:val="006A6C69"/>
    <w:rsid w:val="006B0412"/>
    <w:rsid w:val="006B05B6"/>
    <w:rsid w:val="006B0B93"/>
    <w:rsid w:val="006B0EF9"/>
    <w:rsid w:val="006B189A"/>
    <w:rsid w:val="006B18A7"/>
    <w:rsid w:val="006B26E9"/>
    <w:rsid w:val="006B3314"/>
    <w:rsid w:val="006B4AC2"/>
    <w:rsid w:val="006B63A6"/>
    <w:rsid w:val="006C20C3"/>
    <w:rsid w:val="006C2F83"/>
    <w:rsid w:val="006C3770"/>
    <w:rsid w:val="006C40F3"/>
    <w:rsid w:val="006C4828"/>
    <w:rsid w:val="006C579D"/>
    <w:rsid w:val="006C5E94"/>
    <w:rsid w:val="006C6511"/>
    <w:rsid w:val="006C6DE6"/>
    <w:rsid w:val="006D0078"/>
    <w:rsid w:val="006D03C8"/>
    <w:rsid w:val="006D07DE"/>
    <w:rsid w:val="006D12A8"/>
    <w:rsid w:val="006D1628"/>
    <w:rsid w:val="006D1BA4"/>
    <w:rsid w:val="006D25C0"/>
    <w:rsid w:val="006D2DA2"/>
    <w:rsid w:val="006D3414"/>
    <w:rsid w:val="006D4535"/>
    <w:rsid w:val="006D498A"/>
    <w:rsid w:val="006D4A41"/>
    <w:rsid w:val="006D6763"/>
    <w:rsid w:val="006D67F8"/>
    <w:rsid w:val="006D7750"/>
    <w:rsid w:val="006D7C01"/>
    <w:rsid w:val="006E0867"/>
    <w:rsid w:val="006E12AD"/>
    <w:rsid w:val="006E24ED"/>
    <w:rsid w:val="006E2513"/>
    <w:rsid w:val="006E2586"/>
    <w:rsid w:val="006E25E8"/>
    <w:rsid w:val="006E2CC9"/>
    <w:rsid w:val="006E2DC8"/>
    <w:rsid w:val="006E4ABC"/>
    <w:rsid w:val="006E5106"/>
    <w:rsid w:val="006E60B3"/>
    <w:rsid w:val="006E6DED"/>
    <w:rsid w:val="006E7FD5"/>
    <w:rsid w:val="006F0723"/>
    <w:rsid w:val="006F1105"/>
    <w:rsid w:val="006F1324"/>
    <w:rsid w:val="006F14AC"/>
    <w:rsid w:val="006F19BE"/>
    <w:rsid w:val="006F19FB"/>
    <w:rsid w:val="006F23FA"/>
    <w:rsid w:val="006F28C5"/>
    <w:rsid w:val="006F2D3F"/>
    <w:rsid w:val="006F37CA"/>
    <w:rsid w:val="006F43AC"/>
    <w:rsid w:val="006F4BEF"/>
    <w:rsid w:val="00700E00"/>
    <w:rsid w:val="00701B54"/>
    <w:rsid w:val="00701FDF"/>
    <w:rsid w:val="007026B6"/>
    <w:rsid w:val="00702BE0"/>
    <w:rsid w:val="00703045"/>
    <w:rsid w:val="00703152"/>
    <w:rsid w:val="0070348C"/>
    <w:rsid w:val="007042E0"/>
    <w:rsid w:val="00704A77"/>
    <w:rsid w:val="0070676F"/>
    <w:rsid w:val="007073BC"/>
    <w:rsid w:val="00707D43"/>
    <w:rsid w:val="007101DF"/>
    <w:rsid w:val="00711E2B"/>
    <w:rsid w:val="0071251F"/>
    <w:rsid w:val="007126D8"/>
    <w:rsid w:val="0071304C"/>
    <w:rsid w:val="00713109"/>
    <w:rsid w:val="00713395"/>
    <w:rsid w:val="00713EE9"/>
    <w:rsid w:val="0071442B"/>
    <w:rsid w:val="00714B84"/>
    <w:rsid w:val="007150F6"/>
    <w:rsid w:val="007157F7"/>
    <w:rsid w:val="00716B9C"/>
    <w:rsid w:val="00717033"/>
    <w:rsid w:val="00721AF8"/>
    <w:rsid w:val="00723704"/>
    <w:rsid w:val="00724FCD"/>
    <w:rsid w:val="00725127"/>
    <w:rsid w:val="00726B35"/>
    <w:rsid w:val="007271B1"/>
    <w:rsid w:val="00731FE2"/>
    <w:rsid w:val="007331CC"/>
    <w:rsid w:val="0073450C"/>
    <w:rsid w:val="0073477B"/>
    <w:rsid w:val="00734E09"/>
    <w:rsid w:val="00734F09"/>
    <w:rsid w:val="00734F65"/>
    <w:rsid w:val="00735A66"/>
    <w:rsid w:val="00735F89"/>
    <w:rsid w:val="0073636D"/>
    <w:rsid w:val="007375E2"/>
    <w:rsid w:val="00740848"/>
    <w:rsid w:val="00740860"/>
    <w:rsid w:val="00740C95"/>
    <w:rsid w:val="00740DC1"/>
    <w:rsid w:val="00740E8B"/>
    <w:rsid w:val="00741122"/>
    <w:rsid w:val="00741807"/>
    <w:rsid w:val="00742227"/>
    <w:rsid w:val="00742DD9"/>
    <w:rsid w:val="00744E6A"/>
    <w:rsid w:val="00746BEC"/>
    <w:rsid w:val="007472D2"/>
    <w:rsid w:val="0074741C"/>
    <w:rsid w:val="0075064A"/>
    <w:rsid w:val="00750B72"/>
    <w:rsid w:val="007527AA"/>
    <w:rsid w:val="00753C3F"/>
    <w:rsid w:val="00753E11"/>
    <w:rsid w:val="00756191"/>
    <w:rsid w:val="00760499"/>
    <w:rsid w:val="00760E32"/>
    <w:rsid w:val="00760F98"/>
    <w:rsid w:val="0076222B"/>
    <w:rsid w:val="0076230C"/>
    <w:rsid w:val="00762A8B"/>
    <w:rsid w:val="007650A5"/>
    <w:rsid w:val="00766D02"/>
    <w:rsid w:val="00767282"/>
    <w:rsid w:val="007675FB"/>
    <w:rsid w:val="00770096"/>
    <w:rsid w:val="00770A5F"/>
    <w:rsid w:val="007714A2"/>
    <w:rsid w:val="00771B0A"/>
    <w:rsid w:val="007724CA"/>
    <w:rsid w:val="0077251F"/>
    <w:rsid w:val="007741DA"/>
    <w:rsid w:val="00774723"/>
    <w:rsid w:val="00774A49"/>
    <w:rsid w:val="00775447"/>
    <w:rsid w:val="007759E1"/>
    <w:rsid w:val="00777CBA"/>
    <w:rsid w:val="00777FD3"/>
    <w:rsid w:val="00780072"/>
    <w:rsid w:val="00781542"/>
    <w:rsid w:val="007822C6"/>
    <w:rsid w:val="00782374"/>
    <w:rsid w:val="00783830"/>
    <w:rsid w:val="00783BB8"/>
    <w:rsid w:val="00783CF5"/>
    <w:rsid w:val="007849F4"/>
    <w:rsid w:val="007854B6"/>
    <w:rsid w:val="00785B46"/>
    <w:rsid w:val="00785EE6"/>
    <w:rsid w:val="007863A7"/>
    <w:rsid w:val="007866DE"/>
    <w:rsid w:val="00786C0E"/>
    <w:rsid w:val="00786DAF"/>
    <w:rsid w:val="00786F5C"/>
    <w:rsid w:val="0078729A"/>
    <w:rsid w:val="007904A2"/>
    <w:rsid w:val="00791C08"/>
    <w:rsid w:val="00792783"/>
    <w:rsid w:val="00792F5F"/>
    <w:rsid w:val="00794757"/>
    <w:rsid w:val="0079603B"/>
    <w:rsid w:val="007974D4"/>
    <w:rsid w:val="007A0659"/>
    <w:rsid w:val="007A0676"/>
    <w:rsid w:val="007A29A5"/>
    <w:rsid w:val="007A32EA"/>
    <w:rsid w:val="007A36AE"/>
    <w:rsid w:val="007A3870"/>
    <w:rsid w:val="007A3ED1"/>
    <w:rsid w:val="007A3FE3"/>
    <w:rsid w:val="007A5C20"/>
    <w:rsid w:val="007A7DA8"/>
    <w:rsid w:val="007B0C7E"/>
    <w:rsid w:val="007B14E7"/>
    <w:rsid w:val="007B23EB"/>
    <w:rsid w:val="007B28F6"/>
    <w:rsid w:val="007B3008"/>
    <w:rsid w:val="007B3340"/>
    <w:rsid w:val="007B46C9"/>
    <w:rsid w:val="007B490A"/>
    <w:rsid w:val="007B4C7A"/>
    <w:rsid w:val="007B4EDD"/>
    <w:rsid w:val="007B68E5"/>
    <w:rsid w:val="007C0CA0"/>
    <w:rsid w:val="007C0F54"/>
    <w:rsid w:val="007C1208"/>
    <w:rsid w:val="007C2E92"/>
    <w:rsid w:val="007C3A50"/>
    <w:rsid w:val="007C3A51"/>
    <w:rsid w:val="007C3CBC"/>
    <w:rsid w:val="007C4673"/>
    <w:rsid w:val="007C4DC4"/>
    <w:rsid w:val="007C6C1E"/>
    <w:rsid w:val="007C7B8C"/>
    <w:rsid w:val="007D06A5"/>
    <w:rsid w:val="007D18E1"/>
    <w:rsid w:val="007D18F2"/>
    <w:rsid w:val="007D21B2"/>
    <w:rsid w:val="007D329D"/>
    <w:rsid w:val="007D461A"/>
    <w:rsid w:val="007D4742"/>
    <w:rsid w:val="007D4A24"/>
    <w:rsid w:val="007D58A9"/>
    <w:rsid w:val="007D64D2"/>
    <w:rsid w:val="007E0990"/>
    <w:rsid w:val="007E0D67"/>
    <w:rsid w:val="007E127F"/>
    <w:rsid w:val="007E1EFF"/>
    <w:rsid w:val="007E206D"/>
    <w:rsid w:val="007E2A0F"/>
    <w:rsid w:val="007E2CDB"/>
    <w:rsid w:val="007E3338"/>
    <w:rsid w:val="007E33E2"/>
    <w:rsid w:val="007E53CD"/>
    <w:rsid w:val="007E72ED"/>
    <w:rsid w:val="007F0515"/>
    <w:rsid w:val="007F06A0"/>
    <w:rsid w:val="007F091C"/>
    <w:rsid w:val="007F21F2"/>
    <w:rsid w:val="007F283C"/>
    <w:rsid w:val="007F2E7D"/>
    <w:rsid w:val="007F4FC6"/>
    <w:rsid w:val="007F5290"/>
    <w:rsid w:val="007F6D7D"/>
    <w:rsid w:val="007F7BAF"/>
    <w:rsid w:val="008005F4"/>
    <w:rsid w:val="008018F1"/>
    <w:rsid w:val="0080241B"/>
    <w:rsid w:val="00802C42"/>
    <w:rsid w:val="00803871"/>
    <w:rsid w:val="00804344"/>
    <w:rsid w:val="0080481C"/>
    <w:rsid w:val="00805217"/>
    <w:rsid w:val="00807807"/>
    <w:rsid w:val="00807B28"/>
    <w:rsid w:val="00811A58"/>
    <w:rsid w:val="00811D0F"/>
    <w:rsid w:val="008122D4"/>
    <w:rsid w:val="008129E8"/>
    <w:rsid w:val="00812BC3"/>
    <w:rsid w:val="00812F52"/>
    <w:rsid w:val="008130D9"/>
    <w:rsid w:val="0081323E"/>
    <w:rsid w:val="00813F9D"/>
    <w:rsid w:val="008146AE"/>
    <w:rsid w:val="00814F5F"/>
    <w:rsid w:val="00815CD1"/>
    <w:rsid w:val="00816703"/>
    <w:rsid w:val="00816C07"/>
    <w:rsid w:val="0081705E"/>
    <w:rsid w:val="00817970"/>
    <w:rsid w:val="00817F24"/>
    <w:rsid w:val="00820036"/>
    <w:rsid w:val="00820484"/>
    <w:rsid w:val="00820D21"/>
    <w:rsid w:val="00820FB4"/>
    <w:rsid w:val="00824417"/>
    <w:rsid w:val="008245CA"/>
    <w:rsid w:val="008250AA"/>
    <w:rsid w:val="00825507"/>
    <w:rsid w:val="00825AA1"/>
    <w:rsid w:val="00826413"/>
    <w:rsid w:val="00826BE8"/>
    <w:rsid w:val="008273CC"/>
    <w:rsid w:val="00827594"/>
    <w:rsid w:val="008276B3"/>
    <w:rsid w:val="008278A8"/>
    <w:rsid w:val="00827915"/>
    <w:rsid w:val="00827C04"/>
    <w:rsid w:val="008304A4"/>
    <w:rsid w:val="0083075F"/>
    <w:rsid w:val="00830AD6"/>
    <w:rsid w:val="0083119C"/>
    <w:rsid w:val="00831C39"/>
    <w:rsid w:val="00832211"/>
    <w:rsid w:val="00832F11"/>
    <w:rsid w:val="008332B4"/>
    <w:rsid w:val="008345E8"/>
    <w:rsid w:val="00835947"/>
    <w:rsid w:val="00835983"/>
    <w:rsid w:val="00840ECF"/>
    <w:rsid w:val="0084174D"/>
    <w:rsid w:val="00842B80"/>
    <w:rsid w:val="008431F8"/>
    <w:rsid w:val="0084394D"/>
    <w:rsid w:val="00844C56"/>
    <w:rsid w:val="008456FF"/>
    <w:rsid w:val="00845E6A"/>
    <w:rsid w:val="008463FA"/>
    <w:rsid w:val="00846937"/>
    <w:rsid w:val="00847338"/>
    <w:rsid w:val="00847E65"/>
    <w:rsid w:val="00850298"/>
    <w:rsid w:val="008504C3"/>
    <w:rsid w:val="00851342"/>
    <w:rsid w:val="008519EB"/>
    <w:rsid w:val="00853069"/>
    <w:rsid w:val="008531A7"/>
    <w:rsid w:val="00853C0E"/>
    <w:rsid w:val="00853EEE"/>
    <w:rsid w:val="00855FB5"/>
    <w:rsid w:val="00856276"/>
    <w:rsid w:val="00856D59"/>
    <w:rsid w:val="00856F59"/>
    <w:rsid w:val="008570AA"/>
    <w:rsid w:val="00857199"/>
    <w:rsid w:val="008573C1"/>
    <w:rsid w:val="00857FDD"/>
    <w:rsid w:val="0086106C"/>
    <w:rsid w:val="008610AD"/>
    <w:rsid w:val="00862D47"/>
    <w:rsid w:val="00863102"/>
    <w:rsid w:val="00863D83"/>
    <w:rsid w:val="0086400F"/>
    <w:rsid w:val="00864DF4"/>
    <w:rsid w:val="00865078"/>
    <w:rsid w:val="00867D5C"/>
    <w:rsid w:val="0087061D"/>
    <w:rsid w:val="00870859"/>
    <w:rsid w:val="00871C70"/>
    <w:rsid w:val="00872757"/>
    <w:rsid w:val="00872FF7"/>
    <w:rsid w:val="008744CE"/>
    <w:rsid w:val="008746EF"/>
    <w:rsid w:val="008809D7"/>
    <w:rsid w:val="0088158C"/>
    <w:rsid w:val="008816F3"/>
    <w:rsid w:val="008838B6"/>
    <w:rsid w:val="00883EE1"/>
    <w:rsid w:val="00885ED3"/>
    <w:rsid w:val="00886ACC"/>
    <w:rsid w:val="00886D14"/>
    <w:rsid w:val="008871F2"/>
    <w:rsid w:val="00887A5A"/>
    <w:rsid w:val="00887D45"/>
    <w:rsid w:val="00890A64"/>
    <w:rsid w:val="0089175F"/>
    <w:rsid w:val="00891ED9"/>
    <w:rsid w:val="00892676"/>
    <w:rsid w:val="00892930"/>
    <w:rsid w:val="00892C28"/>
    <w:rsid w:val="00892EE7"/>
    <w:rsid w:val="00892FF0"/>
    <w:rsid w:val="00893B95"/>
    <w:rsid w:val="00893BD3"/>
    <w:rsid w:val="00894701"/>
    <w:rsid w:val="00895213"/>
    <w:rsid w:val="008958A7"/>
    <w:rsid w:val="008960F4"/>
    <w:rsid w:val="00896EF5"/>
    <w:rsid w:val="00897A2A"/>
    <w:rsid w:val="008A18B1"/>
    <w:rsid w:val="008A1970"/>
    <w:rsid w:val="008A1BD5"/>
    <w:rsid w:val="008A41AE"/>
    <w:rsid w:val="008A4DB8"/>
    <w:rsid w:val="008A59AF"/>
    <w:rsid w:val="008A5EFC"/>
    <w:rsid w:val="008A69A5"/>
    <w:rsid w:val="008A6AB0"/>
    <w:rsid w:val="008A7576"/>
    <w:rsid w:val="008B0541"/>
    <w:rsid w:val="008B0D4E"/>
    <w:rsid w:val="008B0E55"/>
    <w:rsid w:val="008B1607"/>
    <w:rsid w:val="008B1C46"/>
    <w:rsid w:val="008B202A"/>
    <w:rsid w:val="008B2391"/>
    <w:rsid w:val="008B266A"/>
    <w:rsid w:val="008B3389"/>
    <w:rsid w:val="008B645E"/>
    <w:rsid w:val="008C0656"/>
    <w:rsid w:val="008C1862"/>
    <w:rsid w:val="008C1B16"/>
    <w:rsid w:val="008C2450"/>
    <w:rsid w:val="008C2672"/>
    <w:rsid w:val="008C365D"/>
    <w:rsid w:val="008C370D"/>
    <w:rsid w:val="008C4629"/>
    <w:rsid w:val="008C5F0E"/>
    <w:rsid w:val="008C60A1"/>
    <w:rsid w:val="008C7100"/>
    <w:rsid w:val="008C7349"/>
    <w:rsid w:val="008C7FBB"/>
    <w:rsid w:val="008D1C3A"/>
    <w:rsid w:val="008D2EDE"/>
    <w:rsid w:val="008D304C"/>
    <w:rsid w:val="008D3C4F"/>
    <w:rsid w:val="008E1B8C"/>
    <w:rsid w:val="008E31B5"/>
    <w:rsid w:val="008E31F0"/>
    <w:rsid w:val="008E3549"/>
    <w:rsid w:val="008E3FE6"/>
    <w:rsid w:val="008E4158"/>
    <w:rsid w:val="008E4544"/>
    <w:rsid w:val="008E483B"/>
    <w:rsid w:val="008E483F"/>
    <w:rsid w:val="008E53F6"/>
    <w:rsid w:val="008E5699"/>
    <w:rsid w:val="008E66DF"/>
    <w:rsid w:val="008E726E"/>
    <w:rsid w:val="008E7852"/>
    <w:rsid w:val="008E7B3B"/>
    <w:rsid w:val="008F1E2D"/>
    <w:rsid w:val="008F2259"/>
    <w:rsid w:val="008F24BC"/>
    <w:rsid w:val="008F24C7"/>
    <w:rsid w:val="008F3B65"/>
    <w:rsid w:val="008F3BF8"/>
    <w:rsid w:val="008F3F3D"/>
    <w:rsid w:val="008F405A"/>
    <w:rsid w:val="008F4C98"/>
    <w:rsid w:val="008F50E8"/>
    <w:rsid w:val="008F6B02"/>
    <w:rsid w:val="008F7054"/>
    <w:rsid w:val="008F799D"/>
    <w:rsid w:val="00902A57"/>
    <w:rsid w:val="00903287"/>
    <w:rsid w:val="009034A8"/>
    <w:rsid w:val="009034DE"/>
    <w:rsid w:val="0090450D"/>
    <w:rsid w:val="0090650B"/>
    <w:rsid w:val="009071C8"/>
    <w:rsid w:val="009075E0"/>
    <w:rsid w:val="00907FEC"/>
    <w:rsid w:val="00910752"/>
    <w:rsid w:val="00911BEF"/>
    <w:rsid w:val="00912390"/>
    <w:rsid w:val="00913734"/>
    <w:rsid w:val="00913A18"/>
    <w:rsid w:val="00914511"/>
    <w:rsid w:val="00914549"/>
    <w:rsid w:val="00915E53"/>
    <w:rsid w:val="0091602D"/>
    <w:rsid w:val="00916555"/>
    <w:rsid w:val="0091771B"/>
    <w:rsid w:val="00920752"/>
    <w:rsid w:val="00920AA4"/>
    <w:rsid w:val="009214CC"/>
    <w:rsid w:val="0092239C"/>
    <w:rsid w:val="0092257F"/>
    <w:rsid w:val="009229D7"/>
    <w:rsid w:val="00923398"/>
    <w:rsid w:val="00923CB3"/>
    <w:rsid w:val="00923DC8"/>
    <w:rsid w:val="00923ED2"/>
    <w:rsid w:val="00923FF1"/>
    <w:rsid w:val="00924F72"/>
    <w:rsid w:val="0092510C"/>
    <w:rsid w:val="00925FD5"/>
    <w:rsid w:val="00926498"/>
    <w:rsid w:val="0092691C"/>
    <w:rsid w:val="00926A81"/>
    <w:rsid w:val="00926B6F"/>
    <w:rsid w:val="00927C2B"/>
    <w:rsid w:val="009304C6"/>
    <w:rsid w:val="00930D26"/>
    <w:rsid w:val="00931344"/>
    <w:rsid w:val="00932381"/>
    <w:rsid w:val="00932B6D"/>
    <w:rsid w:val="009338C7"/>
    <w:rsid w:val="00935CE8"/>
    <w:rsid w:val="00936135"/>
    <w:rsid w:val="00936505"/>
    <w:rsid w:val="009374F3"/>
    <w:rsid w:val="00940410"/>
    <w:rsid w:val="00940498"/>
    <w:rsid w:val="009420A3"/>
    <w:rsid w:val="00942E7D"/>
    <w:rsid w:val="009435DD"/>
    <w:rsid w:val="00943BFA"/>
    <w:rsid w:val="00943CF4"/>
    <w:rsid w:val="00945689"/>
    <w:rsid w:val="009459F3"/>
    <w:rsid w:val="009463CA"/>
    <w:rsid w:val="00947D90"/>
    <w:rsid w:val="00947F0C"/>
    <w:rsid w:val="009501A2"/>
    <w:rsid w:val="0095045B"/>
    <w:rsid w:val="009504DB"/>
    <w:rsid w:val="009524CE"/>
    <w:rsid w:val="009529BB"/>
    <w:rsid w:val="00952B27"/>
    <w:rsid w:val="00953107"/>
    <w:rsid w:val="0095496D"/>
    <w:rsid w:val="00955E87"/>
    <w:rsid w:val="00956E52"/>
    <w:rsid w:val="009571BE"/>
    <w:rsid w:val="00957F1F"/>
    <w:rsid w:val="00960CFA"/>
    <w:rsid w:val="009611C5"/>
    <w:rsid w:val="009613BC"/>
    <w:rsid w:val="0096248E"/>
    <w:rsid w:val="00962A3D"/>
    <w:rsid w:val="009632C7"/>
    <w:rsid w:val="00963653"/>
    <w:rsid w:val="009644D8"/>
    <w:rsid w:val="00964573"/>
    <w:rsid w:val="00964AD7"/>
    <w:rsid w:val="00966342"/>
    <w:rsid w:val="0096636B"/>
    <w:rsid w:val="00967B37"/>
    <w:rsid w:val="00971A5B"/>
    <w:rsid w:val="00971B73"/>
    <w:rsid w:val="00972967"/>
    <w:rsid w:val="00975171"/>
    <w:rsid w:val="00976282"/>
    <w:rsid w:val="00980BF9"/>
    <w:rsid w:val="00982BA4"/>
    <w:rsid w:val="00983504"/>
    <w:rsid w:val="009836A0"/>
    <w:rsid w:val="00984522"/>
    <w:rsid w:val="00984821"/>
    <w:rsid w:val="00984F44"/>
    <w:rsid w:val="009855DB"/>
    <w:rsid w:val="00986087"/>
    <w:rsid w:val="009863DF"/>
    <w:rsid w:val="00991912"/>
    <w:rsid w:val="00992142"/>
    <w:rsid w:val="009923AD"/>
    <w:rsid w:val="009935E6"/>
    <w:rsid w:val="009952FF"/>
    <w:rsid w:val="009963D2"/>
    <w:rsid w:val="00997A8B"/>
    <w:rsid w:val="009A0537"/>
    <w:rsid w:val="009A46B7"/>
    <w:rsid w:val="009A4952"/>
    <w:rsid w:val="009A4956"/>
    <w:rsid w:val="009A76AE"/>
    <w:rsid w:val="009B1892"/>
    <w:rsid w:val="009B1FC3"/>
    <w:rsid w:val="009B21C0"/>
    <w:rsid w:val="009B34F7"/>
    <w:rsid w:val="009B385A"/>
    <w:rsid w:val="009B3FBE"/>
    <w:rsid w:val="009B45C9"/>
    <w:rsid w:val="009B5222"/>
    <w:rsid w:val="009B59D3"/>
    <w:rsid w:val="009B5DC4"/>
    <w:rsid w:val="009B61EF"/>
    <w:rsid w:val="009B6C19"/>
    <w:rsid w:val="009B6E15"/>
    <w:rsid w:val="009B6FF0"/>
    <w:rsid w:val="009C1575"/>
    <w:rsid w:val="009C28C9"/>
    <w:rsid w:val="009C2C0A"/>
    <w:rsid w:val="009C2E69"/>
    <w:rsid w:val="009C31D6"/>
    <w:rsid w:val="009C4F9D"/>
    <w:rsid w:val="009C54F9"/>
    <w:rsid w:val="009C5D65"/>
    <w:rsid w:val="009C6B2A"/>
    <w:rsid w:val="009C6C71"/>
    <w:rsid w:val="009C6F62"/>
    <w:rsid w:val="009D136E"/>
    <w:rsid w:val="009D2C17"/>
    <w:rsid w:val="009D3111"/>
    <w:rsid w:val="009D34BB"/>
    <w:rsid w:val="009D4E63"/>
    <w:rsid w:val="009D5224"/>
    <w:rsid w:val="009D58C9"/>
    <w:rsid w:val="009D6629"/>
    <w:rsid w:val="009D7F76"/>
    <w:rsid w:val="009E08A9"/>
    <w:rsid w:val="009E1240"/>
    <w:rsid w:val="009E2209"/>
    <w:rsid w:val="009E3108"/>
    <w:rsid w:val="009E3571"/>
    <w:rsid w:val="009E3F12"/>
    <w:rsid w:val="009E41D9"/>
    <w:rsid w:val="009E704F"/>
    <w:rsid w:val="009F0519"/>
    <w:rsid w:val="009F0A00"/>
    <w:rsid w:val="009F0A17"/>
    <w:rsid w:val="009F146C"/>
    <w:rsid w:val="009F1758"/>
    <w:rsid w:val="009F322F"/>
    <w:rsid w:val="009F35C3"/>
    <w:rsid w:val="009F6115"/>
    <w:rsid w:val="009F62B3"/>
    <w:rsid w:val="009F7563"/>
    <w:rsid w:val="009F781E"/>
    <w:rsid w:val="009F7C45"/>
    <w:rsid w:val="009F7D36"/>
    <w:rsid w:val="00A00809"/>
    <w:rsid w:val="00A030FF"/>
    <w:rsid w:val="00A033C6"/>
    <w:rsid w:val="00A03768"/>
    <w:rsid w:val="00A0546D"/>
    <w:rsid w:val="00A0561F"/>
    <w:rsid w:val="00A0647E"/>
    <w:rsid w:val="00A10EDF"/>
    <w:rsid w:val="00A114E7"/>
    <w:rsid w:val="00A11CCF"/>
    <w:rsid w:val="00A11E12"/>
    <w:rsid w:val="00A12864"/>
    <w:rsid w:val="00A14121"/>
    <w:rsid w:val="00A15B77"/>
    <w:rsid w:val="00A1689A"/>
    <w:rsid w:val="00A17FC2"/>
    <w:rsid w:val="00A20CED"/>
    <w:rsid w:val="00A228CE"/>
    <w:rsid w:val="00A22EDF"/>
    <w:rsid w:val="00A241A8"/>
    <w:rsid w:val="00A249D6"/>
    <w:rsid w:val="00A24B17"/>
    <w:rsid w:val="00A24C2D"/>
    <w:rsid w:val="00A255B5"/>
    <w:rsid w:val="00A25F8B"/>
    <w:rsid w:val="00A26396"/>
    <w:rsid w:val="00A263EC"/>
    <w:rsid w:val="00A26683"/>
    <w:rsid w:val="00A27BF2"/>
    <w:rsid w:val="00A3114D"/>
    <w:rsid w:val="00A3176E"/>
    <w:rsid w:val="00A31DDF"/>
    <w:rsid w:val="00A32D6C"/>
    <w:rsid w:val="00A32EA1"/>
    <w:rsid w:val="00A32FA1"/>
    <w:rsid w:val="00A3363A"/>
    <w:rsid w:val="00A341AC"/>
    <w:rsid w:val="00A34245"/>
    <w:rsid w:val="00A34EE6"/>
    <w:rsid w:val="00A350A5"/>
    <w:rsid w:val="00A354D2"/>
    <w:rsid w:val="00A3602E"/>
    <w:rsid w:val="00A36635"/>
    <w:rsid w:val="00A36A32"/>
    <w:rsid w:val="00A36EB4"/>
    <w:rsid w:val="00A37691"/>
    <w:rsid w:val="00A376F0"/>
    <w:rsid w:val="00A3790A"/>
    <w:rsid w:val="00A40956"/>
    <w:rsid w:val="00A41B7F"/>
    <w:rsid w:val="00A4273E"/>
    <w:rsid w:val="00A42CC6"/>
    <w:rsid w:val="00A42E61"/>
    <w:rsid w:val="00A43144"/>
    <w:rsid w:val="00A43F39"/>
    <w:rsid w:val="00A43FEB"/>
    <w:rsid w:val="00A449A9"/>
    <w:rsid w:val="00A45E91"/>
    <w:rsid w:val="00A46582"/>
    <w:rsid w:val="00A46EB5"/>
    <w:rsid w:val="00A47C53"/>
    <w:rsid w:val="00A52188"/>
    <w:rsid w:val="00A528E8"/>
    <w:rsid w:val="00A53473"/>
    <w:rsid w:val="00A539C2"/>
    <w:rsid w:val="00A54137"/>
    <w:rsid w:val="00A549AE"/>
    <w:rsid w:val="00A54A19"/>
    <w:rsid w:val="00A554CF"/>
    <w:rsid w:val="00A5619D"/>
    <w:rsid w:val="00A563B2"/>
    <w:rsid w:val="00A60C8F"/>
    <w:rsid w:val="00A60F11"/>
    <w:rsid w:val="00A61D23"/>
    <w:rsid w:val="00A62DD6"/>
    <w:rsid w:val="00A630F6"/>
    <w:rsid w:val="00A63A84"/>
    <w:rsid w:val="00A6414A"/>
    <w:rsid w:val="00A642D0"/>
    <w:rsid w:val="00A65A1E"/>
    <w:rsid w:val="00A66523"/>
    <w:rsid w:val="00A70269"/>
    <w:rsid w:val="00A703E3"/>
    <w:rsid w:val="00A719E4"/>
    <w:rsid w:val="00A71FDB"/>
    <w:rsid w:val="00A72A10"/>
    <w:rsid w:val="00A7383D"/>
    <w:rsid w:val="00A745F0"/>
    <w:rsid w:val="00A74726"/>
    <w:rsid w:val="00A75E9B"/>
    <w:rsid w:val="00A75F60"/>
    <w:rsid w:val="00A766DD"/>
    <w:rsid w:val="00A76DA8"/>
    <w:rsid w:val="00A77593"/>
    <w:rsid w:val="00A77BAE"/>
    <w:rsid w:val="00A80629"/>
    <w:rsid w:val="00A80C4C"/>
    <w:rsid w:val="00A8184A"/>
    <w:rsid w:val="00A830FA"/>
    <w:rsid w:val="00A83574"/>
    <w:rsid w:val="00A84719"/>
    <w:rsid w:val="00A8483B"/>
    <w:rsid w:val="00A8517A"/>
    <w:rsid w:val="00A8548C"/>
    <w:rsid w:val="00A85E89"/>
    <w:rsid w:val="00A86147"/>
    <w:rsid w:val="00A86D9B"/>
    <w:rsid w:val="00A8771F"/>
    <w:rsid w:val="00A90B5F"/>
    <w:rsid w:val="00A91359"/>
    <w:rsid w:val="00A91F53"/>
    <w:rsid w:val="00A91F61"/>
    <w:rsid w:val="00A92117"/>
    <w:rsid w:val="00A92AD6"/>
    <w:rsid w:val="00A9370B"/>
    <w:rsid w:val="00A93A54"/>
    <w:rsid w:val="00A93BF8"/>
    <w:rsid w:val="00A93E70"/>
    <w:rsid w:val="00A9490F"/>
    <w:rsid w:val="00A949AC"/>
    <w:rsid w:val="00A94ECE"/>
    <w:rsid w:val="00A95092"/>
    <w:rsid w:val="00A95914"/>
    <w:rsid w:val="00A95F14"/>
    <w:rsid w:val="00A971EF"/>
    <w:rsid w:val="00AA3258"/>
    <w:rsid w:val="00AA38CE"/>
    <w:rsid w:val="00AA3B0B"/>
    <w:rsid w:val="00AA466F"/>
    <w:rsid w:val="00AA4BFD"/>
    <w:rsid w:val="00AA4FCD"/>
    <w:rsid w:val="00AA5933"/>
    <w:rsid w:val="00AA60D4"/>
    <w:rsid w:val="00AA7025"/>
    <w:rsid w:val="00AA7626"/>
    <w:rsid w:val="00AA7C1F"/>
    <w:rsid w:val="00AB025B"/>
    <w:rsid w:val="00AB04C6"/>
    <w:rsid w:val="00AB056A"/>
    <w:rsid w:val="00AB0664"/>
    <w:rsid w:val="00AB098F"/>
    <w:rsid w:val="00AB09B4"/>
    <w:rsid w:val="00AB0E77"/>
    <w:rsid w:val="00AB105B"/>
    <w:rsid w:val="00AB1CEF"/>
    <w:rsid w:val="00AB4D65"/>
    <w:rsid w:val="00AC0774"/>
    <w:rsid w:val="00AC1F97"/>
    <w:rsid w:val="00AC2449"/>
    <w:rsid w:val="00AC2AA9"/>
    <w:rsid w:val="00AC478A"/>
    <w:rsid w:val="00AC5B50"/>
    <w:rsid w:val="00AC5F83"/>
    <w:rsid w:val="00AC6443"/>
    <w:rsid w:val="00AC6AA7"/>
    <w:rsid w:val="00AC70E6"/>
    <w:rsid w:val="00AC7C91"/>
    <w:rsid w:val="00AD1475"/>
    <w:rsid w:val="00AD1930"/>
    <w:rsid w:val="00AD29F4"/>
    <w:rsid w:val="00AD2E62"/>
    <w:rsid w:val="00AD2F6C"/>
    <w:rsid w:val="00AD312C"/>
    <w:rsid w:val="00AD40DF"/>
    <w:rsid w:val="00AD43F3"/>
    <w:rsid w:val="00AD44D7"/>
    <w:rsid w:val="00AD4ED2"/>
    <w:rsid w:val="00AD517A"/>
    <w:rsid w:val="00AD57F5"/>
    <w:rsid w:val="00AD69B1"/>
    <w:rsid w:val="00AD6BEC"/>
    <w:rsid w:val="00AD7690"/>
    <w:rsid w:val="00AE08B7"/>
    <w:rsid w:val="00AE1599"/>
    <w:rsid w:val="00AE19EC"/>
    <w:rsid w:val="00AE254C"/>
    <w:rsid w:val="00AE321A"/>
    <w:rsid w:val="00AE3DEC"/>
    <w:rsid w:val="00AE4B17"/>
    <w:rsid w:val="00AE50D5"/>
    <w:rsid w:val="00AE5209"/>
    <w:rsid w:val="00AE5C6B"/>
    <w:rsid w:val="00AE5F20"/>
    <w:rsid w:val="00AE6F8C"/>
    <w:rsid w:val="00AE7C05"/>
    <w:rsid w:val="00AF072B"/>
    <w:rsid w:val="00AF1475"/>
    <w:rsid w:val="00AF1960"/>
    <w:rsid w:val="00AF2365"/>
    <w:rsid w:val="00AF36C5"/>
    <w:rsid w:val="00AF3C23"/>
    <w:rsid w:val="00AF40AF"/>
    <w:rsid w:val="00AF5873"/>
    <w:rsid w:val="00AF6CA5"/>
    <w:rsid w:val="00AF7358"/>
    <w:rsid w:val="00AF75CF"/>
    <w:rsid w:val="00AF7602"/>
    <w:rsid w:val="00AF79AB"/>
    <w:rsid w:val="00B00260"/>
    <w:rsid w:val="00B02DE6"/>
    <w:rsid w:val="00B041F2"/>
    <w:rsid w:val="00B04FAD"/>
    <w:rsid w:val="00B05B1A"/>
    <w:rsid w:val="00B06AE7"/>
    <w:rsid w:val="00B07A94"/>
    <w:rsid w:val="00B10585"/>
    <w:rsid w:val="00B1217F"/>
    <w:rsid w:val="00B123CC"/>
    <w:rsid w:val="00B12957"/>
    <w:rsid w:val="00B130DB"/>
    <w:rsid w:val="00B14552"/>
    <w:rsid w:val="00B14C61"/>
    <w:rsid w:val="00B150B4"/>
    <w:rsid w:val="00B15384"/>
    <w:rsid w:val="00B15FCD"/>
    <w:rsid w:val="00B17132"/>
    <w:rsid w:val="00B20301"/>
    <w:rsid w:val="00B2058E"/>
    <w:rsid w:val="00B20CF7"/>
    <w:rsid w:val="00B2192E"/>
    <w:rsid w:val="00B2210D"/>
    <w:rsid w:val="00B22695"/>
    <w:rsid w:val="00B23D36"/>
    <w:rsid w:val="00B2422E"/>
    <w:rsid w:val="00B2430E"/>
    <w:rsid w:val="00B246E6"/>
    <w:rsid w:val="00B24E05"/>
    <w:rsid w:val="00B25270"/>
    <w:rsid w:val="00B25B95"/>
    <w:rsid w:val="00B27044"/>
    <w:rsid w:val="00B27D90"/>
    <w:rsid w:val="00B31658"/>
    <w:rsid w:val="00B3241E"/>
    <w:rsid w:val="00B32DE0"/>
    <w:rsid w:val="00B32EBA"/>
    <w:rsid w:val="00B336AF"/>
    <w:rsid w:val="00B337E7"/>
    <w:rsid w:val="00B3434B"/>
    <w:rsid w:val="00B34780"/>
    <w:rsid w:val="00B36602"/>
    <w:rsid w:val="00B36987"/>
    <w:rsid w:val="00B36FCA"/>
    <w:rsid w:val="00B37FE3"/>
    <w:rsid w:val="00B40319"/>
    <w:rsid w:val="00B40938"/>
    <w:rsid w:val="00B409DF"/>
    <w:rsid w:val="00B419E0"/>
    <w:rsid w:val="00B42247"/>
    <w:rsid w:val="00B42C19"/>
    <w:rsid w:val="00B43159"/>
    <w:rsid w:val="00B43215"/>
    <w:rsid w:val="00B442A5"/>
    <w:rsid w:val="00B4503C"/>
    <w:rsid w:val="00B5041D"/>
    <w:rsid w:val="00B50F8F"/>
    <w:rsid w:val="00B51A39"/>
    <w:rsid w:val="00B52A60"/>
    <w:rsid w:val="00B52B1B"/>
    <w:rsid w:val="00B53F8D"/>
    <w:rsid w:val="00B54CF3"/>
    <w:rsid w:val="00B54F19"/>
    <w:rsid w:val="00B55623"/>
    <w:rsid w:val="00B55AA7"/>
    <w:rsid w:val="00B55CF9"/>
    <w:rsid w:val="00B55F56"/>
    <w:rsid w:val="00B568F6"/>
    <w:rsid w:val="00B56CF0"/>
    <w:rsid w:val="00B57FDC"/>
    <w:rsid w:val="00B6010A"/>
    <w:rsid w:val="00B60B58"/>
    <w:rsid w:val="00B61EA2"/>
    <w:rsid w:val="00B62AE9"/>
    <w:rsid w:val="00B63429"/>
    <w:rsid w:val="00B645B6"/>
    <w:rsid w:val="00B64A00"/>
    <w:rsid w:val="00B64C13"/>
    <w:rsid w:val="00B64FF7"/>
    <w:rsid w:val="00B667C7"/>
    <w:rsid w:val="00B6786D"/>
    <w:rsid w:val="00B67A15"/>
    <w:rsid w:val="00B70397"/>
    <w:rsid w:val="00B70AE3"/>
    <w:rsid w:val="00B72254"/>
    <w:rsid w:val="00B7242D"/>
    <w:rsid w:val="00B733CB"/>
    <w:rsid w:val="00B74524"/>
    <w:rsid w:val="00B74C0E"/>
    <w:rsid w:val="00B7502E"/>
    <w:rsid w:val="00B75848"/>
    <w:rsid w:val="00B76A12"/>
    <w:rsid w:val="00B771AB"/>
    <w:rsid w:val="00B771B4"/>
    <w:rsid w:val="00B8171D"/>
    <w:rsid w:val="00B82233"/>
    <w:rsid w:val="00B824EB"/>
    <w:rsid w:val="00B82EF1"/>
    <w:rsid w:val="00B831F5"/>
    <w:rsid w:val="00B83473"/>
    <w:rsid w:val="00B83A8B"/>
    <w:rsid w:val="00B85756"/>
    <w:rsid w:val="00B86D48"/>
    <w:rsid w:val="00B86D67"/>
    <w:rsid w:val="00B86E7B"/>
    <w:rsid w:val="00B87378"/>
    <w:rsid w:val="00B90437"/>
    <w:rsid w:val="00B915F6"/>
    <w:rsid w:val="00B919B6"/>
    <w:rsid w:val="00B91C80"/>
    <w:rsid w:val="00B9446F"/>
    <w:rsid w:val="00B947EB"/>
    <w:rsid w:val="00B94B9D"/>
    <w:rsid w:val="00B951DE"/>
    <w:rsid w:val="00B96138"/>
    <w:rsid w:val="00B9711B"/>
    <w:rsid w:val="00B97900"/>
    <w:rsid w:val="00B97A66"/>
    <w:rsid w:val="00B97DAA"/>
    <w:rsid w:val="00BA06E0"/>
    <w:rsid w:val="00BA16CE"/>
    <w:rsid w:val="00BA2BEE"/>
    <w:rsid w:val="00BA2CC0"/>
    <w:rsid w:val="00BA33C0"/>
    <w:rsid w:val="00BA3545"/>
    <w:rsid w:val="00BA446A"/>
    <w:rsid w:val="00BA4836"/>
    <w:rsid w:val="00BA4E9E"/>
    <w:rsid w:val="00BA6F94"/>
    <w:rsid w:val="00BA76DC"/>
    <w:rsid w:val="00BB0669"/>
    <w:rsid w:val="00BB0AAA"/>
    <w:rsid w:val="00BB0E78"/>
    <w:rsid w:val="00BB1374"/>
    <w:rsid w:val="00BB21F5"/>
    <w:rsid w:val="00BB357A"/>
    <w:rsid w:val="00BB5BC1"/>
    <w:rsid w:val="00BB6553"/>
    <w:rsid w:val="00BC0C7A"/>
    <w:rsid w:val="00BC0D51"/>
    <w:rsid w:val="00BC0E75"/>
    <w:rsid w:val="00BC187E"/>
    <w:rsid w:val="00BC195F"/>
    <w:rsid w:val="00BC32C5"/>
    <w:rsid w:val="00BC3F81"/>
    <w:rsid w:val="00BC3FD2"/>
    <w:rsid w:val="00BC43BD"/>
    <w:rsid w:val="00BC564E"/>
    <w:rsid w:val="00BC5C14"/>
    <w:rsid w:val="00BC5D1C"/>
    <w:rsid w:val="00BC6686"/>
    <w:rsid w:val="00BC75E3"/>
    <w:rsid w:val="00BD0115"/>
    <w:rsid w:val="00BD0209"/>
    <w:rsid w:val="00BD02D3"/>
    <w:rsid w:val="00BD033D"/>
    <w:rsid w:val="00BD1AB7"/>
    <w:rsid w:val="00BD28C4"/>
    <w:rsid w:val="00BD2FD3"/>
    <w:rsid w:val="00BD3810"/>
    <w:rsid w:val="00BD4551"/>
    <w:rsid w:val="00BD4A52"/>
    <w:rsid w:val="00BD5CB5"/>
    <w:rsid w:val="00BD6E01"/>
    <w:rsid w:val="00BD7450"/>
    <w:rsid w:val="00BD7E09"/>
    <w:rsid w:val="00BE10ED"/>
    <w:rsid w:val="00BE15EB"/>
    <w:rsid w:val="00BE274A"/>
    <w:rsid w:val="00BE3378"/>
    <w:rsid w:val="00BE3DDF"/>
    <w:rsid w:val="00BE46FA"/>
    <w:rsid w:val="00BE48DE"/>
    <w:rsid w:val="00BE4A02"/>
    <w:rsid w:val="00BE5374"/>
    <w:rsid w:val="00BE5949"/>
    <w:rsid w:val="00BE6FBD"/>
    <w:rsid w:val="00BF039B"/>
    <w:rsid w:val="00BF0B15"/>
    <w:rsid w:val="00BF404D"/>
    <w:rsid w:val="00BF44B3"/>
    <w:rsid w:val="00BF45C4"/>
    <w:rsid w:val="00BF6480"/>
    <w:rsid w:val="00BF6D92"/>
    <w:rsid w:val="00BF7BFD"/>
    <w:rsid w:val="00C0000E"/>
    <w:rsid w:val="00C020D9"/>
    <w:rsid w:val="00C022C2"/>
    <w:rsid w:val="00C02B7A"/>
    <w:rsid w:val="00C03A41"/>
    <w:rsid w:val="00C045CC"/>
    <w:rsid w:val="00C051A1"/>
    <w:rsid w:val="00C0672B"/>
    <w:rsid w:val="00C07695"/>
    <w:rsid w:val="00C078AA"/>
    <w:rsid w:val="00C10536"/>
    <w:rsid w:val="00C10582"/>
    <w:rsid w:val="00C10792"/>
    <w:rsid w:val="00C10E7C"/>
    <w:rsid w:val="00C110AD"/>
    <w:rsid w:val="00C114B0"/>
    <w:rsid w:val="00C1198B"/>
    <w:rsid w:val="00C126CD"/>
    <w:rsid w:val="00C12750"/>
    <w:rsid w:val="00C12D0B"/>
    <w:rsid w:val="00C13978"/>
    <w:rsid w:val="00C13A73"/>
    <w:rsid w:val="00C1442A"/>
    <w:rsid w:val="00C14439"/>
    <w:rsid w:val="00C14692"/>
    <w:rsid w:val="00C148EB"/>
    <w:rsid w:val="00C14D1F"/>
    <w:rsid w:val="00C14EEF"/>
    <w:rsid w:val="00C1541F"/>
    <w:rsid w:val="00C156E6"/>
    <w:rsid w:val="00C15916"/>
    <w:rsid w:val="00C159C5"/>
    <w:rsid w:val="00C16753"/>
    <w:rsid w:val="00C16EDA"/>
    <w:rsid w:val="00C16F49"/>
    <w:rsid w:val="00C174D0"/>
    <w:rsid w:val="00C17559"/>
    <w:rsid w:val="00C17604"/>
    <w:rsid w:val="00C17721"/>
    <w:rsid w:val="00C2033E"/>
    <w:rsid w:val="00C208B5"/>
    <w:rsid w:val="00C2151E"/>
    <w:rsid w:val="00C2362F"/>
    <w:rsid w:val="00C24F92"/>
    <w:rsid w:val="00C27853"/>
    <w:rsid w:val="00C31955"/>
    <w:rsid w:val="00C32369"/>
    <w:rsid w:val="00C32736"/>
    <w:rsid w:val="00C32ECC"/>
    <w:rsid w:val="00C331A3"/>
    <w:rsid w:val="00C33FBB"/>
    <w:rsid w:val="00C344BD"/>
    <w:rsid w:val="00C36FA7"/>
    <w:rsid w:val="00C37839"/>
    <w:rsid w:val="00C40245"/>
    <w:rsid w:val="00C4029B"/>
    <w:rsid w:val="00C40F11"/>
    <w:rsid w:val="00C41187"/>
    <w:rsid w:val="00C416F2"/>
    <w:rsid w:val="00C4182F"/>
    <w:rsid w:val="00C4277D"/>
    <w:rsid w:val="00C4310C"/>
    <w:rsid w:val="00C43211"/>
    <w:rsid w:val="00C4545F"/>
    <w:rsid w:val="00C461D2"/>
    <w:rsid w:val="00C46380"/>
    <w:rsid w:val="00C46B93"/>
    <w:rsid w:val="00C500CB"/>
    <w:rsid w:val="00C505E3"/>
    <w:rsid w:val="00C50DDA"/>
    <w:rsid w:val="00C50FB3"/>
    <w:rsid w:val="00C520F8"/>
    <w:rsid w:val="00C527D9"/>
    <w:rsid w:val="00C53D20"/>
    <w:rsid w:val="00C54666"/>
    <w:rsid w:val="00C5544D"/>
    <w:rsid w:val="00C554D4"/>
    <w:rsid w:val="00C56015"/>
    <w:rsid w:val="00C564FE"/>
    <w:rsid w:val="00C57AB0"/>
    <w:rsid w:val="00C60BDA"/>
    <w:rsid w:val="00C627A6"/>
    <w:rsid w:val="00C630BA"/>
    <w:rsid w:val="00C6370D"/>
    <w:rsid w:val="00C64083"/>
    <w:rsid w:val="00C64388"/>
    <w:rsid w:val="00C64954"/>
    <w:rsid w:val="00C64D06"/>
    <w:rsid w:val="00C650AF"/>
    <w:rsid w:val="00C6560F"/>
    <w:rsid w:val="00C65863"/>
    <w:rsid w:val="00C65F0D"/>
    <w:rsid w:val="00C663F9"/>
    <w:rsid w:val="00C670E2"/>
    <w:rsid w:val="00C67CEE"/>
    <w:rsid w:val="00C70404"/>
    <w:rsid w:val="00C70A75"/>
    <w:rsid w:val="00C72BB9"/>
    <w:rsid w:val="00C746D0"/>
    <w:rsid w:val="00C75AB9"/>
    <w:rsid w:val="00C75C44"/>
    <w:rsid w:val="00C802B5"/>
    <w:rsid w:val="00C80554"/>
    <w:rsid w:val="00C80685"/>
    <w:rsid w:val="00C81A36"/>
    <w:rsid w:val="00C823E1"/>
    <w:rsid w:val="00C83CB0"/>
    <w:rsid w:val="00C8474D"/>
    <w:rsid w:val="00C84AE9"/>
    <w:rsid w:val="00C857B2"/>
    <w:rsid w:val="00C857BC"/>
    <w:rsid w:val="00C86165"/>
    <w:rsid w:val="00C86759"/>
    <w:rsid w:val="00C874B5"/>
    <w:rsid w:val="00C87B7B"/>
    <w:rsid w:val="00C90E7E"/>
    <w:rsid w:val="00C9173D"/>
    <w:rsid w:val="00C922D6"/>
    <w:rsid w:val="00C92738"/>
    <w:rsid w:val="00C937C2"/>
    <w:rsid w:val="00C93E8B"/>
    <w:rsid w:val="00C9486D"/>
    <w:rsid w:val="00C94F86"/>
    <w:rsid w:val="00C951A5"/>
    <w:rsid w:val="00C9670C"/>
    <w:rsid w:val="00C96C48"/>
    <w:rsid w:val="00C96EBA"/>
    <w:rsid w:val="00C96FD7"/>
    <w:rsid w:val="00CA0789"/>
    <w:rsid w:val="00CA0F7A"/>
    <w:rsid w:val="00CA160E"/>
    <w:rsid w:val="00CA1C48"/>
    <w:rsid w:val="00CA23BC"/>
    <w:rsid w:val="00CA276C"/>
    <w:rsid w:val="00CA2BDA"/>
    <w:rsid w:val="00CA3167"/>
    <w:rsid w:val="00CA3A85"/>
    <w:rsid w:val="00CA4493"/>
    <w:rsid w:val="00CA4780"/>
    <w:rsid w:val="00CA5813"/>
    <w:rsid w:val="00CA5886"/>
    <w:rsid w:val="00CA626F"/>
    <w:rsid w:val="00CA76A1"/>
    <w:rsid w:val="00CA7E2C"/>
    <w:rsid w:val="00CB0014"/>
    <w:rsid w:val="00CB2092"/>
    <w:rsid w:val="00CB224B"/>
    <w:rsid w:val="00CB3C70"/>
    <w:rsid w:val="00CB4428"/>
    <w:rsid w:val="00CB54CA"/>
    <w:rsid w:val="00CB69DD"/>
    <w:rsid w:val="00CB6A03"/>
    <w:rsid w:val="00CB77FE"/>
    <w:rsid w:val="00CB7C6B"/>
    <w:rsid w:val="00CB7EBA"/>
    <w:rsid w:val="00CC016C"/>
    <w:rsid w:val="00CC177E"/>
    <w:rsid w:val="00CC2582"/>
    <w:rsid w:val="00CC2A5B"/>
    <w:rsid w:val="00CC2FE6"/>
    <w:rsid w:val="00CC313E"/>
    <w:rsid w:val="00CC3670"/>
    <w:rsid w:val="00CC5DEF"/>
    <w:rsid w:val="00CC60F3"/>
    <w:rsid w:val="00CC7AD1"/>
    <w:rsid w:val="00CC7E39"/>
    <w:rsid w:val="00CD0335"/>
    <w:rsid w:val="00CD06FA"/>
    <w:rsid w:val="00CD07B6"/>
    <w:rsid w:val="00CD23DF"/>
    <w:rsid w:val="00CD2401"/>
    <w:rsid w:val="00CD30C6"/>
    <w:rsid w:val="00CD340D"/>
    <w:rsid w:val="00CD3DFA"/>
    <w:rsid w:val="00CD4AF2"/>
    <w:rsid w:val="00CD5570"/>
    <w:rsid w:val="00CD5CE6"/>
    <w:rsid w:val="00CD5F18"/>
    <w:rsid w:val="00CE0E08"/>
    <w:rsid w:val="00CE1616"/>
    <w:rsid w:val="00CE18EA"/>
    <w:rsid w:val="00CE24A0"/>
    <w:rsid w:val="00CE2E59"/>
    <w:rsid w:val="00CE40C7"/>
    <w:rsid w:val="00CE4728"/>
    <w:rsid w:val="00CE4D6B"/>
    <w:rsid w:val="00CE5688"/>
    <w:rsid w:val="00CE5969"/>
    <w:rsid w:val="00CE59EF"/>
    <w:rsid w:val="00CF0CB2"/>
    <w:rsid w:val="00CF15B4"/>
    <w:rsid w:val="00CF1EE1"/>
    <w:rsid w:val="00CF2212"/>
    <w:rsid w:val="00CF3D24"/>
    <w:rsid w:val="00CF4345"/>
    <w:rsid w:val="00D005D8"/>
    <w:rsid w:val="00D009FA"/>
    <w:rsid w:val="00D015C2"/>
    <w:rsid w:val="00D02388"/>
    <w:rsid w:val="00D0297F"/>
    <w:rsid w:val="00D02EC3"/>
    <w:rsid w:val="00D02F37"/>
    <w:rsid w:val="00D0348A"/>
    <w:rsid w:val="00D0390A"/>
    <w:rsid w:val="00D03E38"/>
    <w:rsid w:val="00D03F52"/>
    <w:rsid w:val="00D04125"/>
    <w:rsid w:val="00D04FAF"/>
    <w:rsid w:val="00D06158"/>
    <w:rsid w:val="00D067B1"/>
    <w:rsid w:val="00D06AB0"/>
    <w:rsid w:val="00D070F9"/>
    <w:rsid w:val="00D073EB"/>
    <w:rsid w:val="00D10258"/>
    <w:rsid w:val="00D10679"/>
    <w:rsid w:val="00D1086C"/>
    <w:rsid w:val="00D11322"/>
    <w:rsid w:val="00D1142D"/>
    <w:rsid w:val="00D114B7"/>
    <w:rsid w:val="00D12DCB"/>
    <w:rsid w:val="00D13232"/>
    <w:rsid w:val="00D144A3"/>
    <w:rsid w:val="00D146A1"/>
    <w:rsid w:val="00D150E7"/>
    <w:rsid w:val="00D16B05"/>
    <w:rsid w:val="00D16F68"/>
    <w:rsid w:val="00D171AE"/>
    <w:rsid w:val="00D1742E"/>
    <w:rsid w:val="00D17BDF"/>
    <w:rsid w:val="00D207D7"/>
    <w:rsid w:val="00D213E5"/>
    <w:rsid w:val="00D21A39"/>
    <w:rsid w:val="00D23373"/>
    <w:rsid w:val="00D2358E"/>
    <w:rsid w:val="00D24D0D"/>
    <w:rsid w:val="00D257E0"/>
    <w:rsid w:val="00D2657D"/>
    <w:rsid w:val="00D26BE4"/>
    <w:rsid w:val="00D27065"/>
    <w:rsid w:val="00D27909"/>
    <w:rsid w:val="00D27C7D"/>
    <w:rsid w:val="00D27F02"/>
    <w:rsid w:val="00D30179"/>
    <w:rsid w:val="00D303B4"/>
    <w:rsid w:val="00D30693"/>
    <w:rsid w:val="00D3195F"/>
    <w:rsid w:val="00D31BA8"/>
    <w:rsid w:val="00D31DAD"/>
    <w:rsid w:val="00D32551"/>
    <w:rsid w:val="00D326F2"/>
    <w:rsid w:val="00D327C9"/>
    <w:rsid w:val="00D33556"/>
    <w:rsid w:val="00D33817"/>
    <w:rsid w:val="00D34EFC"/>
    <w:rsid w:val="00D34F1E"/>
    <w:rsid w:val="00D34FDD"/>
    <w:rsid w:val="00D35168"/>
    <w:rsid w:val="00D36611"/>
    <w:rsid w:val="00D37FF1"/>
    <w:rsid w:val="00D414FC"/>
    <w:rsid w:val="00D436C9"/>
    <w:rsid w:val="00D4393D"/>
    <w:rsid w:val="00D44071"/>
    <w:rsid w:val="00D44403"/>
    <w:rsid w:val="00D4478F"/>
    <w:rsid w:val="00D4699F"/>
    <w:rsid w:val="00D479FA"/>
    <w:rsid w:val="00D525DA"/>
    <w:rsid w:val="00D52B30"/>
    <w:rsid w:val="00D5394A"/>
    <w:rsid w:val="00D551BB"/>
    <w:rsid w:val="00D55954"/>
    <w:rsid w:val="00D55EA8"/>
    <w:rsid w:val="00D571F8"/>
    <w:rsid w:val="00D57775"/>
    <w:rsid w:val="00D57AF5"/>
    <w:rsid w:val="00D57B1F"/>
    <w:rsid w:val="00D6049E"/>
    <w:rsid w:val="00D6062B"/>
    <w:rsid w:val="00D6144F"/>
    <w:rsid w:val="00D619EA"/>
    <w:rsid w:val="00D62592"/>
    <w:rsid w:val="00D62793"/>
    <w:rsid w:val="00D63026"/>
    <w:rsid w:val="00D639C2"/>
    <w:rsid w:val="00D63E20"/>
    <w:rsid w:val="00D64AB3"/>
    <w:rsid w:val="00D64E7C"/>
    <w:rsid w:val="00D65265"/>
    <w:rsid w:val="00D66281"/>
    <w:rsid w:val="00D66B06"/>
    <w:rsid w:val="00D67261"/>
    <w:rsid w:val="00D67F04"/>
    <w:rsid w:val="00D700CA"/>
    <w:rsid w:val="00D70BB2"/>
    <w:rsid w:val="00D71D0F"/>
    <w:rsid w:val="00D73F5C"/>
    <w:rsid w:val="00D75155"/>
    <w:rsid w:val="00D753AC"/>
    <w:rsid w:val="00D75ED3"/>
    <w:rsid w:val="00D75F2E"/>
    <w:rsid w:val="00D7630A"/>
    <w:rsid w:val="00D76ECD"/>
    <w:rsid w:val="00D76F28"/>
    <w:rsid w:val="00D77DC3"/>
    <w:rsid w:val="00D808C9"/>
    <w:rsid w:val="00D811F0"/>
    <w:rsid w:val="00D813DF"/>
    <w:rsid w:val="00D81961"/>
    <w:rsid w:val="00D819F8"/>
    <w:rsid w:val="00D82111"/>
    <w:rsid w:val="00D82B7C"/>
    <w:rsid w:val="00D83CF3"/>
    <w:rsid w:val="00D86837"/>
    <w:rsid w:val="00D878F2"/>
    <w:rsid w:val="00D91A54"/>
    <w:rsid w:val="00D939B0"/>
    <w:rsid w:val="00D94151"/>
    <w:rsid w:val="00D94240"/>
    <w:rsid w:val="00D94CD7"/>
    <w:rsid w:val="00D954B5"/>
    <w:rsid w:val="00D95815"/>
    <w:rsid w:val="00D964D2"/>
    <w:rsid w:val="00D96CC7"/>
    <w:rsid w:val="00D96D0C"/>
    <w:rsid w:val="00D975BF"/>
    <w:rsid w:val="00DA082F"/>
    <w:rsid w:val="00DA14EF"/>
    <w:rsid w:val="00DA205E"/>
    <w:rsid w:val="00DA447E"/>
    <w:rsid w:val="00DA6503"/>
    <w:rsid w:val="00DA6BBB"/>
    <w:rsid w:val="00DA7623"/>
    <w:rsid w:val="00DB0352"/>
    <w:rsid w:val="00DB2608"/>
    <w:rsid w:val="00DB3C35"/>
    <w:rsid w:val="00DB4A2F"/>
    <w:rsid w:val="00DB4C8F"/>
    <w:rsid w:val="00DB56BF"/>
    <w:rsid w:val="00DB6B64"/>
    <w:rsid w:val="00DB7091"/>
    <w:rsid w:val="00DB7600"/>
    <w:rsid w:val="00DC14EF"/>
    <w:rsid w:val="00DC209A"/>
    <w:rsid w:val="00DC2634"/>
    <w:rsid w:val="00DC27CF"/>
    <w:rsid w:val="00DC2D24"/>
    <w:rsid w:val="00DC2EA1"/>
    <w:rsid w:val="00DC353E"/>
    <w:rsid w:val="00DC391D"/>
    <w:rsid w:val="00DC3EA2"/>
    <w:rsid w:val="00DC4130"/>
    <w:rsid w:val="00DC6877"/>
    <w:rsid w:val="00DC73A2"/>
    <w:rsid w:val="00DC7DDA"/>
    <w:rsid w:val="00DD009C"/>
    <w:rsid w:val="00DD106D"/>
    <w:rsid w:val="00DD1105"/>
    <w:rsid w:val="00DD1B54"/>
    <w:rsid w:val="00DD1D79"/>
    <w:rsid w:val="00DD21AB"/>
    <w:rsid w:val="00DD256A"/>
    <w:rsid w:val="00DD37BC"/>
    <w:rsid w:val="00DD3D47"/>
    <w:rsid w:val="00DD554A"/>
    <w:rsid w:val="00DD5727"/>
    <w:rsid w:val="00DD71E1"/>
    <w:rsid w:val="00DE017C"/>
    <w:rsid w:val="00DE06CD"/>
    <w:rsid w:val="00DE1616"/>
    <w:rsid w:val="00DE22D1"/>
    <w:rsid w:val="00DE260E"/>
    <w:rsid w:val="00DE2977"/>
    <w:rsid w:val="00DE2A0C"/>
    <w:rsid w:val="00DE2B48"/>
    <w:rsid w:val="00DE2B51"/>
    <w:rsid w:val="00DE3EF9"/>
    <w:rsid w:val="00DE470D"/>
    <w:rsid w:val="00DE4FF5"/>
    <w:rsid w:val="00DE5BB4"/>
    <w:rsid w:val="00DE5CA4"/>
    <w:rsid w:val="00DE5FEF"/>
    <w:rsid w:val="00DE7C74"/>
    <w:rsid w:val="00DE7CD0"/>
    <w:rsid w:val="00DE7D9C"/>
    <w:rsid w:val="00DF032C"/>
    <w:rsid w:val="00DF081A"/>
    <w:rsid w:val="00DF0A93"/>
    <w:rsid w:val="00DF13AD"/>
    <w:rsid w:val="00DF2937"/>
    <w:rsid w:val="00DF35D7"/>
    <w:rsid w:val="00DF3DE0"/>
    <w:rsid w:val="00DF4ABB"/>
    <w:rsid w:val="00DF4FFD"/>
    <w:rsid w:val="00DF5FC3"/>
    <w:rsid w:val="00DF6201"/>
    <w:rsid w:val="00DF631B"/>
    <w:rsid w:val="00DF680B"/>
    <w:rsid w:val="00DF7589"/>
    <w:rsid w:val="00DF7C7A"/>
    <w:rsid w:val="00E001BB"/>
    <w:rsid w:val="00E00D7C"/>
    <w:rsid w:val="00E019CC"/>
    <w:rsid w:val="00E022EF"/>
    <w:rsid w:val="00E04517"/>
    <w:rsid w:val="00E05045"/>
    <w:rsid w:val="00E0559C"/>
    <w:rsid w:val="00E05D16"/>
    <w:rsid w:val="00E06327"/>
    <w:rsid w:val="00E064DC"/>
    <w:rsid w:val="00E06866"/>
    <w:rsid w:val="00E07ADE"/>
    <w:rsid w:val="00E07C01"/>
    <w:rsid w:val="00E07FE0"/>
    <w:rsid w:val="00E11078"/>
    <w:rsid w:val="00E11DC8"/>
    <w:rsid w:val="00E13C2F"/>
    <w:rsid w:val="00E153EE"/>
    <w:rsid w:val="00E15D0D"/>
    <w:rsid w:val="00E17689"/>
    <w:rsid w:val="00E2125C"/>
    <w:rsid w:val="00E2168E"/>
    <w:rsid w:val="00E21B69"/>
    <w:rsid w:val="00E22B0F"/>
    <w:rsid w:val="00E22EB7"/>
    <w:rsid w:val="00E22F7E"/>
    <w:rsid w:val="00E2310E"/>
    <w:rsid w:val="00E23ECC"/>
    <w:rsid w:val="00E26671"/>
    <w:rsid w:val="00E26913"/>
    <w:rsid w:val="00E26C7C"/>
    <w:rsid w:val="00E26EF1"/>
    <w:rsid w:val="00E27492"/>
    <w:rsid w:val="00E27B3E"/>
    <w:rsid w:val="00E307E3"/>
    <w:rsid w:val="00E307E9"/>
    <w:rsid w:val="00E31469"/>
    <w:rsid w:val="00E3168B"/>
    <w:rsid w:val="00E31935"/>
    <w:rsid w:val="00E31AF2"/>
    <w:rsid w:val="00E31DBA"/>
    <w:rsid w:val="00E32991"/>
    <w:rsid w:val="00E33C17"/>
    <w:rsid w:val="00E34323"/>
    <w:rsid w:val="00E34F1A"/>
    <w:rsid w:val="00E34FE1"/>
    <w:rsid w:val="00E35602"/>
    <w:rsid w:val="00E3569E"/>
    <w:rsid w:val="00E3654C"/>
    <w:rsid w:val="00E36A29"/>
    <w:rsid w:val="00E37B6C"/>
    <w:rsid w:val="00E405A9"/>
    <w:rsid w:val="00E41805"/>
    <w:rsid w:val="00E42B77"/>
    <w:rsid w:val="00E43292"/>
    <w:rsid w:val="00E43293"/>
    <w:rsid w:val="00E4333C"/>
    <w:rsid w:val="00E4386E"/>
    <w:rsid w:val="00E4538B"/>
    <w:rsid w:val="00E454F9"/>
    <w:rsid w:val="00E45DCF"/>
    <w:rsid w:val="00E47D42"/>
    <w:rsid w:val="00E50388"/>
    <w:rsid w:val="00E50A00"/>
    <w:rsid w:val="00E50C4E"/>
    <w:rsid w:val="00E51891"/>
    <w:rsid w:val="00E53105"/>
    <w:rsid w:val="00E53841"/>
    <w:rsid w:val="00E53900"/>
    <w:rsid w:val="00E53B22"/>
    <w:rsid w:val="00E548C6"/>
    <w:rsid w:val="00E54C21"/>
    <w:rsid w:val="00E554D7"/>
    <w:rsid w:val="00E554DF"/>
    <w:rsid w:val="00E5565C"/>
    <w:rsid w:val="00E55800"/>
    <w:rsid w:val="00E55D52"/>
    <w:rsid w:val="00E6053C"/>
    <w:rsid w:val="00E606DA"/>
    <w:rsid w:val="00E60AFA"/>
    <w:rsid w:val="00E61511"/>
    <w:rsid w:val="00E6195D"/>
    <w:rsid w:val="00E61FCA"/>
    <w:rsid w:val="00E62E0F"/>
    <w:rsid w:val="00E62F4F"/>
    <w:rsid w:val="00E6431D"/>
    <w:rsid w:val="00E6446C"/>
    <w:rsid w:val="00E647D1"/>
    <w:rsid w:val="00E6497E"/>
    <w:rsid w:val="00E656A9"/>
    <w:rsid w:val="00E65920"/>
    <w:rsid w:val="00E6597D"/>
    <w:rsid w:val="00E65A12"/>
    <w:rsid w:val="00E668A9"/>
    <w:rsid w:val="00E672E1"/>
    <w:rsid w:val="00E67A17"/>
    <w:rsid w:val="00E70182"/>
    <w:rsid w:val="00E709C9"/>
    <w:rsid w:val="00E70BB5"/>
    <w:rsid w:val="00E71807"/>
    <w:rsid w:val="00E719C7"/>
    <w:rsid w:val="00E71BDA"/>
    <w:rsid w:val="00E7315C"/>
    <w:rsid w:val="00E77F7B"/>
    <w:rsid w:val="00E80745"/>
    <w:rsid w:val="00E80A68"/>
    <w:rsid w:val="00E811B2"/>
    <w:rsid w:val="00E81375"/>
    <w:rsid w:val="00E81F28"/>
    <w:rsid w:val="00E834BD"/>
    <w:rsid w:val="00E83A3A"/>
    <w:rsid w:val="00E83FF2"/>
    <w:rsid w:val="00E84067"/>
    <w:rsid w:val="00E841CC"/>
    <w:rsid w:val="00E8479E"/>
    <w:rsid w:val="00E85557"/>
    <w:rsid w:val="00E915AD"/>
    <w:rsid w:val="00E936BA"/>
    <w:rsid w:val="00E939FC"/>
    <w:rsid w:val="00E94E8A"/>
    <w:rsid w:val="00E96918"/>
    <w:rsid w:val="00E97735"/>
    <w:rsid w:val="00EA0FB6"/>
    <w:rsid w:val="00EA29D2"/>
    <w:rsid w:val="00EA2BDE"/>
    <w:rsid w:val="00EA2BE0"/>
    <w:rsid w:val="00EA2C8F"/>
    <w:rsid w:val="00EA3423"/>
    <w:rsid w:val="00EA36B0"/>
    <w:rsid w:val="00EA3EE3"/>
    <w:rsid w:val="00EA3F26"/>
    <w:rsid w:val="00EA4989"/>
    <w:rsid w:val="00EA4FAE"/>
    <w:rsid w:val="00EA5B9B"/>
    <w:rsid w:val="00EA642E"/>
    <w:rsid w:val="00EA648D"/>
    <w:rsid w:val="00EA76A7"/>
    <w:rsid w:val="00EA78A1"/>
    <w:rsid w:val="00EA7E35"/>
    <w:rsid w:val="00EB1447"/>
    <w:rsid w:val="00EB155F"/>
    <w:rsid w:val="00EB1A48"/>
    <w:rsid w:val="00EB256F"/>
    <w:rsid w:val="00EB2846"/>
    <w:rsid w:val="00EB2B43"/>
    <w:rsid w:val="00EB49CB"/>
    <w:rsid w:val="00EB4F82"/>
    <w:rsid w:val="00EB51C3"/>
    <w:rsid w:val="00EB5751"/>
    <w:rsid w:val="00EB5899"/>
    <w:rsid w:val="00EB637A"/>
    <w:rsid w:val="00EC05B3"/>
    <w:rsid w:val="00EC1A0D"/>
    <w:rsid w:val="00EC1B25"/>
    <w:rsid w:val="00EC35D8"/>
    <w:rsid w:val="00EC3DD5"/>
    <w:rsid w:val="00EC5208"/>
    <w:rsid w:val="00EC5BF4"/>
    <w:rsid w:val="00EC6CBA"/>
    <w:rsid w:val="00EC710A"/>
    <w:rsid w:val="00ED0072"/>
    <w:rsid w:val="00ED050D"/>
    <w:rsid w:val="00ED1736"/>
    <w:rsid w:val="00ED1863"/>
    <w:rsid w:val="00ED236D"/>
    <w:rsid w:val="00ED2A6A"/>
    <w:rsid w:val="00ED4F89"/>
    <w:rsid w:val="00ED5E9B"/>
    <w:rsid w:val="00ED69A4"/>
    <w:rsid w:val="00ED7089"/>
    <w:rsid w:val="00ED7607"/>
    <w:rsid w:val="00EE0583"/>
    <w:rsid w:val="00EE0CB3"/>
    <w:rsid w:val="00EE101D"/>
    <w:rsid w:val="00EE1170"/>
    <w:rsid w:val="00EE13DE"/>
    <w:rsid w:val="00EE13F0"/>
    <w:rsid w:val="00EE1C12"/>
    <w:rsid w:val="00EE2302"/>
    <w:rsid w:val="00EE23A2"/>
    <w:rsid w:val="00EE2DD6"/>
    <w:rsid w:val="00EE4EC5"/>
    <w:rsid w:val="00EE55F2"/>
    <w:rsid w:val="00EE5AE4"/>
    <w:rsid w:val="00EE5D3A"/>
    <w:rsid w:val="00EF00A3"/>
    <w:rsid w:val="00EF1CBD"/>
    <w:rsid w:val="00EF248A"/>
    <w:rsid w:val="00EF4C25"/>
    <w:rsid w:val="00F00D32"/>
    <w:rsid w:val="00F013EB"/>
    <w:rsid w:val="00F01479"/>
    <w:rsid w:val="00F0177F"/>
    <w:rsid w:val="00F01C19"/>
    <w:rsid w:val="00F01D9B"/>
    <w:rsid w:val="00F01F01"/>
    <w:rsid w:val="00F02631"/>
    <w:rsid w:val="00F02AC3"/>
    <w:rsid w:val="00F02AFD"/>
    <w:rsid w:val="00F02C96"/>
    <w:rsid w:val="00F033A0"/>
    <w:rsid w:val="00F04694"/>
    <w:rsid w:val="00F05AFB"/>
    <w:rsid w:val="00F06009"/>
    <w:rsid w:val="00F06129"/>
    <w:rsid w:val="00F062F0"/>
    <w:rsid w:val="00F071E3"/>
    <w:rsid w:val="00F07316"/>
    <w:rsid w:val="00F0748B"/>
    <w:rsid w:val="00F07822"/>
    <w:rsid w:val="00F07878"/>
    <w:rsid w:val="00F07C96"/>
    <w:rsid w:val="00F10F42"/>
    <w:rsid w:val="00F11632"/>
    <w:rsid w:val="00F11FBF"/>
    <w:rsid w:val="00F12FCD"/>
    <w:rsid w:val="00F135CC"/>
    <w:rsid w:val="00F13B2B"/>
    <w:rsid w:val="00F14973"/>
    <w:rsid w:val="00F14C4D"/>
    <w:rsid w:val="00F14DE8"/>
    <w:rsid w:val="00F14E7E"/>
    <w:rsid w:val="00F15842"/>
    <w:rsid w:val="00F1600C"/>
    <w:rsid w:val="00F16394"/>
    <w:rsid w:val="00F177F9"/>
    <w:rsid w:val="00F178A0"/>
    <w:rsid w:val="00F203E4"/>
    <w:rsid w:val="00F20AD5"/>
    <w:rsid w:val="00F20B0F"/>
    <w:rsid w:val="00F217F9"/>
    <w:rsid w:val="00F2193F"/>
    <w:rsid w:val="00F231EE"/>
    <w:rsid w:val="00F23E1D"/>
    <w:rsid w:val="00F2423D"/>
    <w:rsid w:val="00F2497C"/>
    <w:rsid w:val="00F25C31"/>
    <w:rsid w:val="00F2615F"/>
    <w:rsid w:val="00F270FF"/>
    <w:rsid w:val="00F27848"/>
    <w:rsid w:val="00F30F5C"/>
    <w:rsid w:val="00F31D7D"/>
    <w:rsid w:val="00F32EBE"/>
    <w:rsid w:val="00F34E04"/>
    <w:rsid w:val="00F35409"/>
    <w:rsid w:val="00F35B04"/>
    <w:rsid w:val="00F36267"/>
    <w:rsid w:val="00F378EE"/>
    <w:rsid w:val="00F40C4B"/>
    <w:rsid w:val="00F41A34"/>
    <w:rsid w:val="00F42CC7"/>
    <w:rsid w:val="00F42CDA"/>
    <w:rsid w:val="00F42DD6"/>
    <w:rsid w:val="00F43415"/>
    <w:rsid w:val="00F44241"/>
    <w:rsid w:val="00F44395"/>
    <w:rsid w:val="00F45562"/>
    <w:rsid w:val="00F4797D"/>
    <w:rsid w:val="00F504AC"/>
    <w:rsid w:val="00F50741"/>
    <w:rsid w:val="00F5099E"/>
    <w:rsid w:val="00F510FE"/>
    <w:rsid w:val="00F51330"/>
    <w:rsid w:val="00F516A6"/>
    <w:rsid w:val="00F51AEB"/>
    <w:rsid w:val="00F51BF2"/>
    <w:rsid w:val="00F5294A"/>
    <w:rsid w:val="00F52BFB"/>
    <w:rsid w:val="00F54438"/>
    <w:rsid w:val="00F56016"/>
    <w:rsid w:val="00F56605"/>
    <w:rsid w:val="00F5716E"/>
    <w:rsid w:val="00F5754A"/>
    <w:rsid w:val="00F57F48"/>
    <w:rsid w:val="00F6165D"/>
    <w:rsid w:val="00F6206C"/>
    <w:rsid w:val="00F62AF4"/>
    <w:rsid w:val="00F63015"/>
    <w:rsid w:val="00F63CF4"/>
    <w:rsid w:val="00F64C12"/>
    <w:rsid w:val="00F64D68"/>
    <w:rsid w:val="00F64E0E"/>
    <w:rsid w:val="00F654AB"/>
    <w:rsid w:val="00F65C21"/>
    <w:rsid w:val="00F66506"/>
    <w:rsid w:val="00F6671B"/>
    <w:rsid w:val="00F66791"/>
    <w:rsid w:val="00F67097"/>
    <w:rsid w:val="00F6799F"/>
    <w:rsid w:val="00F67F52"/>
    <w:rsid w:val="00F709C4"/>
    <w:rsid w:val="00F70C7E"/>
    <w:rsid w:val="00F7149E"/>
    <w:rsid w:val="00F719DB"/>
    <w:rsid w:val="00F71FF9"/>
    <w:rsid w:val="00F720F7"/>
    <w:rsid w:val="00F72B55"/>
    <w:rsid w:val="00F72E5D"/>
    <w:rsid w:val="00F734B4"/>
    <w:rsid w:val="00F752D0"/>
    <w:rsid w:val="00F75B1E"/>
    <w:rsid w:val="00F763C4"/>
    <w:rsid w:val="00F76DAB"/>
    <w:rsid w:val="00F8053A"/>
    <w:rsid w:val="00F8279C"/>
    <w:rsid w:val="00F82881"/>
    <w:rsid w:val="00F83242"/>
    <w:rsid w:val="00F83FDE"/>
    <w:rsid w:val="00F8402A"/>
    <w:rsid w:val="00F84AC5"/>
    <w:rsid w:val="00F84BE2"/>
    <w:rsid w:val="00F84D2C"/>
    <w:rsid w:val="00F85414"/>
    <w:rsid w:val="00F858F6"/>
    <w:rsid w:val="00F8657C"/>
    <w:rsid w:val="00F86867"/>
    <w:rsid w:val="00F86C2B"/>
    <w:rsid w:val="00F91068"/>
    <w:rsid w:val="00F92013"/>
    <w:rsid w:val="00F931F4"/>
    <w:rsid w:val="00F93506"/>
    <w:rsid w:val="00F94A25"/>
    <w:rsid w:val="00F94B47"/>
    <w:rsid w:val="00F955DE"/>
    <w:rsid w:val="00F96815"/>
    <w:rsid w:val="00F979EF"/>
    <w:rsid w:val="00F97B98"/>
    <w:rsid w:val="00FA0696"/>
    <w:rsid w:val="00FA0BD9"/>
    <w:rsid w:val="00FA102F"/>
    <w:rsid w:val="00FA1145"/>
    <w:rsid w:val="00FA156F"/>
    <w:rsid w:val="00FA1930"/>
    <w:rsid w:val="00FA1B8A"/>
    <w:rsid w:val="00FA2504"/>
    <w:rsid w:val="00FA5348"/>
    <w:rsid w:val="00FA5EC3"/>
    <w:rsid w:val="00FA6D5A"/>
    <w:rsid w:val="00FA6DF6"/>
    <w:rsid w:val="00FA7CD9"/>
    <w:rsid w:val="00FB05B9"/>
    <w:rsid w:val="00FB0610"/>
    <w:rsid w:val="00FB1DF8"/>
    <w:rsid w:val="00FB27A5"/>
    <w:rsid w:val="00FB287E"/>
    <w:rsid w:val="00FB2A6D"/>
    <w:rsid w:val="00FB2E59"/>
    <w:rsid w:val="00FB3FA1"/>
    <w:rsid w:val="00FB5A87"/>
    <w:rsid w:val="00FB6709"/>
    <w:rsid w:val="00FB7779"/>
    <w:rsid w:val="00FC0819"/>
    <w:rsid w:val="00FC0D9B"/>
    <w:rsid w:val="00FC2051"/>
    <w:rsid w:val="00FC2422"/>
    <w:rsid w:val="00FC45E7"/>
    <w:rsid w:val="00FC4700"/>
    <w:rsid w:val="00FC5B3A"/>
    <w:rsid w:val="00FC613E"/>
    <w:rsid w:val="00FC6C96"/>
    <w:rsid w:val="00FC77FC"/>
    <w:rsid w:val="00FD00F1"/>
    <w:rsid w:val="00FD1CEF"/>
    <w:rsid w:val="00FD1D4C"/>
    <w:rsid w:val="00FD2D8D"/>
    <w:rsid w:val="00FD2FDA"/>
    <w:rsid w:val="00FD3091"/>
    <w:rsid w:val="00FD3265"/>
    <w:rsid w:val="00FD43D6"/>
    <w:rsid w:val="00FD5D07"/>
    <w:rsid w:val="00FD6144"/>
    <w:rsid w:val="00FD619B"/>
    <w:rsid w:val="00FD73F4"/>
    <w:rsid w:val="00FE0FCD"/>
    <w:rsid w:val="00FE216E"/>
    <w:rsid w:val="00FE2A34"/>
    <w:rsid w:val="00FE3658"/>
    <w:rsid w:val="00FE408F"/>
    <w:rsid w:val="00FE49ED"/>
    <w:rsid w:val="00FE5B7C"/>
    <w:rsid w:val="00FE5FE2"/>
    <w:rsid w:val="00FE631B"/>
    <w:rsid w:val="00FE6557"/>
    <w:rsid w:val="00FE6ED0"/>
    <w:rsid w:val="00FE7434"/>
    <w:rsid w:val="00FE750D"/>
    <w:rsid w:val="00FF00F0"/>
    <w:rsid w:val="00FF0841"/>
    <w:rsid w:val="00FF25B9"/>
    <w:rsid w:val="00FF2F0D"/>
    <w:rsid w:val="00FF32C5"/>
    <w:rsid w:val="00FF3926"/>
    <w:rsid w:val="00FF3AB6"/>
    <w:rsid w:val="00FF3E26"/>
    <w:rsid w:val="00FF43D6"/>
    <w:rsid w:val="00FF5BDB"/>
    <w:rsid w:val="00FF6046"/>
    <w:rsid w:val="00FF69A1"/>
    <w:rsid w:val="0283DF34"/>
    <w:rsid w:val="02D55C5B"/>
    <w:rsid w:val="03E2BA7B"/>
    <w:rsid w:val="06C20199"/>
    <w:rsid w:val="091B755D"/>
    <w:rsid w:val="0CD8AC8D"/>
    <w:rsid w:val="0DB8A59F"/>
    <w:rsid w:val="0EE1977E"/>
    <w:rsid w:val="105653E6"/>
    <w:rsid w:val="1259E658"/>
    <w:rsid w:val="174C5A5B"/>
    <w:rsid w:val="188057FC"/>
    <w:rsid w:val="1982852F"/>
    <w:rsid w:val="198F6D6C"/>
    <w:rsid w:val="215C10B8"/>
    <w:rsid w:val="2316BE77"/>
    <w:rsid w:val="2408B441"/>
    <w:rsid w:val="29266EFF"/>
    <w:rsid w:val="2B66F7DF"/>
    <w:rsid w:val="31127446"/>
    <w:rsid w:val="3187C630"/>
    <w:rsid w:val="3FBDD66F"/>
    <w:rsid w:val="4B395EC8"/>
    <w:rsid w:val="4C4E05D5"/>
    <w:rsid w:val="4E9569EF"/>
    <w:rsid w:val="4EDB1EF8"/>
    <w:rsid w:val="50BC89A1"/>
    <w:rsid w:val="5126D55E"/>
    <w:rsid w:val="5346BA1B"/>
    <w:rsid w:val="5441414E"/>
    <w:rsid w:val="57DF2042"/>
    <w:rsid w:val="5E4B9CD6"/>
    <w:rsid w:val="5F2AC841"/>
    <w:rsid w:val="602AC241"/>
    <w:rsid w:val="69458215"/>
    <w:rsid w:val="69BBBA09"/>
    <w:rsid w:val="6D67C0B4"/>
    <w:rsid w:val="6EBE3716"/>
    <w:rsid w:val="6F844A68"/>
    <w:rsid w:val="7082101C"/>
    <w:rsid w:val="71B8ACFF"/>
    <w:rsid w:val="75FB0784"/>
    <w:rsid w:val="7A2FBB04"/>
    <w:rsid w:val="7DEA605C"/>
    <w:rsid w:val="7F5F0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D21A05"/>
  <w15:docId w15:val="{95D0E159-AFD6-481E-BF64-7F032E65E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04A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4"/>
    </w:rPr>
  </w:style>
  <w:style w:type="paragraph" w:styleId="Overskrift1">
    <w:name w:val="heading 1"/>
    <w:aliases w:val="Overskrift 1: for maldokument"/>
    <w:basedOn w:val="Overskrift"/>
    <w:next w:val="Normal"/>
    <w:link w:val="Overskrift1Tegn"/>
    <w:uiPriority w:val="9"/>
    <w:qFormat/>
    <w:rsid w:val="00443D92"/>
    <w:pPr>
      <w:keepNext/>
      <w:numPr>
        <w:numId w:val="67"/>
      </w:numPr>
      <w:spacing w:before="0" w:after="0"/>
      <w:outlineLvl w:val="0"/>
    </w:pPr>
    <w:rPr>
      <w:color w:val="000000" w:themeColor="text1"/>
    </w:rPr>
  </w:style>
  <w:style w:type="paragraph" w:styleId="Overskrift2">
    <w:name w:val="heading 2"/>
    <w:basedOn w:val="Normal"/>
    <w:next w:val="Normal"/>
    <w:link w:val="Overskrift2Tegn"/>
    <w:autoRedefine/>
    <w:qFormat/>
    <w:rsid w:val="00B20301"/>
    <w:pPr>
      <w:numPr>
        <w:ilvl w:val="1"/>
        <w:numId w:val="67"/>
      </w:numPr>
      <w:outlineLvl w:val="1"/>
    </w:pPr>
    <w:rPr>
      <w:b/>
      <w:bCs/>
      <w:color w:val="000000" w:themeColor="text1"/>
    </w:rPr>
  </w:style>
  <w:style w:type="paragraph" w:styleId="Overskrift3">
    <w:name w:val="heading 3"/>
    <w:basedOn w:val="Tittel"/>
    <w:next w:val="Normal"/>
    <w:link w:val="Overskrift3Tegn"/>
    <w:qFormat/>
    <w:rsid w:val="00A3602E"/>
    <w:pPr>
      <w:numPr>
        <w:ilvl w:val="2"/>
        <w:numId w:val="67"/>
      </w:numPr>
    </w:pPr>
  </w:style>
  <w:style w:type="paragraph" w:styleId="Overskrift4">
    <w:name w:val="heading 4"/>
    <w:basedOn w:val="Normal"/>
    <w:next w:val="Normal"/>
    <w:link w:val="Overskrift4Tegn"/>
    <w:autoRedefine/>
    <w:uiPriority w:val="9"/>
    <w:qFormat/>
    <w:rsid w:val="00145EE6"/>
    <w:pPr>
      <w:numPr>
        <w:ilvl w:val="3"/>
        <w:numId w:val="67"/>
      </w:numPr>
      <w:outlineLvl w:val="3"/>
    </w:pPr>
    <w:rPr>
      <w:rFonts w:eastAsia="Yu Gothic Light" w:cstheme="majorBidi"/>
      <w:b/>
      <w:lang w:eastAsia="nb-NO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F11632"/>
    <w:pPr>
      <w:keepNext/>
      <w:numPr>
        <w:ilvl w:val="4"/>
        <w:numId w:val="67"/>
      </w:numPr>
      <w:overflowPunct w:val="0"/>
      <w:autoSpaceDE w:val="0"/>
      <w:autoSpaceDN w:val="0"/>
      <w:adjustRightInd w:val="0"/>
      <w:spacing w:before="40"/>
      <w:textAlignment w:val="baseline"/>
      <w:outlineLvl w:val="4"/>
    </w:pPr>
    <w:rPr>
      <w:b/>
      <w:lang w:eastAsia="nb-NO"/>
    </w:rPr>
  </w:style>
  <w:style w:type="paragraph" w:styleId="Overskrift6">
    <w:name w:val="heading 6"/>
    <w:basedOn w:val="Normal"/>
    <w:next w:val="Normal"/>
    <w:link w:val="Overskrift6Tegn"/>
    <w:autoRedefine/>
    <w:uiPriority w:val="9"/>
    <w:unhideWhenUsed/>
    <w:qFormat/>
    <w:rsid w:val="00A241A8"/>
    <w:pPr>
      <w:keepNext/>
      <w:keepLines/>
      <w:numPr>
        <w:ilvl w:val="5"/>
        <w:numId w:val="67"/>
      </w:numPr>
      <w:outlineLvl w:val="5"/>
    </w:pPr>
    <w:rPr>
      <w:rFonts w:eastAsiaTheme="majorEastAsia"/>
      <w:b/>
      <w:bCs/>
      <w:color w:val="000000" w:themeColor="text1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51121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51121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51121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  <w:rPr>
      <w:lang w:val="nb-NO"/>
    </w:rPr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qFormat/>
    <w:rsid w:val="007F5290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C60BDA"/>
    <w:rPr>
      <w:rFonts w:ascii="Lucida Sans Unicode" w:eastAsia="Times New Roman" w:hAnsi="Lucida Sans Unicode" w:cs="Times New Roman"/>
      <w:sz w:val="20"/>
      <w:szCs w:val="24"/>
      <w:lang w:val="nb-NO"/>
    </w:rPr>
  </w:style>
  <w:style w:type="paragraph" w:styleId="Bunntekst">
    <w:name w:val="footer"/>
    <w:basedOn w:val="Normal"/>
    <w:link w:val="BunntekstTegn"/>
    <w:uiPriority w:val="99"/>
    <w:rsid w:val="007F52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C1A0D"/>
    <w:rPr>
      <w:rFonts w:ascii="Lucida Sans Unicode" w:eastAsia="Times New Roman" w:hAnsi="Lucida Sans Unicode" w:cs="Times New Roman"/>
      <w:sz w:val="20"/>
      <w:szCs w:val="24"/>
      <w:lang w:val="nb-NO"/>
    </w:rPr>
  </w:style>
  <w:style w:type="table" w:styleId="Tabellrutenett">
    <w:name w:val="Table Grid"/>
    <w:basedOn w:val="Vanligtabell"/>
    <w:rsid w:val="007F52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rsid w:val="007F5290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rsid w:val="007F5290"/>
    <w:rPr>
      <w:rFonts w:ascii="Tahoma" w:eastAsia="Times New Roman" w:hAnsi="Tahoma" w:cs="Tahoma"/>
      <w:sz w:val="16"/>
      <w:szCs w:val="16"/>
      <w:lang w:val="nb-NO"/>
    </w:rPr>
  </w:style>
  <w:style w:type="character" w:customStyle="1" w:styleId="Ledetekst">
    <w:name w:val="Ledetekst"/>
    <w:basedOn w:val="Standardskriftforavsnitt"/>
    <w:qFormat/>
    <w:rsid w:val="00193745"/>
    <w:rPr>
      <w:sz w:val="18"/>
      <w:lang w:val="nb-NO"/>
    </w:rPr>
  </w:style>
  <w:style w:type="character" w:customStyle="1" w:styleId="Overskrift1Tegn">
    <w:name w:val="Overskrift 1 Tegn"/>
    <w:aliases w:val="Overskrift 1: for maldokument Tegn"/>
    <w:basedOn w:val="Standardskriftforavsnitt"/>
    <w:link w:val="Overskrift1"/>
    <w:uiPriority w:val="9"/>
    <w:rsid w:val="00443D92"/>
    <w:rPr>
      <w:rFonts w:ascii="Lucida Sans Unicode" w:eastAsia="Times New Roman" w:hAnsi="Lucida Sans Unicode" w:cs="Times New Roman"/>
      <w:b/>
      <w:color w:val="000000" w:themeColor="text1"/>
      <w:sz w:val="28"/>
      <w:szCs w:val="24"/>
      <w:lang w:val="nb-NO"/>
    </w:rPr>
  </w:style>
  <w:style w:type="character" w:styleId="Plassholdertekst">
    <w:name w:val="Placeholder Text"/>
    <w:basedOn w:val="Standardskriftforavsnitt"/>
    <w:uiPriority w:val="99"/>
    <w:semiHidden/>
    <w:rsid w:val="007F5290"/>
    <w:rPr>
      <w:color w:val="808080"/>
      <w:lang w:val="nb-NO"/>
    </w:rPr>
  </w:style>
  <w:style w:type="character" w:customStyle="1" w:styleId="Overskrift2Tegn">
    <w:name w:val="Overskrift 2 Tegn"/>
    <w:basedOn w:val="Standardskriftforavsnitt"/>
    <w:link w:val="Overskrift2"/>
    <w:rsid w:val="00B20301"/>
    <w:rPr>
      <w:rFonts w:ascii="Lucida Sans Unicode" w:eastAsia="Times New Roman" w:hAnsi="Lucida Sans Unicode" w:cs="Times New Roman"/>
      <w:b/>
      <w:bCs/>
      <w:color w:val="000000" w:themeColor="text1"/>
      <w:sz w:val="20"/>
      <w:szCs w:val="24"/>
      <w:lang w:val="nb-NO"/>
    </w:rPr>
  </w:style>
  <w:style w:type="paragraph" w:customStyle="1" w:styleId="Dokumenttekst">
    <w:name w:val="Dokumenttekst"/>
    <w:basedOn w:val="Normal"/>
    <w:rsid w:val="002D4483"/>
  </w:style>
  <w:style w:type="character" w:styleId="Hyperkobling">
    <w:name w:val="Hyperlink"/>
    <w:basedOn w:val="Standardskriftforavsnitt"/>
    <w:uiPriority w:val="99"/>
    <w:rsid w:val="002D4483"/>
    <w:rPr>
      <w:color w:val="0000FF"/>
      <w:u w:val="single"/>
      <w:lang w:val="nb-NO"/>
    </w:rPr>
  </w:style>
  <w:style w:type="character" w:styleId="Sidetall">
    <w:name w:val="page number"/>
    <w:basedOn w:val="Standardskriftforavsnitt"/>
    <w:rsid w:val="007F5290"/>
    <w:rPr>
      <w:lang w:val="nb-NO"/>
    </w:rPr>
  </w:style>
  <w:style w:type="paragraph" w:customStyle="1" w:styleId="Address">
    <w:name w:val="Address"/>
    <w:basedOn w:val="Normal"/>
    <w:next w:val="Normal"/>
    <w:rsid w:val="007F5290"/>
    <w:rPr>
      <w:noProof/>
    </w:rPr>
  </w:style>
  <w:style w:type="paragraph" w:customStyle="1" w:styleId="Addressee">
    <w:name w:val="Addressee"/>
    <w:basedOn w:val="Normal"/>
    <w:next w:val="Address"/>
    <w:rsid w:val="007F5290"/>
    <w:rPr>
      <w:noProof/>
    </w:rPr>
  </w:style>
  <w:style w:type="paragraph" w:styleId="Brdtekst">
    <w:name w:val="Body Text"/>
    <w:basedOn w:val="Normal"/>
    <w:link w:val="BrdtekstTegn"/>
    <w:uiPriority w:val="1"/>
    <w:rsid w:val="007F5290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1"/>
    <w:rsid w:val="007F5290"/>
    <w:rPr>
      <w:rFonts w:ascii="Lucida Sans Unicode" w:eastAsia="Times New Roman" w:hAnsi="Lucida Sans Unicode" w:cs="Times New Roman"/>
      <w:sz w:val="20"/>
      <w:szCs w:val="24"/>
      <w:lang w:val="nb-NO"/>
    </w:rPr>
  </w:style>
  <w:style w:type="paragraph" w:styleId="Bildetekst">
    <w:name w:val="caption"/>
    <w:basedOn w:val="Normal"/>
    <w:next w:val="Normal"/>
    <w:qFormat/>
    <w:rsid w:val="007F5290"/>
    <w:pPr>
      <w:overflowPunct w:val="0"/>
      <w:autoSpaceDE w:val="0"/>
      <w:autoSpaceDN w:val="0"/>
      <w:adjustRightInd w:val="0"/>
      <w:textAlignment w:val="baseline"/>
    </w:pPr>
    <w:rPr>
      <w:b/>
      <w:bCs/>
      <w:lang w:eastAsia="nb-NO"/>
    </w:rPr>
  </w:style>
  <w:style w:type="paragraph" w:styleId="Merknadstekst">
    <w:name w:val="annotation text"/>
    <w:basedOn w:val="Normal"/>
    <w:link w:val="MerknadstekstTegn"/>
    <w:uiPriority w:val="99"/>
    <w:rsid w:val="007F5290"/>
    <w:pPr>
      <w:overflowPunct w:val="0"/>
      <w:autoSpaceDE w:val="0"/>
      <w:autoSpaceDN w:val="0"/>
      <w:adjustRightInd w:val="0"/>
      <w:textAlignment w:val="baseline"/>
    </w:pPr>
    <w:rPr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F5290"/>
    <w:rPr>
      <w:rFonts w:ascii="Lucida Sans Unicode" w:eastAsia="Times New Roman" w:hAnsi="Lucida Sans Unicode" w:cs="Times New Roman"/>
      <w:sz w:val="20"/>
      <w:szCs w:val="24"/>
      <w:lang w:val="nb-NO" w:eastAsia="nb-NO"/>
    </w:rPr>
  </w:style>
  <w:style w:type="paragraph" w:styleId="Dokumentkart">
    <w:name w:val="Document Map"/>
    <w:basedOn w:val="Normal"/>
    <w:link w:val="DokumentkartTegn"/>
    <w:semiHidden/>
    <w:rsid w:val="007F5290"/>
    <w:pPr>
      <w:shd w:val="clear" w:color="auto" w:fill="000080"/>
    </w:pPr>
    <w:rPr>
      <w:rFonts w:ascii="Tahoma" w:hAnsi="Tahoma" w:cs="Tahoma"/>
    </w:rPr>
  </w:style>
  <w:style w:type="character" w:customStyle="1" w:styleId="DokumentkartTegn">
    <w:name w:val="Dokumentkart Tegn"/>
    <w:basedOn w:val="Standardskriftforavsnitt"/>
    <w:link w:val="Dokumentkart"/>
    <w:semiHidden/>
    <w:rsid w:val="007F5290"/>
    <w:rPr>
      <w:rFonts w:ascii="Tahoma" w:eastAsia="Times New Roman" w:hAnsi="Tahoma" w:cs="Tahoma"/>
      <w:sz w:val="20"/>
      <w:szCs w:val="24"/>
      <w:shd w:val="clear" w:color="auto" w:fill="000080"/>
      <w:lang w:val="nb-NO"/>
    </w:rPr>
  </w:style>
  <w:style w:type="character" w:customStyle="1" w:styleId="emailstyle15">
    <w:name w:val="emailstyle15"/>
    <w:basedOn w:val="Standardskriftforavsnitt"/>
    <w:semiHidden/>
    <w:rsid w:val="007F5290"/>
    <w:rPr>
      <w:rFonts w:ascii="Arial" w:hAnsi="Arial" w:cs="Arial"/>
      <w:color w:val="000000"/>
      <w:sz w:val="20"/>
      <w:lang w:val="nb-NO"/>
    </w:rPr>
  </w:style>
  <w:style w:type="character" w:customStyle="1" w:styleId="Overskrift3Tegn">
    <w:name w:val="Overskrift 3 Tegn"/>
    <w:basedOn w:val="Standardskriftforavsnitt"/>
    <w:link w:val="Overskrift3"/>
    <w:rsid w:val="00A3602E"/>
    <w:rPr>
      <w:rFonts w:ascii="Lucida Sans Unicode" w:eastAsiaTheme="majorEastAsia" w:hAnsi="Lucida Sans Unicode" w:cstheme="majorBidi"/>
      <w:b/>
      <w:sz w:val="26"/>
      <w:szCs w:val="52"/>
      <w:shd w:val="clear" w:color="auto" w:fill="FFFFFF" w:themeFill="background1"/>
      <w:lang w:val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45EE6"/>
    <w:rPr>
      <w:rFonts w:ascii="Lucida Sans Unicode" w:eastAsia="Yu Gothic Light" w:hAnsi="Lucida Sans Unicode" w:cstheme="majorBidi"/>
      <w:b/>
      <w:sz w:val="20"/>
      <w:szCs w:val="24"/>
      <w:lang w:val="nb-NO" w:eastAsia="nb-NO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11632"/>
    <w:rPr>
      <w:rFonts w:ascii="Lucida Sans Unicode" w:eastAsia="Times New Roman" w:hAnsi="Lucida Sans Unicode" w:cs="Times New Roman"/>
      <w:b/>
      <w:sz w:val="20"/>
      <w:szCs w:val="24"/>
      <w:lang w:val="nb-NO" w:eastAsia="nb-NO"/>
    </w:rPr>
  </w:style>
  <w:style w:type="paragraph" w:customStyle="1" w:styleId="Overskrift">
    <w:name w:val="Overskrift"/>
    <w:basedOn w:val="Normal"/>
    <w:rsid w:val="007F5290"/>
    <w:pPr>
      <w:spacing w:before="120" w:after="240"/>
    </w:pPr>
    <w:rPr>
      <w:b/>
      <w:sz w:val="28"/>
    </w:rPr>
  </w:style>
  <w:style w:type="paragraph" w:customStyle="1" w:styleId="Parafering">
    <w:name w:val="Parafering"/>
    <w:basedOn w:val="Normal"/>
    <w:next w:val="Normal"/>
    <w:rsid w:val="007F5290"/>
    <w:pPr>
      <w:tabs>
        <w:tab w:val="left" w:pos="5103"/>
      </w:tabs>
    </w:pPr>
  </w:style>
  <w:style w:type="paragraph" w:customStyle="1" w:styleId="SVVLedetekst">
    <w:name w:val="SVV Ledetekst"/>
    <w:basedOn w:val="Normal"/>
    <w:next w:val="Normal"/>
    <w:rsid w:val="007F5290"/>
    <w:rPr>
      <w:sz w:val="16"/>
    </w:rPr>
  </w:style>
  <w:style w:type="paragraph" w:customStyle="1" w:styleId="SVVmalnavn">
    <w:name w:val="SVV malnavn"/>
    <w:basedOn w:val="Normal"/>
    <w:next w:val="Normal"/>
    <w:rsid w:val="007F5290"/>
    <w:rPr>
      <w:b/>
    </w:rPr>
  </w:style>
  <w:style w:type="paragraph" w:customStyle="1" w:styleId="SVVsuperscript">
    <w:name w:val="SVV superscript"/>
    <w:basedOn w:val="Normal"/>
    <w:rsid w:val="007F5290"/>
    <w:rPr>
      <w:sz w:val="16"/>
      <w:vertAlign w:val="superscript"/>
    </w:rPr>
  </w:style>
  <w:style w:type="paragraph" w:styleId="Tittel">
    <w:name w:val="Title"/>
    <w:aliases w:val="Rett nr 3"/>
    <w:basedOn w:val="Normal"/>
    <w:next w:val="Normal"/>
    <w:link w:val="TittelTegn"/>
    <w:autoRedefine/>
    <w:qFormat/>
    <w:rsid w:val="00317964"/>
    <w:pPr>
      <w:shd w:val="clear" w:color="auto" w:fill="FFFFFF" w:themeFill="background1"/>
      <w:contextualSpacing/>
      <w:outlineLvl w:val="2"/>
    </w:pPr>
    <w:rPr>
      <w:rFonts w:eastAsiaTheme="majorEastAsia" w:cstheme="majorBidi"/>
      <w:b/>
      <w:sz w:val="26"/>
      <w:szCs w:val="52"/>
    </w:rPr>
  </w:style>
  <w:style w:type="character" w:customStyle="1" w:styleId="TittelTegn">
    <w:name w:val="Tittel Tegn"/>
    <w:aliases w:val="Rett nr 3 Tegn"/>
    <w:basedOn w:val="Standardskriftforavsnitt"/>
    <w:link w:val="Tittel"/>
    <w:rsid w:val="00317964"/>
    <w:rPr>
      <w:rFonts w:ascii="Lucida Sans Unicode" w:eastAsiaTheme="majorEastAsia" w:hAnsi="Lucida Sans Unicode" w:cstheme="majorBidi"/>
      <w:b/>
      <w:sz w:val="26"/>
      <w:szCs w:val="52"/>
      <w:shd w:val="clear" w:color="auto" w:fill="FFFFFF" w:themeFill="background1"/>
      <w:lang w:val="nb-NO"/>
    </w:rPr>
  </w:style>
  <w:style w:type="paragraph" w:styleId="Avsenderadresse">
    <w:name w:val="envelope return"/>
    <w:basedOn w:val="Normal"/>
    <w:uiPriority w:val="99"/>
    <w:semiHidden/>
    <w:unhideWhenUsed/>
    <w:rsid w:val="00511210"/>
    <w:rPr>
      <w:rFonts w:asciiTheme="majorHAnsi" w:eastAsiaTheme="majorEastAsia" w:hAnsiTheme="majorHAnsi" w:cstheme="majorBidi"/>
    </w:rPr>
  </w:style>
  <w:style w:type="paragraph" w:styleId="Bibliografi">
    <w:name w:val="Bibliography"/>
    <w:basedOn w:val="Normal"/>
    <w:next w:val="Normal"/>
    <w:uiPriority w:val="37"/>
    <w:semiHidden/>
    <w:unhideWhenUsed/>
    <w:rsid w:val="00511210"/>
  </w:style>
  <w:style w:type="paragraph" w:styleId="Blokktekst">
    <w:name w:val="Block Text"/>
    <w:basedOn w:val="Normal"/>
    <w:uiPriority w:val="99"/>
    <w:semiHidden/>
    <w:unhideWhenUsed/>
    <w:rsid w:val="0051121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styleId="Boktittel">
    <w:name w:val="Book Title"/>
    <w:basedOn w:val="Standardskriftforavsnitt"/>
    <w:uiPriority w:val="33"/>
    <w:qFormat/>
    <w:rsid w:val="00511210"/>
    <w:rPr>
      <w:b/>
      <w:bCs/>
      <w:i/>
      <w:iCs/>
      <w:spacing w:val="5"/>
      <w:lang w:val="nb-NO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511210"/>
    <w:pPr>
      <w:spacing w:after="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511210"/>
    <w:rPr>
      <w:rFonts w:ascii="Lucida Sans Unicode" w:eastAsia="Times New Roman" w:hAnsi="Lucida Sans Unicode" w:cs="Times New Roman"/>
      <w:sz w:val="20"/>
      <w:szCs w:val="24"/>
      <w:lang w:val="nb-NO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511210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511210"/>
    <w:rPr>
      <w:rFonts w:ascii="Lucida Sans Unicode" w:eastAsia="Times New Roman" w:hAnsi="Lucida Sans Unicode" w:cs="Times New Roman"/>
      <w:sz w:val="20"/>
      <w:szCs w:val="24"/>
      <w:lang w:val="nb-NO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511210"/>
    <w:pPr>
      <w:spacing w:after="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511210"/>
    <w:rPr>
      <w:rFonts w:ascii="Lucida Sans Unicode" w:eastAsia="Times New Roman" w:hAnsi="Lucida Sans Unicode" w:cs="Times New Roman"/>
      <w:sz w:val="20"/>
      <w:szCs w:val="24"/>
      <w:lang w:val="nb-NO"/>
    </w:rPr>
  </w:style>
  <w:style w:type="paragraph" w:styleId="Brdtekst2">
    <w:name w:val="Body Text 2"/>
    <w:basedOn w:val="Normal"/>
    <w:link w:val="Brdtekst2Tegn"/>
    <w:uiPriority w:val="99"/>
    <w:semiHidden/>
    <w:unhideWhenUsed/>
    <w:rsid w:val="00511210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511210"/>
    <w:rPr>
      <w:rFonts w:ascii="Lucida Sans Unicode" w:eastAsia="Times New Roman" w:hAnsi="Lucida Sans Unicode" w:cs="Times New Roman"/>
      <w:sz w:val="20"/>
      <w:szCs w:val="24"/>
      <w:lang w:val="nb-NO"/>
    </w:rPr>
  </w:style>
  <w:style w:type="paragraph" w:styleId="Brdtekst3">
    <w:name w:val="Body Text 3"/>
    <w:basedOn w:val="Normal"/>
    <w:link w:val="Brdtekst3Tegn"/>
    <w:uiPriority w:val="99"/>
    <w:semiHidden/>
    <w:unhideWhenUsed/>
    <w:rsid w:val="00511210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511210"/>
    <w:rPr>
      <w:rFonts w:ascii="Lucida Sans Unicode" w:eastAsia="Times New Roman" w:hAnsi="Lucida Sans Unicode" w:cs="Times New Roman"/>
      <w:sz w:val="16"/>
      <w:szCs w:val="16"/>
      <w:lang w:val="nb-NO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511210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511210"/>
    <w:rPr>
      <w:rFonts w:ascii="Lucida Sans Unicode" w:eastAsia="Times New Roman" w:hAnsi="Lucida Sans Unicode" w:cs="Times New Roman"/>
      <w:sz w:val="20"/>
      <w:szCs w:val="24"/>
      <w:lang w:val="nb-NO"/>
    </w:rPr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511210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511210"/>
    <w:rPr>
      <w:rFonts w:ascii="Lucida Sans Unicode" w:eastAsia="Times New Roman" w:hAnsi="Lucida Sans Unicode" w:cs="Times New Roman"/>
      <w:sz w:val="16"/>
      <w:szCs w:val="16"/>
      <w:lang w:val="nb-NO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511210"/>
  </w:style>
  <w:style w:type="character" w:customStyle="1" w:styleId="DatoTegn">
    <w:name w:val="Dato Tegn"/>
    <w:basedOn w:val="Standardskriftforavsnitt"/>
    <w:link w:val="Dato"/>
    <w:uiPriority w:val="99"/>
    <w:semiHidden/>
    <w:rsid w:val="00511210"/>
    <w:rPr>
      <w:rFonts w:ascii="Lucida Sans Unicode" w:eastAsia="Times New Roman" w:hAnsi="Lucida Sans Unicode" w:cs="Times New Roman"/>
      <w:sz w:val="20"/>
      <w:szCs w:val="24"/>
      <w:lang w:val="nb-NO"/>
    </w:rPr>
  </w:style>
  <w:style w:type="table" w:styleId="Enkelttabell1">
    <w:name w:val="Table Simple 1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511210"/>
    <w:pPr>
      <w:spacing w:after="0" w:line="24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511210"/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511210"/>
    <w:rPr>
      <w:rFonts w:ascii="Lucida Sans Unicode" w:eastAsia="Times New Roman" w:hAnsi="Lucida Sans Unicode" w:cs="Times New Roman"/>
      <w:sz w:val="20"/>
      <w:szCs w:val="24"/>
      <w:lang w:val="nb-NO"/>
    </w:rPr>
  </w:style>
  <w:style w:type="table" w:styleId="Fargerikliste">
    <w:name w:val="Colorful List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511210"/>
  </w:style>
  <w:style w:type="character" w:styleId="Fotnotereferanse">
    <w:name w:val="footnote reference"/>
    <w:basedOn w:val="Standardskriftforavsnitt"/>
    <w:uiPriority w:val="99"/>
    <w:semiHidden/>
    <w:unhideWhenUsed/>
    <w:rsid w:val="00511210"/>
    <w:rPr>
      <w:vertAlign w:val="superscript"/>
      <w:lang w:val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511210"/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511210"/>
    <w:rPr>
      <w:rFonts w:ascii="Lucida Sans Unicode" w:eastAsia="Times New Roman" w:hAnsi="Lucida Sans Unicode" w:cs="Times New Roman"/>
      <w:sz w:val="20"/>
      <w:szCs w:val="24"/>
      <w:lang w:val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511210"/>
    <w:rPr>
      <w:color w:val="800080" w:themeColor="followedHyperlink"/>
      <w:u w:val="single"/>
      <w:lang w:val="nb-NO"/>
    </w:rPr>
  </w:style>
  <w:style w:type="paragraph" w:styleId="Hilsen">
    <w:name w:val="Closing"/>
    <w:basedOn w:val="Normal"/>
    <w:link w:val="HilsenTegn"/>
    <w:uiPriority w:val="99"/>
    <w:semiHidden/>
    <w:unhideWhenUsed/>
    <w:rsid w:val="00511210"/>
    <w:pPr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511210"/>
    <w:rPr>
      <w:rFonts w:ascii="Lucida Sans Unicode" w:eastAsia="Times New Roman" w:hAnsi="Lucida Sans Unicode" w:cs="Times New Roman"/>
      <w:sz w:val="20"/>
      <w:szCs w:val="24"/>
      <w:lang w:val="nb-NO"/>
    </w:rPr>
  </w:style>
  <w:style w:type="paragraph" w:styleId="HTML-adresse">
    <w:name w:val="HTML Address"/>
    <w:basedOn w:val="Normal"/>
    <w:link w:val="HTML-adresseTegn"/>
    <w:uiPriority w:val="99"/>
    <w:semiHidden/>
    <w:unhideWhenUsed/>
    <w:rsid w:val="00511210"/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511210"/>
    <w:rPr>
      <w:rFonts w:ascii="Lucida Sans Unicode" w:eastAsia="Times New Roman" w:hAnsi="Lucida Sans Unicode" w:cs="Times New Roman"/>
      <w:i/>
      <w:iCs/>
      <w:sz w:val="20"/>
      <w:szCs w:val="24"/>
      <w:lang w:val="nb-NO"/>
    </w:rPr>
  </w:style>
  <w:style w:type="character" w:styleId="HTML-akronym">
    <w:name w:val="HTML Acronym"/>
    <w:basedOn w:val="Standardskriftforavsnitt"/>
    <w:uiPriority w:val="99"/>
    <w:semiHidden/>
    <w:unhideWhenUsed/>
    <w:rsid w:val="00511210"/>
    <w:rPr>
      <w:lang w:val="nb-NO"/>
    </w:rPr>
  </w:style>
  <w:style w:type="character" w:styleId="HTML-definisjon">
    <w:name w:val="HTML Definition"/>
    <w:basedOn w:val="Standardskriftforavsnitt"/>
    <w:uiPriority w:val="99"/>
    <w:semiHidden/>
    <w:unhideWhenUsed/>
    <w:rsid w:val="00511210"/>
    <w:rPr>
      <w:i/>
      <w:iCs/>
      <w:lang w:val="nb-NO"/>
    </w:rPr>
  </w:style>
  <w:style w:type="character" w:styleId="HTML-eksempel">
    <w:name w:val="HTML Sample"/>
    <w:basedOn w:val="Standardskriftforavsnitt"/>
    <w:uiPriority w:val="99"/>
    <w:semiHidden/>
    <w:unhideWhenUsed/>
    <w:rsid w:val="00511210"/>
    <w:rPr>
      <w:rFonts w:ascii="Consolas" w:hAnsi="Consolas"/>
      <w:sz w:val="24"/>
      <w:szCs w:val="24"/>
      <w:lang w:val="nb-NO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511210"/>
    <w:rPr>
      <w:rFonts w:ascii="Consolas" w:hAnsi="Consolas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511210"/>
    <w:rPr>
      <w:rFonts w:ascii="Consolas" w:eastAsia="Times New Roman" w:hAnsi="Consolas" w:cs="Times New Roman"/>
      <w:sz w:val="20"/>
      <w:szCs w:val="24"/>
      <w:lang w:val="nb-NO"/>
    </w:rPr>
  </w:style>
  <w:style w:type="character" w:styleId="HTML-kode">
    <w:name w:val="HTML Code"/>
    <w:basedOn w:val="Standardskriftforavsnitt"/>
    <w:uiPriority w:val="99"/>
    <w:semiHidden/>
    <w:unhideWhenUsed/>
    <w:rsid w:val="00511210"/>
    <w:rPr>
      <w:rFonts w:ascii="Consolas" w:hAnsi="Consolas"/>
      <w:sz w:val="20"/>
      <w:szCs w:val="20"/>
      <w:lang w:val="nb-NO"/>
    </w:rPr>
  </w:style>
  <w:style w:type="character" w:styleId="HTML-sitat">
    <w:name w:val="HTML Cite"/>
    <w:basedOn w:val="Standardskriftforavsnitt"/>
    <w:uiPriority w:val="99"/>
    <w:semiHidden/>
    <w:unhideWhenUsed/>
    <w:rsid w:val="00511210"/>
    <w:rPr>
      <w:i/>
      <w:iCs/>
      <w:lang w:val="nb-NO"/>
    </w:rPr>
  </w:style>
  <w:style w:type="character" w:styleId="HTML-skrivemaskin">
    <w:name w:val="HTML Typewriter"/>
    <w:basedOn w:val="Standardskriftforavsnitt"/>
    <w:uiPriority w:val="99"/>
    <w:semiHidden/>
    <w:unhideWhenUsed/>
    <w:rsid w:val="00511210"/>
    <w:rPr>
      <w:rFonts w:ascii="Consolas" w:hAnsi="Consolas"/>
      <w:sz w:val="20"/>
      <w:szCs w:val="20"/>
      <w:lang w:val="nb-NO"/>
    </w:rPr>
  </w:style>
  <w:style w:type="character" w:styleId="HTML-tastatur">
    <w:name w:val="HTML Keyboard"/>
    <w:basedOn w:val="Standardskriftforavsnitt"/>
    <w:uiPriority w:val="99"/>
    <w:semiHidden/>
    <w:unhideWhenUsed/>
    <w:rsid w:val="00511210"/>
    <w:rPr>
      <w:rFonts w:ascii="Consolas" w:hAnsi="Consolas"/>
      <w:sz w:val="20"/>
      <w:szCs w:val="20"/>
      <w:lang w:val="nb-NO"/>
    </w:rPr>
  </w:style>
  <w:style w:type="character" w:styleId="HTML-variabel">
    <w:name w:val="HTML Variable"/>
    <w:basedOn w:val="Standardskriftforavsnitt"/>
    <w:uiPriority w:val="99"/>
    <w:semiHidden/>
    <w:unhideWhenUsed/>
    <w:rsid w:val="00511210"/>
    <w:rPr>
      <w:i/>
      <w:iCs/>
      <w:lang w:val="nb-NO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11210"/>
    <w:pPr>
      <w:ind w:left="200" w:hanging="20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11210"/>
    <w:pPr>
      <w:ind w:left="400" w:hanging="20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11210"/>
    <w:pPr>
      <w:ind w:left="600" w:hanging="20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11210"/>
    <w:pPr>
      <w:ind w:left="800" w:hanging="20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11210"/>
    <w:pPr>
      <w:ind w:left="1000" w:hanging="20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11210"/>
    <w:pPr>
      <w:ind w:left="1200" w:hanging="20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11210"/>
    <w:pPr>
      <w:ind w:left="1400" w:hanging="20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11210"/>
    <w:pPr>
      <w:ind w:left="1600" w:hanging="20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11210"/>
    <w:pPr>
      <w:ind w:left="1800" w:hanging="200"/>
    </w:pPr>
  </w:style>
  <w:style w:type="paragraph" w:styleId="Ingenmellomrom">
    <w:name w:val="No Spacing"/>
    <w:link w:val="IngenmellomromTegn"/>
    <w:uiPriority w:val="1"/>
    <w:rsid w:val="00511210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</w:rPr>
  </w:style>
  <w:style w:type="paragraph" w:styleId="INNH1">
    <w:name w:val="toc 1"/>
    <w:basedOn w:val="Normal"/>
    <w:next w:val="Normal"/>
    <w:link w:val="INNH1Tegn"/>
    <w:autoRedefine/>
    <w:uiPriority w:val="39"/>
    <w:unhideWhenUsed/>
    <w:qFormat/>
    <w:rsid w:val="00A830FA"/>
    <w:pPr>
      <w:tabs>
        <w:tab w:val="right" w:pos="357"/>
        <w:tab w:val="right" w:leader="dot" w:pos="8777"/>
      </w:tabs>
      <w:spacing w:before="240" w:after="100"/>
    </w:pPr>
    <w:rPr>
      <w:b/>
    </w:rPr>
  </w:style>
  <w:style w:type="paragraph" w:styleId="INNH2">
    <w:name w:val="toc 2"/>
    <w:basedOn w:val="Normal"/>
    <w:next w:val="Normal"/>
    <w:link w:val="INNH2Tegn"/>
    <w:autoRedefine/>
    <w:uiPriority w:val="39"/>
    <w:unhideWhenUsed/>
    <w:qFormat/>
    <w:rsid w:val="00BC32C5"/>
    <w:pPr>
      <w:tabs>
        <w:tab w:val="right" w:pos="8777"/>
      </w:tabs>
      <w:spacing w:after="100"/>
    </w:pPr>
    <w:rPr>
      <w:color w:val="0B0080"/>
      <w:u w:val="single"/>
      <w14:textFill>
        <w14:solidFill>
          <w14:srgbClr w14:val="0B0080">
            <w14:lumMod w14:val="60000"/>
            <w14:lumOff w14:val="40000"/>
          </w14:srgbClr>
        </w14:solidFill>
      </w14:textFill>
    </w:rPr>
  </w:style>
  <w:style w:type="paragraph" w:styleId="INNH3">
    <w:name w:val="toc 3"/>
    <w:basedOn w:val="Normal"/>
    <w:next w:val="Normal"/>
    <w:autoRedefine/>
    <w:uiPriority w:val="39"/>
    <w:unhideWhenUsed/>
    <w:rsid w:val="00FD5D07"/>
    <w:pPr>
      <w:tabs>
        <w:tab w:val="left" w:pos="1000"/>
        <w:tab w:val="right" w:leader="dot" w:pos="8777"/>
      </w:tabs>
      <w:spacing w:after="100"/>
      <w:ind w:left="284"/>
    </w:pPr>
    <w:rPr>
      <w:b/>
    </w:rPr>
  </w:style>
  <w:style w:type="paragraph" w:styleId="INNH4">
    <w:name w:val="toc 4"/>
    <w:basedOn w:val="Normal"/>
    <w:next w:val="Normal"/>
    <w:autoRedefine/>
    <w:uiPriority w:val="39"/>
    <w:unhideWhenUsed/>
    <w:rsid w:val="00511210"/>
    <w:pPr>
      <w:spacing w:after="100"/>
      <w:ind w:left="600"/>
    </w:pPr>
  </w:style>
  <w:style w:type="paragraph" w:styleId="INNH5">
    <w:name w:val="toc 5"/>
    <w:basedOn w:val="Normal"/>
    <w:next w:val="Normal"/>
    <w:autoRedefine/>
    <w:uiPriority w:val="39"/>
    <w:unhideWhenUsed/>
    <w:rsid w:val="00511210"/>
    <w:pPr>
      <w:spacing w:after="100"/>
      <w:ind w:left="800"/>
    </w:pPr>
  </w:style>
  <w:style w:type="paragraph" w:styleId="INNH6">
    <w:name w:val="toc 6"/>
    <w:basedOn w:val="Normal"/>
    <w:next w:val="Normal"/>
    <w:autoRedefine/>
    <w:uiPriority w:val="39"/>
    <w:unhideWhenUsed/>
    <w:rsid w:val="00511210"/>
    <w:pPr>
      <w:spacing w:after="100"/>
      <w:ind w:left="1000"/>
    </w:pPr>
  </w:style>
  <w:style w:type="paragraph" w:styleId="INNH7">
    <w:name w:val="toc 7"/>
    <w:basedOn w:val="Normal"/>
    <w:next w:val="Normal"/>
    <w:autoRedefine/>
    <w:uiPriority w:val="39"/>
    <w:unhideWhenUsed/>
    <w:rsid w:val="00511210"/>
    <w:pPr>
      <w:spacing w:after="100"/>
      <w:ind w:left="1200"/>
    </w:pPr>
  </w:style>
  <w:style w:type="paragraph" w:styleId="INNH8">
    <w:name w:val="toc 8"/>
    <w:basedOn w:val="Normal"/>
    <w:next w:val="Normal"/>
    <w:autoRedefine/>
    <w:uiPriority w:val="39"/>
    <w:unhideWhenUsed/>
    <w:rsid w:val="00511210"/>
    <w:pPr>
      <w:spacing w:after="100"/>
      <w:ind w:left="1400"/>
    </w:pPr>
  </w:style>
  <w:style w:type="paragraph" w:styleId="INNH9">
    <w:name w:val="toc 9"/>
    <w:basedOn w:val="Normal"/>
    <w:next w:val="Normal"/>
    <w:autoRedefine/>
    <w:uiPriority w:val="39"/>
    <w:unhideWhenUsed/>
    <w:rsid w:val="00511210"/>
    <w:pPr>
      <w:spacing w:after="100"/>
      <w:ind w:left="160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511210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511210"/>
    <w:rPr>
      <w:rFonts w:ascii="Lucida Sans Unicode" w:eastAsia="Times New Roman" w:hAnsi="Lucida Sans Unicode" w:cs="Times New Roman"/>
      <w:sz w:val="20"/>
      <w:szCs w:val="24"/>
      <w:lang w:val="nb-NO"/>
    </w:rPr>
  </w:style>
  <w:style w:type="paragraph" w:styleId="Kildeliste">
    <w:name w:val="table of authorities"/>
    <w:basedOn w:val="Normal"/>
    <w:next w:val="Normal"/>
    <w:uiPriority w:val="99"/>
    <w:semiHidden/>
    <w:unhideWhenUsed/>
    <w:rsid w:val="00511210"/>
    <w:pPr>
      <w:ind w:left="200" w:hanging="20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511210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11210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11210"/>
    <w:rPr>
      <w:rFonts w:ascii="Lucida Sans Unicode" w:eastAsia="Times New Roman" w:hAnsi="Lucida Sans Unicode" w:cs="Times New Roman"/>
      <w:b/>
      <w:bCs/>
      <w:sz w:val="20"/>
      <w:szCs w:val="24"/>
      <w:lang w:val="nb-NO" w:eastAsia="nb-NO"/>
    </w:rPr>
  </w:style>
  <w:style w:type="paragraph" w:styleId="Konvoluttadresse">
    <w:name w:val="envelope address"/>
    <w:basedOn w:val="Normal"/>
    <w:uiPriority w:val="99"/>
    <w:semiHidden/>
    <w:unhideWhenUsed/>
    <w:rsid w:val="00511210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character" w:styleId="Linjenummer">
    <w:name w:val="line number"/>
    <w:basedOn w:val="Standardskriftforavsnitt"/>
    <w:uiPriority w:val="99"/>
    <w:semiHidden/>
    <w:unhideWhenUsed/>
    <w:rsid w:val="00511210"/>
    <w:rPr>
      <w:lang w:val="nb-NO"/>
    </w:rPr>
  </w:style>
  <w:style w:type="paragraph" w:styleId="Liste">
    <w:name w:val="List"/>
    <w:basedOn w:val="Normal"/>
    <w:uiPriority w:val="99"/>
    <w:semiHidden/>
    <w:unhideWhenUsed/>
    <w:rsid w:val="00511210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511210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511210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511210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511210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511210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511210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511210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511210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511210"/>
    <w:pPr>
      <w:ind w:left="1415" w:hanging="283"/>
      <w:contextualSpacing/>
    </w:pPr>
  </w:style>
  <w:style w:type="paragraph" w:styleId="Listeavsnitt">
    <w:name w:val="List Paragraph"/>
    <w:basedOn w:val="Normal"/>
    <w:link w:val="ListeavsnittTegn"/>
    <w:uiPriority w:val="34"/>
    <w:qFormat/>
    <w:rsid w:val="00511210"/>
    <w:pPr>
      <w:ind w:left="720"/>
      <w:contextualSpacing/>
    </w:pPr>
  </w:style>
  <w:style w:type="table" w:styleId="Listetabell1lys">
    <w:name w:val="List Table 1 Light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2">
    <w:name w:val="List Table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3">
    <w:name w:val="List Table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51121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5112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511210"/>
    <w:rPr>
      <w:rFonts w:ascii="Consolas" w:eastAsia="Times New Roman" w:hAnsi="Consolas" w:cs="Times New Roman"/>
      <w:sz w:val="20"/>
      <w:szCs w:val="20"/>
      <w:lang w:val="nb-NO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5112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511210"/>
    <w:rPr>
      <w:rFonts w:asciiTheme="majorHAnsi" w:eastAsiaTheme="majorEastAsia" w:hAnsiTheme="majorHAnsi" w:cstheme="majorBidi"/>
      <w:sz w:val="20"/>
      <w:szCs w:val="24"/>
      <w:shd w:val="pct20" w:color="auto" w:fill="auto"/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11210"/>
    <w:rPr>
      <w:sz w:val="16"/>
      <w:szCs w:val="16"/>
      <w:lang w:val="nb-NO"/>
    </w:rPr>
  </w:style>
  <w:style w:type="table" w:styleId="Middelsliste1">
    <w:name w:val="Medium List 1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NormalWeb">
    <w:name w:val="Normal (Web)"/>
    <w:basedOn w:val="Normal"/>
    <w:uiPriority w:val="99"/>
    <w:unhideWhenUsed/>
    <w:rsid w:val="00511210"/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511210"/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511210"/>
    <w:rPr>
      <w:rFonts w:ascii="Lucida Sans Unicode" w:eastAsia="Times New Roman" w:hAnsi="Lucida Sans Unicode" w:cs="Times New Roman"/>
      <w:sz w:val="20"/>
      <w:szCs w:val="24"/>
      <w:lang w:val="nb-NO"/>
    </w:rPr>
  </w:style>
  <w:style w:type="paragraph" w:styleId="Nummerertliste">
    <w:name w:val="List Number"/>
    <w:basedOn w:val="Normal"/>
    <w:uiPriority w:val="99"/>
    <w:semiHidden/>
    <w:unhideWhenUsed/>
    <w:rsid w:val="00511210"/>
    <w:pPr>
      <w:numPr>
        <w:numId w:val="1"/>
      </w:numPr>
      <w:contextualSpacing/>
    </w:pPr>
  </w:style>
  <w:style w:type="paragraph" w:styleId="Nummerertliste2">
    <w:name w:val="List Number 2"/>
    <w:basedOn w:val="Normal"/>
    <w:uiPriority w:val="99"/>
    <w:semiHidden/>
    <w:unhideWhenUsed/>
    <w:rsid w:val="00511210"/>
    <w:pPr>
      <w:numPr>
        <w:numId w:val="2"/>
      </w:numPr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511210"/>
    <w:pPr>
      <w:numPr>
        <w:numId w:val="3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511210"/>
    <w:pPr>
      <w:numPr>
        <w:numId w:val="4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511210"/>
    <w:pPr>
      <w:numPr>
        <w:numId w:val="5"/>
      </w:numPr>
      <w:contextualSpacing/>
    </w:pPr>
  </w:style>
  <w:style w:type="character" w:customStyle="1" w:styleId="Overskrift6Tegn">
    <w:name w:val="Overskrift 6 Tegn"/>
    <w:basedOn w:val="Standardskriftforavsnitt"/>
    <w:link w:val="Overskrift6"/>
    <w:uiPriority w:val="9"/>
    <w:rsid w:val="00A241A8"/>
    <w:rPr>
      <w:rFonts w:ascii="Lucida Sans Unicode" w:eastAsiaTheme="majorEastAsia" w:hAnsi="Lucida Sans Unicode" w:cs="Times New Roman"/>
      <w:b/>
      <w:bCs/>
      <w:color w:val="000000" w:themeColor="text1"/>
      <w:sz w:val="20"/>
      <w:szCs w:val="24"/>
      <w:lang w:val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511210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val="nb-NO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511210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nb-NO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51121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nb-NO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11210"/>
    <w:pPr>
      <w:keepLines/>
      <w:spacing w:before="24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Punktliste">
    <w:name w:val="List Bullet"/>
    <w:basedOn w:val="Normal"/>
    <w:uiPriority w:val="99"/>
    <w:semiHidden/>
    <w:unhideWhenUsed/>
    <w:rsid w:val="00511210"/>
    <w:pPr>
      <w:numPr>
        <w:numId w:val="6"/>
      </w:numPr>
      <w:contextualSpacing/>
    </w:pPr>
  </w:style>
  <w:style w:type="paragraph" w:styleId="Punktliste2">
    <w:name w:val="List Bullet 2"/>
    <w:basedOn w:val="Normal"/>
    <w:uiPriority w:val="99"/>
    <w:semiHidden/>
    <w:unhideWhenUsed/>
    <w:rsid w:val="00511210"/>
    <w:pPr>
      <w:numPr>
        <w:numId w:val="7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511210"/>
    <w:pPr>
      <w:numPr>
        <w:numId w:val="8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511210"/>
    <w:pPr>
      <w:numPr>
        <w:numId w:val="9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511210"/>
    <w:pPr>
      <w:numPr>
        <w:numId w:val="10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511210"/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511210"/>
    <w:rPr>
      <w:rFonts w:ascii="Consolas" w:eastAsia="Times New Roman" w:hAnsi="Consolas" w:cs="Times New Roman"/>
      <w:sz w:val="21"/>
      <w:szCs w:val="21"/>
      <w:lang w:val="nb-NO"/>
    </w:rPr>
  </w:style>
  <w:style w:type="table" w:styleId="Rutenettabell1lysuthevingsfarge1">
    <w:name w:val="Grid Table 1 Light Accent 1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utenettabell3">
    <w:name w:val="Grid Table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51121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1lys">
    <w:name w:val="Grid Table 1 Light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itat">
    <w:name w:val="Quote"/>
    <w:basedOn w:val="Normal"/>
    <w:next w:val="Normal"/>
    <w:link w:val="SitatTegn"/>
    <w:uiPriority w:val="29"/>
    <w:qFormat/>
    <w:rsid w:val="0051121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11210"/>
    <w:rPr>
      <w:rFonts w:ascii="Lucida Sans Unicode" w:eastAsia="Times New Roman" w:hAnsi="Lucida Sans Unicode" w:cs="Times New Roman"/>
      <w:i/>
      <w:iCs/>
      <w:color w:val="404040" w:themeColor="text1" w:themeTint="BF"/>
      <w:sz w:val="20"/>
      <w:szCs w:val="24"/>
      <w:lang w:val="nb-NO"/>
    </w:rPr>
  </w:style>
  <w:style w:type="character" w:styleId="Sluttnotereferanse">
    <w:name w:val="endnote reference"/>
    <w:basedOn w:val="Standardskriftforavsnitt"/>
    <w:uiPriority w:val="99"/>
    <w:semiHidden/>
    <w:unhideWhenUsed/>
    <w:rsid w:val="00511210"/>
    <w:rPr>
      <w:vertAlign w:val="superscript"/>
      <w:lang w:val="nb-NO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511210"/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511210"/>
    <w:rPr>
      <w:rFonts w:ascii="Lucida Sans Unicode" w:eastAsia="Times New Roman" w:hAnsi="Lucida Sans Unicode" w:cs="Times New Roman"/>
      <w:sz w:val="20"/>
      <w:szCs w:val="24"/>
      <w:lang w:val="nb-NO"/>
    </w:rPr>
  </w:style>
  <w:style w:type="character" w:styleId="Sterk">
    <w:name w:val="Strong"/>
    <w:basedOn w:val="Standardskriftforavsnitt"/>
    <w:uiPriority w:val="22"/>
    <w:qFormat/>
    <w:rsid w:val="00511210"/>
    <w:rPr>
      <w:b/>
      <w:bCs/>
      <w:lang w:val="nb-NO"/>
    </w:rPr>
  </w:style>
  <w:style w:type="character" w:styleId="Sterkreferanse">
    <w:name w:val="Intense Reference"/>
    <w:basedOn w:val="Standardskriftforavsnitt"/>
    <w:uiPriority w:val="32"/>
    <w:qFormat/>
    <w:rsid w:val="00511210"/>
    <w:rPr>
      <w:b/>
      <w:bCs/>
      <w:smallCaps/>
      <w:color w:val="4F81BD" w:themeColor="accent1"/>
      <w:spacing w:val="5"/>
      <w:lang w:val="nb-NO"/>
    </w:rPr>
  </w:style>
  <w:style w:type="character" w:styleId="Sterkutheving">
    <w:name w:val="Intense Emphasis"/>
    <w:basedOn w:val="Standardskriftforavsnitt"/>
    <w:uiPriority w:val="21"/>
    <w:qFormat/>
    <w:rsid w:val="00511210"/>
    <w:rPr>
      <w:i/>
      <w:iCs/>
      <w:color w:val="4F81BD" w:themeColor="accent1"/>
      <w:lang w:val="nb-NO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1121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11210"/>
    <w:rPr>
      <w:rFonts w:ascii="Lucida Sans Unicode" w:eastAsia="Times New Roman" w:hAnsi="Lucida Sans Unicode" w:cs="Times New Roman"/>
      <w:i/>
      <w:iCs/>
      <w:color w:val="4F81BD" w:themeColor="accent1"/>
      <w:sz w:val="20"/>
      <w:szCs w:val="24"/>
      <w:lang w:val="nb-NO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511210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qFormat/>
    <w:rsid w:val="00511210"/>
    <w:rPr>
      <w:smallCaps/>
      <w:color w:val="5A5A5A" w:themeColor="text1" w:themeTint="A5"/>
      <w:lang w:val="nb-NO"/>
    </w:rPr>
  </w:style>
  <w:style w:type="character" w:styleId="Svakutheving">
    <w:name w:val="Subtle Emphasis"/>
    <w:basedOn w:val="Standardskriftforavsnitt"/>
    <w:uiPriority w:val="19"/>
    <w:qFormat/>
    <w:rsid w:val="00511210"/>
    <w:rPr>
      <w:i/>
      <w:iCs/>
      <w:color w:val="404040" w:themeColor="text1" w:themeTint="BF"/>
      <w:lang w:val="nb-NO"/>
    </w:rPr>
  </w:style>
  <w:style w:type="table" w:styleId="Tabell-3D-effekt1">
    <w:name w:val="Table 3D effects 1"/>
    <w:basedOn w:val="Vanligtabell"/>
    <w:uiPriority w:val="99"/>
    <w:semiHidden/>
    <w:unhideWhenUsed/>
    <w:rsid w:val="00511210"/>
    <w:pPr>
      <w:spacing w:after="0" w:line="24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511210"/>
    <w:pPr>
      <w:spacing w:after="0" w:line="24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511210"/>
    <w:pPr>
      <w:spacing w:after="0" w:line="24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511210"/>
    <w:pPr>
      <w:spacing w:after="0" w:line="24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511210"/>
    <w:pPr>
      <w:spacing w:after="0" w:line="24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511210"/>
    <w:pPr>
      <w:spacing w:after="0" w:line="24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511210"/>
    <w:pPr>
      <w:spacing w:after="0" w:line="24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511210"/>
    <w:pPr>
      <w:spacing w:after="0" w:line="24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derskrift">
    <w:name w:val="Signature"/>
    <w:basedOn w:val="Normal"/>
    <w:link w:val="UnderskriftTegn"/>
    <w:uiPriority w:val="99"/>
    <w:semiHidden/>
    <w:unhideWhenUsed/>
    <w:rsid w:val="00511210"/>
    <w:pPr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511210"/>
    <w:rPr>
      <w:rFonts w:ascii="Lucida Sans Unicode" w:eastAsia="Times New Roman" w:hAnsi="Lucida Sans Unicode" w:cs="Times New Roman"/>
      <w:sz w:val="20"/>
      <w:szCs w:val="24"/>
      <w:lang w:val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1121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11210"/>
    <w:rPr>
      <w:rFonts w:eastAsiaTheme="minorEastAsia"/>
      <w:color w:val="5A5A5A" w:themeColor="text1" w:themeTint="A5"/>
      <w:spacing w:val="15"/>
      <w:lang w:val="nb-NO"/>
    </w:rPr>
  </w:style>
  <w:style w:type="character" w:styleId="Utheving">
    <w:name w:val="Emphasis"/>
    <w:basedOn w:val="Standardskriftforavsnitt"/>
    <w:uiPriority w:val="20"/>
    <w:rsid w:val="00511210"/>
    <w:rPr>
      <w:i/>
      <w:iCs/>
      <w:lang w:val="nb-NO"/>
    </w:rPr>
  </w:style>
  <w:style w:type="paragraph" w:styleId="Vanliginnrykk">
    <w:name w:val="Normal Indent"/>
    <w:basedOn w:val="Normal"/>
    <w:uiPriority w:val="99"/>
    <w:semiHidden/>
    <w:unhideWhenUsed/>
    <w:rsid w:val="00511210"/>
    <w:pPr>
      <w:ind w:left="708"/>
    </w:pPr>
  </w:style>
  <w:style w:type="table" w:styleId="Vanligtabell1">
    <w:name w:val="Plain Table 1"/>
    <w:basedOn w:val="Vanligtabell"/>
    <w:uiPriority w:val="41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rutenett10">
    <w:name w:val="Tabellrutenett1"/>
    <w:basedOn w:val="Vanligtabell"/>
    <w:next w:val="Tabellrutenett"/>
    <w:rsid w:val="00F02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0">
    <w:name w:val="Tabellrutenett2"/>
    <w:basedOn w:val="Vanligtabell"/>
    <w:next w:val="Tabellrutenett"/>
    <w:uiPriority w:val="59"/>
    <w:rsid w:val="000D4F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30">
    <w:name w:val="Tabellrutenett3"/>
    <w:basedOn w:val="Vanligtabell"/>
    <w:next w:val="Tabellrutenett"/>
    <w:uiPriority w:val="59"/>
    <w:rsid w:val="000D4F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neknagg">
    <w:name w:val="Hashtag"/>
    <w:basedOn w:val="Standardskriftforavsnitt"/>
    <w:uiPriority w:val="99"/>
    <w:semiHidden/>
    <w:unhideWhenUsed/>
    <w:rsid w:val="00B43215"/>
    <w:rPr>
      <w:color w:val="2B579A"/>
      <w:shd w:val="clear" w:color="auto" w:fill="E1DFDD"/>
      <w:lang w:val="nb-NO"/>
    </w:rPr>
  </w:style>
  <w:style w:type="character" w:styleId="Omtale">
    <w:name w:val="Mention"/>
    <w:basedOn w:val="Standardskriftforavsnitt"/>
    <w:uiPriority w:val="99"/>
    <w:unhideWhenUsed/>
    <w:rsid w:val="00B43215"/>
    <w:rPr>
      <w:color w:val="2B579A"/>
      <w:shd w:val="clear" w:color="auto" w:fill="E1DFDD"/>
      <w:lang w:val="nb-NO"/>
    </w:rPr>
  </w:style>
  <w:style w:type="character" w:styleId="Smarthyperkobling">
    <w:name w:val="Smart Hyperlink"/>
    <w:basedOn w:val="Standardskriftforavsnitt"/>
    <w:uiPriority w:val="99"/>
    <w:semiHidden/>
    <w:unhideWhenUsed/>
    <w:rsid w:val="00B43215"/>
    <w:rPr>
      <w:u w:val="dotted"/>
      <w:lang w:val="nb-NO"/>
    </w:rPr>
  </w:style>
  <w:style w:type="character" w:styleId="Smartkobling">
    <w:name w:val="Smart Link"/>
    <w:basedOn w:val="Standardskriftforavsnitt"/>
    <w:uiPriority w:val="99"/>
    <w:semiHidden/>
    <w:unhideWhenUsed/>
    <w:rsid w:val="00B43215"/>
    <w:rPr>
      <w:color w:val="0000FF"/>
      <w:u w:val="single"/>
      <w:shd w:val="clear" w:color="auto" w:fill="F3F2F1"/>
      <w:lang w:val="nb-NO"/>
    </w:rPr>
  </w:style>
  <w:style w:type="character" w:styleId="Ulstomtale">
    <w:name w:val="Unresolved Mention"/>
    <w:basedOn w:val="Standardskriftforavsnitt"/>
    <w:uiPriority w:val="99"/>
    <w:semiHidden/>
    <w:unhideWhenUsed/>
    <w:rsid w:val="00B43215"/>
    <w:rPr>
      <w:color w:val="605E5C"/>
      <w:shd w:val="clear" w:color="auto" w:fill="E1DFDD"/>
      <w:lang w:val="nb-NO"/>
    </w:rPr>
  </w:style>
  <w:style w:type="numbering" w:customStyle="1" w:styleId="Ingenliste1">
    <w:name w:val="Ingen liste1"/>
    <w:next w:val="Ingenliste"/>
    <w:uiPriority w:val="99"/>
    <w:semiHidden/>
    <w:unhideWhenUsed/>
    <w:rsid w:val="001835EA"/>
  </w:style>
  <w:style w:type="character" w:customStyle="1" w:styleId="IngenmellomromTegn">
    <w:name w:val="Ingen mellomrom Tegn"/>
    <w:link w:val="Ingenmellomrom"/>
    <w:uiPriority w:val="1"/>
    <w:rsid w:val="001835EA"/>
    <w:rPr>
      <w:rFonts w:ascii="Lucida Sans Unicode" w:eastAsia="Times New Roman" w:hAnsi="Lucida Sans Unicode" w:cs="Times New Roman"/>
      <w:sz w:val="20"/>
      <w:szCs w:val="20"/>
    </w:rPr>
  </w:style>
  <w:style w:type="paragraph" w:styleId="Revisjon">
    <w:name w:val="Revision"/>
    <w:hidden/>
    <w:uiPriority w:val="99"/>
    <w:semiHidden/>
    <w:rsid w:val="001835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il12">
    <w:name w:val="Stil12"/>
    <w:basedOn w:val="Normal"/>
    <w:rsid w:val="001835EA"/>
    <w:pPr>
      <w:keepNext/>
      <w:spacing w:before="240" w:after="60"/>
      <w:ind w:left="180"/>
    </w:pPr>
    <w:rPr>
      <w:rFonts w:ascii="Arial" w:eastAsia="Calibri" w:hAnsi="Arial" w:cs="Arial"/>
      <w:b/>
      <w:bCs/>
      <w:sz w:val="22"/>
      <w:szCs w:val="22"/>
      <w:lang w:eastAsia="nb-NO"/>
    </w:rPr>
  </w:style>
  <w:style w:type="paragraph" w:customStyle="1" w:styleId="AADFGInnrykk">
    <w:name w:val="A ADFG Innrykk"/>
    <w:basedOn w:val="Normal"/>
    <w:uiPriority w:val="99"/>
    <w:rsid w:val="001835EA"/>
    <w:pPr>
      <w:overflowPunct w:val="0"/>
      <w:autoSpaceDE w:val="0"/>
      <w:autoSpaceDN w:val="0"/>
      <w:adjustRightInd w:val="0"/>
      <w:ind w:left="567" w:hanging="567"/>
      <w:textAlignment w:val="baseline"/>
    </w:pPr>
    <w:rPr>
      <w:sz w:val="22"/>
      <w:lang w:eastAsia="nb-NO"/>
    </w:rPr>
  </w:style>
  <w:style w:type="paragraph" w:customStyle="1" w:styleId="Default">
    <w:name w:val="Default"/>
    <w:rsid w:val="001835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YBrdtekstnormal">
    <w:name w:val="STY Brødtekst/normal"/>
    <w:basedOn w:val="Normal"/>
    <w:link w:val="STYBrdtekstnormalChar"/>
    <w:rsid w:val="001835EA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ascii="Arial" w:eastAsia="Calibri" w:hAnsi="Arial"/>
      <w:sz w:val="21"/>
      <w:szCs w:val="22"/>
    </w:rPr>
  </w:style>
  <w:style w:type="character" w:customStyle="1" w:styleId="STYBrdtekstnormalChar">
    <w:name w:val="STY Brødtekst/normal Char"/>
    <w:link w:val="STYBrdtekstnormal"/>
    <w:rsid w:val="001835EA"/>
    <w:rPr>
      <w:rFonts w:ascii="Arial" w:eastAsia="Calibri" w:hAnsi="Arial" w:cs="Times New Roman"/>
      <w:sz w:val="21"/>
    </w:rPr>
  </w:style>
  <w:style w:type="paragraph" w:customStyle="1" w:styleId="Supplerendestandardtekst">
    <w:name w:val="Supplerende standardtekst"/>
    <w:basedOn w:val="Normal"/>
    <w:autoRedefine/>
    <w:rsid w:val="001835EA"/>
    <w:pPr>
      <w:shd w:val="clear" w:color="auto" w:fill="FFFFFF"/>
      <w:overflowPunct w:val="0"/>
      <w:autoSpaceDE w:val="0"/>
      <w:autoSpaceDN w:val="0"/>
      <w:adjustRightInd w:val="0"/>
    </w:pPr>
    <w:rPr>
      <w:rFonts w:ascii="Calibri" w:hAnsi="Calibri" w:cs="Calibri"/>
      <w:i/>
      <w:lang w:eastAsia="nb-NO"/>
    </w:rPr>
  </w:style>
  <w:style w:type="paragraph" w:customStyle="1" w:styleId="Kontraktsmalniv2">
    <w:name w:val="Kontraktsmal nivå 2"/>
    <w:basedOn w:val="Normal"/>
    <w:rsid w:val="001835EA"/>
    <w:pPr>
      <w:keepNext/>
      <w:numPr>
        <w:numId w:val="11"/>
      </w:numPr>
      <w:tabs>
        <w:tab w:val="num" w:pos="926"/>
      </w:tabs>
      <w:spacing w:before="720" w:after="240"/>
      <w:ind w:left="720" w:hanging="720"/>
    </w:pPr>
    <w:rPr>
      <w:rFonts w:ascii="Arial" w:eastAsia="Calibri" w:hAnsi="Arial" w:cs="Arial"/>
      <w:b/>
      <w:bCs/>
      <w:color w:val="2E74B5"/>
      <w:lang w:eastAsia="zh-TW"/>
    </w:rPr>
  </w:style>
  <w:style w:type="character" w:customStyle="1" w:styleId="Kontraktsmalniv3Tegn">
    <w:name w:val="Kontraktsmal nivå 3 Tegn"/>
    <w:basedOn w:val="Standardskriftforavsnitt"/>
    <w:link w:val="Kontraktsmalniv3"/>
    <w:locked/>
    <w:rsid w:val="001835EA"/>
    <w:rPr>
      <w:rFonts w:ascii="Arial" w:hAnsi="Arial" w:cs="Arial"/>
      <w:b/>
      <w:bCs/>
      <w:color w:val="5B9BD5"/>
      <w:lang w:val="nb-NO" w:eastAsia="zh-TW"/>
    </w:rPr>
  </w:style>
  <w:style w:type="paragraph" w:customStyle="1" w:styleId="Kontraktsmalniv3">
    <w:name w:val="Kontraktsmal nivå 3"/>
    <w:basedOn w:val="Normal"/>
    <w:link w:val="Kontraktsmalniv3Tegn"/>
    <w:rsid w:val="001835EA"/>
    <w:pPr>
      <w:keepNext/>
      <w:numPr>
        <w:ilvl w:val="1"/>
        <w:numId w:val="11"/>
      </w:numPr>
      <w:spacing w:before="320" w:after="120"/>
      <w:ind w:left="576" w:hanging="576"/>
    </w:pPr>
    <w:rPr>
      <w:rFonts w:ascii="Arial" w:eastAsiaTheme="minorHAnsi" w:hAnsi="Arial" w:cs="Arial"/>
      <w:b/>
      <w:bCs/>
      <w:color w:val="5B9BD5"/>
      <w:sz w:val="22"/>
      <w:szCs w:val="22"/>
      <w:lang w:eastAsia="zh-TW"/>
    </w:rPr>
  </w:style>
  <w:style w:type="paragraph" w:customStyle="1" w:styleId="SVVstor">
    <w:name w:val="SVV stor"/>
    <w:basedOn w:val="Normal"/>
    <w:uiPriority w:val="9"/>
    <w:rsid w:val="001835EA"/>
    <w:pPr>
      <w:spacing w:after="80"/>
    </w:pPr>
    <w:rPr>
      <w:rFonts w:eastAsia="Lucida Sans Unicode"/>
      <w:sz w:val="96"/>
      <w:szCs w:val="22"/>
    </w:rPr>
  </w:style>
  <w:style w:type="paragraph" w:customStyle="1" w:styleId="AADFG">
    <w:name w:val="A ADFG"/>
    <w:basedOn w:val="Normal"/>
    <w:link w:val="AADFGTegn"/>
    <w:rsid w:val="001835EA"/>
    <w:pPr>
      <w:overflowPunct w:val="0"/>
      <w:autoSpaceDE w:val="0"/>
      <w:autoSpaceDN w:val="0"/>
      <w:adjustRightInd w:val="0"/>
      <w:textAlignment w:val="baseline"/>
    </w:pPr>
    <w:rPr>
      <w:sz w:val="22"/>
      <w:lang w:eastAsia="nb-NO"/>
    </w:rPr>
  </w:style>
  <w:style w:type="character" w:customStyle="1" w:styleId="AADFGTegn">
    <w:name w:val="A ADFG Tegn"/>
    <w:link w:val="AADFG"/>
    <w:rsid w:val="001835EA"/>
    <w:rPr>
      <w:rFonts w:ascii="Lucida Sans Unicode" w:eastAsia="Times New Roman" w:hAnsi="Lucida Sans Unicode" w:cs="Times New Roman"/>
      <w:szCs w:val="24"/>
      <w:lang w:eastAsia="nb-NO"/>
    </w:rPr>
  </w:style>
  <w:style w:type="paragraph" w:customStyle="1" w:styleId="AADFGOvInnrykk">
    <w:name w:val="A ADFG Ov Innrykk"/>
    <w:basedOn w:val="Normal"/>
    <w:rsid w:val="001835EA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Times New Roman Bold" w:hAnsi="Times New Roman Bold"/>
      <w:b/>
      <w:lang w:eastAsia="nb-NO"/>
    </w:rPr>
  </w:style>
  <w:style w:type="paragraph" w:customStyle="1" w:styleId="Overskrift11">
    <w:name w:val="Overskrift 11"/>
    <w:basedOn w:val="Normal"/>
    <w:rsid w:val="001835EA"/>
    <w:pPr>
      <w:ind w:left="432" w:hanging="432"/>
    </w:pPr>
  </w:style>
  <w:style w:type="paragraph" w:customStyle="1" w:styleId="Overskrift21">
    <w:name w:val="Overskrift 21"/>
    <w:basedOn w:val="Normal"/>
    <w:rsid w:val="001835EA"/>
  </w:style>
  <w:style w:type="paragraph" w:customStyle="1" w:styleId="Overskrift31">
    <w:name w:val="Overskrift 31"/>
    <w:basedOn w:val="Normal"/>
    <w:rsid w:val="001835EA"/>
    <w:pPr>
      <w:ind w:left="1146" w:hanging="720"/>
    </w:pPr>
  </w:style>
  <w:style w:type="paragraph" w:customStyle="1" w:styleId="Overskrift41">
    <w:name w:val="Overskrift 41"/>
    <w:basedOn w:val="Normal"/>
    <w:rsid w:val="001835EA"/>
    <w:pPr>
      <w:ind w:left="864" w:hanging="864"/>
    </w:pPr>
  </w:style>
  <w:style w:type="paragraph" w:customStyle="1" w:styleId="Overskrift51">
    <w:name w:val="Overskrift 51"/>
    <w:basedOn w:val="Normal"/>
    <w:rsid w:val="001835EA"/>
    <w:pPr>
      <w:ind w:left="1008" w:hanging="1008"/>
    </w:pPr>
  </w:style>
  <w:style w:type="paragraph" w:customStyle="1" w:styleId="Overskrift61">
    <w:name w:val="Overskrift 61"/>
    <w:basedOn w:val="Normal"/>
    <w:rsid w:val="001835EA"/>
    <w:pPr>
      <w:numPr>
        <w:ilvl w:val="5"/>
        <w:numId w:val="12"/>
      </w:numPr>
    </w:pPr>
  </w:style>
  <w:style w:type="paragraph" w:customStyle="1" w:styleId="Overskrift71">
    <w:name w:val="Overskrift 71"/>
    <w:basedOn w:val="Normal"/>
    <w:rsid w:val="001835EA"/>
    <w:pPr>
      <w:numPr>
        <w:ilvl w:val="6"/>
        <w:numId w:val="12"/>
      </w:numPr>
    </w:pPr>
  </w:style>
  <w:style w:type="paragraph" w:customStyle="1" w:styleId="Overskrift81">
    <w:name w:val="Overskrift 81"/>
    <w:basedOn w:val="Normal"/>
    <w:rsid w:val="001835EA"/>
    <w:pPr>
      <w:numPr>
        <w:ilvl w:val="7"/>
        <w:numId w:val="12"/>
      </w:numPr>
    </w:pPr>
  </w:style>
  <w:style w:type="paragraph" w:customStyle="1" w:styleId="Overskrift91">
    <w:name w:val="Overskrift 91"/>
    <w:basedOn w:val="Normal"/>
    <w:rsid w:val="001835EA"/>
    <w:pPr>
      <w:numPr>
        <w:ilvl w:val="8"/>
        <w:numId w:val="12"/>
      </w:numPr>
    </w:pPr>
  </w:style>
  <w:style w:type="paragraph" w:customStyle="1" w:styleId="Rentekst1">
    <w:name w:val="Ren tekst1"/>
    <w:basedOn w:val="Normal"/>
    <w:next w:val="Rentekst"/>
    <w:uiPriority w:val="99"/>
    <w:semiHidden/>
    <w:unhideWhenUsed/>
    <w:rsid w:val="001835EA"/>
    <w:rPr>
      <w:rFonts w:eastAsia="Calibri" w:cs="Lucida Sans Unicode"/>
      <w:sz w:val="22"/>
      <w:szCs w:val="22"/>
    </w:rPr>
  </w:style>
  <w:style w:type="character" w:customStyle="1" w:styleId="Fulgthyperkobling1">
    <w:name w:val="Fulgt hyperkobling1"/>
    <w:basedOn w:val="Standardskriftforavsnitt"/>
    <w:uiPriority w:val="99"/>
    <w:semiHidden/>
    <w:unhideWhenUsed/>
    <w:rsid w:val="001835EA"/>
    <w:rPr>
      <w:color w:val="954F72"/>
      <w:u w:val="single"/>
      <w:lang w:val="nb-NO"/>
    </w:rPr>
  </w:style>
  <w:style w:type="character" w:customStyle="1" w:styleId="Overskrift7Tegn1">
    <w:name w:val="Overskrift 7 Tegn1"/>
    <w:basedOn w:val="Standardskriftforavsnitt"/>
    <w:uiPriority w:val="9"/>
    <w:semiHidden/>
    <w:rsid w:val="001835EA"/>
    <w:rPr>
      <w:rFonts w:ascii="Calibri Light" w:eastAsia="Times New Roman" w:hAnsi="Calibri Light" w:cs="Times New Roman"/>
      <w:i/>
      <w:iCs/>
      <w:color w:val="1F4D78"/>
      <w:sz w:val="24"/>
      <w:szCs w:val="24"/>
      <w:lang w:val="nb-NO"/>
    </w:rPr>
  </w:style>
  <w:style w:type="character" w:customStyle="1" w:styleId="Overskrift8Tegn1">
    <w:name w:val="Overskrift 8 Tegn1"/>
    <w:basedOn w:val="Standardskriftforavsnitt"/>
    <w:uiPriority w:val="9"/>
    <w:semiHidden/>
    <w:rsid w:val="001835EA"/>
    <w:rPr>
      <w:rFonts w:ascii="Calibri Light" w:eastAsia="Times New Roman" w:hAnsi="Calibri Light" w:cs="Times New Roman"/>
      <w:color w:val="272727"/>
      <w:sz w:val="21"/>
      <w:szCs w:val="21"/>
      <w:lang w:val="nb-NO"/>
    </w:rPr>
  </w:style>
  <w:style w:type="character" w:customStyle="1" w:styleId="Overskrift9Tegn1">
    <w:name w:val="Overskrift 9 Tegn1"/>
    <w:basedOn w:val="Standardskriftforavsnitt"/>
    <w:uiPriority w:val="9"/>
    <w:semiHidden/>
    <w:rsid w:val="001835EA"/>
    <w:rPr>
      <w:rFonts w:ascii="Calibri Light" w:eastAsia="Times New Roman" w:hAnsi="Calibri Light" w:cs="Times New Roman"/>
      <w:i/>
      <w:iCs/>
      <w:color w:val="272727"/>
      <w:sz w:val="21"/>
      <w:szCs w:val="21"/>
      <w:lang w:val="nb-NO"/>
    </w:rPr>
  </w:style>
  <w:style w:type="character" w:customStyle="1" w:styleId="RentekstTegn1">
    <w:name w:val="Ren tekst Tegn1"/>
    <w:basedOn w:val="Standardskriftforavsnitt"/>
    <w:uiPriority w:val="99"/>
    <w:semiHidden/>
    <w:rsid w:val="001835EA"/>
    <w:rPr>
      <w:rFonts w:ascii="Consolas" w:eastAsia="Times New Roman" w:hAnsi="Consolas" w:cs="Consolas"/>
      <w:sz w:val="21"/>
      <w:szCs w:val="21"/>
      <w:lang w:val="nb-NO"/>
    </w:rPr>
  </w:style>
  <w:style w:type="character" w:customStyle="1" w:styleId="INNH2Tegn">
    <w:name w:val="INNH 2 Tegn"/>
    <w:basedOn w:val="Standardskriftforavsnitt"/>
    <w:link w:val="INNH2"/>
    <w:uiPriority w:val="39"/>
    <w:rsid w:val="00BC32C5"/>
    <w:rPr>
      <w:rFonts w:ascii="Lucida Sans Unicode" w:eastAsia="Times New Roman" w:hAnsi="Lucida Sans Unicode" w:cs="Times New Roman"/>
      <w:color w:val="0B0080"/>
      <w:sz w:val="20"/>
      <w:szCs w:val="24"/>
      <w:u w:val="single"/>
      <w:lang w:val="nb-NO"/>
      <w14:textFill>
        <w14:solidFill>
          <w14:srgbClr w14:val="0B0080">
            <w14:lumMod w14:val="60000"/>
            <w14:lumOff w14:val="40000"/>
          </w14:srgbClr>
        </w14:solidFill>
      </w14:textFill>
    </w:rPr>
  </w:style>
  <w:style w:type="character" w:customStyle="1" w:styleId="INNH1Tegn">
    <w:name w:val="INNH 1 Tegn"/>
    <w:basedOn w:val="Standardskriftforavsnitt"/>
    <w:link w:val="INNH1"/>
    <w:uiPriority w:val="39"/>
    <w:rsid w:val="00A830FA"/>
    <w:rPr>
      <w:rFonts w:ascii="Lucida Sans Unicode" w:eastAsia="Times New Roman" w:hAnsi="Lucida Sans Unicode" w:cs="Times New Roman"/>
      <w:b/>
      <w:sz w:val="20"/>
      <w:szCs w:val="24"/>
      <w:lang w:val="nb-NO"/>
    </w:rPr>
  </w:style>
  <w:style w:type="numbering" w:styleId="111111">
    <w:name w:val="Outline List 2"/>
    <w:basedOn w:val="Ingenliste"/>
    <w:uiPriority w:val="99"/>
    <w:semiHidden/>
    <w:unhideWhenUsed/>
    <w:rsid w:val="001835EA"/>
    <w:pPr>
      <w:numPr>
        <w:numId w:val="13"/>
      </w:numPr>
    </w:pPr>
  </w:style>
  <w:style w:type="numbering" w:customStyle="1" w:styleId="1og2">
    <w:name w:val="1 og 2"/>
    <w:uiPriority w:val="99"/>
    <w:rsid w:val="004D05C0"/>
    <w:pPr>
      <w:numPr>
        <w:numId w:val="43"/>
      </w:numPr>
    </w:pPr>
  </w:style>
  <w:style w:type="paragraph" w:customStyle="1" w:styleId="paragraph">
    <w:name w:val="paragraph"/>
    <w:basedOn w:val="Normal"/>
    <w:rsid w:val="007126D8"/>
    <w:pPr>
      <w:spacing w:before="100" w:beforeAutospacing="1" w:after="100" w:afterAutospacing="1"/>
    </w:pPr>
    <w:rPr>
      <w:lang w:eastAsia="nb-NO"/>
    </w:rPr>
  </w:style>
  <w:style w:type="character" w:customStyle="1" w:styleId="normaltextrun">
    <w:name w:val="normaltextrun"/>
    <w:basedOn w:val="Standardskriftforavsnitt"/>
    <w:rsid w:val="007126D8"/>
    <w:rPr>
      <w:lang w:val="nb-NO"/>
    </w:rPr>
  </w:style>
  <w:style w:type="character" w:customStyle="1" w:styleId="eop">
    <w:name w:val="eop"/>
    <w:basedOn w:val="Standardskriftforavsnitt"/>
    <w:rsid w:val="007126D8"/>
    <w:rPr>
      <w:lang w:val="nb-NO"/>
    </w:rPr>
  </w:style>
  <w:style w:type="character" w:customStyle="1" w:styleId="spellingerror">
    <w:name w:val="spellingerror"/>
    <w:basedOn w:val="Standardskriftforavsnitt"/>
    <w:rsid w:val="007126D8"/>
    <w:rPr>
      <w:lang w:val="nb-NO"/>
    </w:rPr>
  </w:style>
  <w:style w:type="character" w:customStyle="1" w:styleId="ListeavsnittTegn">
    <w:name w:val="Listeavsnitt Tegn"/>
    <w:basedOn w:val="Standardskriftforavsnitt"/>
    <w:link w:val="Listeavsnitt"/>
    <w:uiPriority w:val="34"/>
    <w:rsid w:val="00EC5208"/>
    <w:rPr>
      <w:rFonts w:ascii="Lucida Sans Unicode" w:eastAsia="Times New Roman" w:hAnsi="Lucida Sans Unicode" w:cs="Times New Roman"/>
      <w:sz w:val="20"/>
      <w:szCs w:val="24"/>
      <w:lang w:val="nb-NO"/>
    </w:rPr>
  </w:style>
  <w:style w:type="table" w:customStyle="1" w:styleId="TableGrid">
    <w:name w:val="TableGrid"/>
    <w:rsid w:val="00840ECF"/>
    <w:pPr>
      <w:spacing w:after="0" w:line="240" w:lineRule="auto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Ingenliste2">
    <w:name w:val="Ingen liste2"/>
    <w:next w:val="Ingenliste"/>
    <w:uiPriority w:val="99"/>
    <w:semiHidden/>
    <w:unhideWhenUsed/>
    <w:rsid w:val="00840ECF"/>
  </w:style>
  <w:style w:type="numbering" w:customStyle="1" w:styleId="1111111">
    <w:name w:val="1 / 1.1 / 1.1.11"/>
    <w:basedOn w:val="Ingenliste"/>
    <w:next w:val="111111"/>
    <w:uiPriority w:val="99"/>
    <w:semiHidden/>
    <w:unhideWhenUsed/>
    <w:rsid w:val="00840ECF"/>
    <w:pPr>
      <w:numPr>
        <w:numId w:val="44"/>
      </w:numPr>
    </w:pPr>
  </w:style>
  <w:style w:type="numbering" w:customStyle="1" w:styleId="1og21">
    <w:name w:val="1 og 21"/>
    <w:uiPriority w:val="99"/>
    <w:rsid w:val="00840ECF"/>
  </w:style>
  <w:style w:type="numbering" w:customStyle="1" w:styleId="Ingenliste11">
    <w:name w:val="Ingen liste11"/>
    <w:next w:val="Ingenliste"/>
    <w:uiPriority w:val="99"/>
    <w:semiHidden/>
    <w:unhideWhenUsed/>
    <w:rsid w:val="00840ECF"/>
  </w:style>
  <w:style w:type="paragraph" w:customStyle="1" w:styleId="Blokktekst1">
    <w:name w:val="Blokktekst1"/>
    <w:basedOn w:val="Normal"/>
    <w:next w:val="Blokktekst"/>
    <w:uiPriority w:val="99"/>
    <w:semiHidden/>
    <w:unhideWhenUsed/>
    <w:rsid w:val="00840ECF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Aptos" w:hAnsi="Aptos"/>
      <w:i/>
      <w:iCs/>
      <w:color w:val="4F81BD"/>
    </w:rPr>
  </w:style>
  <w:style w:type="table" w:customStyle="1" w:styleId="Enkelttabell11">
    <w:name w:val="Enkelttabell 11"/>
    <w:basedOn w:val="Vanligtabell"/>
    <w:next w:val="Enkelttabell1"/>
    <w:uiPriority w:val="99"/>
    <w:semiHidden/>
    <w:unhideWhenUsed/>
    <w:rsid w:val="00840ECF"/>
    <w:pPr>
      <w:spacing w:after="0" w:line="24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Enkelttabell21">
    <w:name w:val="Enkelttabell 21"/>
    <w:basedOn w:val="Vanligtabell"/>
    <w:next w:val="Enkelttabell2"/>
    <w:uiPriority w:val="99"/>
    <w:semiHidden/>
    <w:unhideWhenUsed/>
    <w:rsid w:val="00840ECF"/>
    <w:pPr>
      <w:spacing w:after="0" w:line="24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Enkelttabell31">
    <w:name w:val="Enkelttabell 31"/>
    <w:basedOn w:val="Vanligtabell"/>
    <w:next w:val="Enkelttabell3"/>
    <w:uiPriority w:val="99"/>
    <w:semiHidden/>
    <w:unhideWhenUsed/>
    <w:rsid w:val="00840ECF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Fargerikliste1">
    <w:name w:val="Fargerik liste1"/>
    <w:basedOn w:val="Vanligtabell"/>
    <w:next w:val="Fargerikliste"/>
    <w:uiPriority w:val="72"/>
    <w:semiHidden/>
    <w:unhideWhenUsed/>
    <w:rsid w:val="00840ECF"/>
    <w:pPr>
      <w:spacing w:after="0" w:line="240" w:lineRule="auto"/>
    </w:pPr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Fargeriklisteuthevingsfarge11">
    <w:name w:val="Fargerik liste – uthevingsfarge 11"/>
    <w:basedOn w:val="Vanligtabell"/>
    <w:next w:val="Fargeriklisteuthevingsfarge1"/>
    <w:uiPriority w:val="72"/>
    <w:semiHidden/>
    <w:unhideWhenUsed/>
    <w:rsid w:val="00840ECF"/>
    <w:pPr>
      <w:spacing w:after="0" w:line="240" w:lineRule="auto"/>
    </w:pPr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Fargeriklisteuthevingsfarge21">
    <w:name w:val="Fargerik liste – uthevingsfarge 21"/>
    <w:basedOn w:val="Vanligtabell"/>
    <w:next w:val="Fargeriklisteuthevingsfarge2"/>
    <w:uiPriority w:val="72"/>
    <w:semiHidden/>
    <w:unhideWhenUsed/>
    <w:rsid w:val="00840ECF"/>
    <w:pPr>
      <w:spacing w:after="0" w:line="240" w:lineRule="auto"/>
    </w:pPr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Fargeriklisteuthevingsfarge31">
    <w:name w:val="Fargerik liste – uthevingsfarge 31"/>
    <w:basedOn w:val="Vanligtabell"/>
    <w:next w:val="Fargeriklisteuthevingsfarge3"/>
    <w:uiPriority w:val="72"/>
    <w:semiHidden/>
    <w:unhideWhenUsed/>
    <w:rsid w:val="00840ECF"/>
    <w:pPr>
      <w:spacing w:after="0" w:line="240" w:lineRule="auto"/>
    </w:pPr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Fargeriklisteuthevingsfarge41">
    <w:name w:val="Fargerik liste – uthevingsfarge 41"/>
    <w:basedOn w:val="Vanligtabell"/>
    <w:next w:val="Fargeriklisteuthevingsfarge4"/>
    <w:uiPriority w:val="72"/>
    <w:semiHidden/>
    <w:unhideWhenUsed/>
    <w:rsid w:val="00840ECF"/>
    <w:pPr>
      <w:spacing w:after="0" w:line="240" w:lineRule="auto"/>
    </w:pPr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Fargeriklisteuthevingsfarge51">
    <w:name w:val="Fargerik liste – uthevingsfarge 51"/>
    <w:basedOn w:val="Vanligtabell"/>
    <w:next w:val="Fargeriklisteuthevingsfarge5"/>
    <w:uiPriority w:val="72"/>
    <w:semiHidden/>
    <w:unhideWhenUsed/>
    <w:rsid w:val="00840ECF"/>
    <w:pPr>
      <w:spacing w:after="0" w:line="240" w:lineRule="auto"/>
    </w:pPr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Fargeriklisteuthevingsfarge61">
    <w:name w:val="Fargerik liste – uthevingsfarge 61"/>
    <w:basedOn w:val="Vanligtabell"/>
    <w:next w:val="Fargeriklisteuthevingsfarge6"/>
    <w:uiPriority w:val="72"/>
    <w:semiHidden/>
    <w:unhideWhenUsed/>
    <w:rsid w:val="00840ECF"/>
    <w:pPr>
      <w:spacing w:after="0" w:line="240" w:lineRule="auto"/>
    </w:pPr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Fargerikskyggelegging1">
    <w:name w:val="Fargerik skyggelegging1"/>
    <w:basedOn w:val="Vanligtabell"/>
    <w:next w:val="Fargerikskyggelegging"/>
    <w:uiPriority w:val="71"/>
    <w:semiHidden/>
    <w:unhideWhenUsed/>
    <w:rsid w:val="00840ECF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Fargerikskyggelegginguthevingsfarge11">
    <w:name w:val="Fargerik skyggelegging – uthevingsfarge 11"/>
    <w:basedOn w:val="Vanligtabell"/>
    <w:next w:val="Fargerikskyggelegginguthevingsfarge1"/>
    <w:uiPriority w:val="71"/>
    <w:semiHidden/>
    <w:unhideWhenUsed/>
    <w:rsid w:val="00840ECF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Fargerikskyggelegginguthevingsfarge21">
    <w:name w:val="Fargerik skyggelegging – uthevingsfarge 21"/>
    <w:basedOn w:val="Vanligtabell"/>
    <w:next w:val="Fargerikskyggelegginguthevingsfarge2"/>
    <w:uiPriority w:val="71"/>
    <w:semiHidden/>
    <w:unhideWhenUsed/>
    <w:rsid w:val="00840ECF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Fargerikskyggelegginguthevingsfarge31">
    <w:name w:val="Fargerik skyggelegging – uthevingsfarge 31"/>
    <w:basedOn w:val="Vanligtabell"/>
    <w:next w:val="Fargerikskyggelegginguthevingsfarge3"/>
    <w:uiPriority w:val="71"/>
    <w:semiHidden/>
    <w:unhideWhenUsed/>
    <w:rsid w:val="00840ECF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Fargerikskyggelegginguthevingsfarge41">
    <w:name w:val="Fargerik skyggelegging – uthevingsfarge 41"/>
    <w:basedOn w:val="Vanligtabell"/>
    <w:next w:val="Fargerikskyggelegginguthevingsfarge4"/>
    <w:uiPriority w:val="71"/>
    <w:semiHidden/>
    <w:unhideWhenUsed/>
    <w:rsid w:val="00840ECF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Fargerikskyggelegginguthevingsfarge51">
    <w:name w:val="Fargerik skyggelegging – uthevingsfarge 51"/>
    <w:basedOn w:val="Vanligtabell"/>
    <w:next w:val="Fargerikskyggelegginguthevingsfarge5"/>
    <w:uiPriority w:val="71"/>
    <w:semiHidden/>
    <w:unhideWhenUsed/>
    <w:rsid w:val="00840ECF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Fargerikskyggelegginguthevingsfarge61">
    <w:name w:val="Fargerik skyggelegging – uthevingsfarge 61"/>
    <w:basedOn w:val="Vanligtabell"/>
    <w:next w:val="Fargerikskyggelegginguthevingsfarge6"/>
    <w:uiPriority w:val="71"/>
    <w:semiHidden/>
    <w:unhideWhenUsed/>
    <w:rsid w:val="00840ECF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Fargeriktrutenett1">
    <w:name w:val="Fargerikt rutenett1"/>
    <w:basedOn w:val="Vanligtabell"/>
    <w:next w:val="Fargeriktrutenett"/>
    <w:uiPriority w:val="73"/>
    <w:semiHidden/>
    <w:unhideWhenUsed/>
    <w:rsid w:val="00840ECF"/>
    <w:pPr>
      <w:spacing w:after="0" w:line="240" w:lineRule="auto"/>
    </w:pPr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Fargeriktrutenettuthevingsfarge11">
    <w:name w:val="Fargerikt rutenett – uthevingsfarge 11"/>
    <w:basedOn w:val="Vanligtabell"/>
    <w:next w:val="Fargeriktrutenettuthevingsfarge1"/>
    <w:uiPriority w:val="73"/>
    <w:semiHidden/>
    <w:unhideWhenUsed/>
    <w:rsid w:val="00840ECF"/>
    <w:pPr>
      <w:spacing w:after="0" w:line="240" w:lineRule="auto"/>
    </w:pPr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Fargeriktrutenettuthevingsfarge21">
    <w:name w:val="Fargerikt rutenett – uthevingsfarge 21"/>
    <w:basedOn w:val="Vanligtabell"/>
    <w:next w:val="Fargeriktrutenettuthevingsfarge2"/>
    <w:uiPriority w:val="73"/>
    <w:semiHidden/>
    <w:unhideWhenUsed/>
    <w:rsid w:val="00840ECF"/>
    <w:pPr>
      <w:spacing w:after="0" w:line="240" w:lineRule="auto"/>
    </w:pPr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Fargeriktrutenettuthevingsfarge31">
    <w:name w:val="Fargerikt rutenett – uthevingsfarge 31"/>
    <w:basedOn w:val="Vanligtabell"/>
    <w:next w:val="Fargeriktrutenettuthevingsfarge3"/>
    <w:uiPriority w:val="73"/>
    <w:semiHidden/>
    <w:unhideWhenUsed/>
    <w:rsid w:val="00840ECF"/>
    <w:pPr>
      <w:spacing w:after="0" w:line="240" w:lineRule="auto"/>
    </w:pPr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Fargeriktrutenettuthevingsfarge41">
    <w:name w:val="Fargerikt rutenett – uthevingsfarge 41"/>
    <w:basedOn w:val="Vanligtabell"/>
    <w:next w:val="Fargeriktrutenettuthevingsfarge4"/>
    <w:uiPriority w:val="73"/>
    <w:semiHidden/>
    <w:unhideWhenUsed/>
    <w:rsid w:val="00840ECF"/>
    <w:pPr>
      <w:spacing w:after="0" w:line="240" w:lineRule="auto"/>
    </w:pPr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Fargeriktrutenettuthevingsfarge51">
    <w:name w:val="Fargerikt rutenett – uthevingsfarge 51"/>
    <w:basedOn w:val="Vanligtabell"/>
    <w:next w:val="Fargeriktrutenettuthevingsfarge5"/>
    <w:uiPriority w:val="73"/>
    <w:semiHidden/>
    <w:unhideWhenUsed/>
    <w:rsid w:val="00840ECF"/>
    <w:pPr>
      <w:spacing w:after="0" w:line="240" w:lineRule="auto"/>
    </w:pPr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Fargeriktrutenettuthevingsfarge61">
    <w:name w:val="Fargerikt rutenett – uthevingsfarge 61"/>
    <w:basedOn w:val="Vanligtabell"/>
    <w:next w:val="Fargeriktrutenettuthevingsfarge6"/>
    <w:uiPriority w:val="73"/>
    <w:semiHidden/>
    <w:unhideWhenUsed/>
    <w:rsid w:val="00840ECF"/>
    <w:pPr>
      <w:spacing w:after="0" w:line="240" w:lineRule="auto"/>
    </w:pPr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customStyle="1" w:styleId="Kildelisteoverskrift1">
    <w:name w:val="Kildelisteoverskrift1"/>
    <w:basedOn w:val="Normal"/>
    <w:next w:val="Normal"/>
    <w:uiPriority w:val="99"/>
    <w:semiHidden/>
    <w:unhideWhenUsed/>
    <w:rsid w:val="00840ECF"/>
    <w:pPr>
      <w:spacing w:before="120"/>
    </w:pPr>
    <w:rPr>
      <w:rFonts w:ascii="Cambria" w:hAnsi="Cambria"/>
      <w:b/>
      <w:bCs/>
    </w:rPr>
  </w:style>
  <w:style w:type="paragraph" w:customStyle="1" w:styleId="Konvoluttadresse1">
    <w:name w:val="Konvoluttadresse1"/>
    <w:basedOn w:val="Normal"/>
    <w:next w:val="Konvoluttadresse"/>
    <w:uiPriority w:val="99"/>
    <w:semiHidden/>
    <w:unhideWhenUsed/>
    <w:rsid w:val="00840ECF"/>
    <w:pPr>
      <w:framePr w:w="7920" w:h="1980" w:hRule="exact" w:hSpace="141" w:wrap="auto" w:hAnchor="page" w:xAlign="center" w:yAlign="bottom"/>
      <w:ind w:left="2880"/>
    </w:pPr>
    <w:rPr>
      <w:rFonts w:ascii="Cambria" w:hAnsi="Cambria"/>
    </w:rPr>
  </w:style>
  <w:style w:type="table" w:customStyle="1" w:styleId="Listetabell1lys1">
    <w:name w:val="Listetabell 1 lys1"/>
    <w:basedOn w:val="Vanligtabell"/>
    <w:next w:val="Listetabell1lys"/>
    <w:uiPriority w:val="46"/>
    <w:rsid w:val="00840EC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tabell1lysuthevingsfarge11">
    <w:name w:val="Listetabell 1 lys – uthevingsfarge 11"/>
    <w:basedOn w:val="Vanligtabell"/>
    <w:next w:val="Listetabell1lysuthevingsfarge1"/>
    <w:uiPriority w:val="46"/>
    <w:rsid w:val="00840EC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Listetabell1lysuthevingsfarge21">
    <w:name w:val="Listetabell 1 lys – uthevingsfarge 21"/>
    <w:basedOn w:val="Vanligtabell"/>
    <w:next w:val="Listetabell1lysuthevingsfarge2"/>
    <w:uiPriority w:val="46"/>
    <w:rsid w:val="00840EC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table" w:customStyle="1" w:styleId="Listetabell1lysuthevingsfarge31">
    <w:name w:val="Listetabell 1 lys – uthevingsfarge 31"/>
    <w:basedOn w:val="Vanligtabell"/>
    <w:next w:val="Listetabell1lysuthevingsfarge3"/>
    <w:uiPriority w:val="46"/>
    <w:rsid w:val="00840EC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Listetabell1lysuthevingsfarge41">
    <w:name w:val="Listetabell 1 lys – uthevingsfarge 41"/>
    <w:basedOn w:val="Vanligtabell"/>
    <w:next w:val="Listetabell1lysuthevingsfarge4"/>
    <w:uiPriority w:val="46"/>
    <w:rsid w:val="00840EC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/>
      </w:tcPr>
    </w:tblStylePr>
    <w:tblStylePr w:type="band1Horz">
      <w:tblPr/>
      <w:tcPr>
        <w:shd w:val="clear" w:color="auto" w:fill="E5DFEC"/>
      </w:tcPr>
    </w:tblStylePr>
  </w:style>
  <w:style w:type="table" w:customStyle="1" w:styleId="Listetabell1lysuthevingsfarge51">
    <w:name w:val="Listetabell 1 lys – uthevingsfarge 51"/>
    <w:basedOn w:val="Vanligtabell"/>
    <w:next w:val="Listetabell1lysuthevingsfarge5"/>
    <w:uiPriority w:val="46"/>
    <w:rsid w:val="00840EC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Listetabell1lysuthevingsfarge61">
    <w:name w:val="Listetabell 1 lys – uthevingsfarge 61"/>
    <w:basedOn w:val="Vanligtabell"/>
    <w:next w:val="Listetabell1lysuthevingsfarge6"/>
    <w:uiPriority w:val="46"/>
    <w:rsid w:val="00840EC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Listetabell21">
    <w:name w:val="Listetabell 21"/>
    <w:basedOn w:val="Vanligtabell"/>
    <w:next w:val="Listetabell2"/>
    <w:uiPriority w:val="47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tabell2uthevingsfarge11">
    <w:name w:val="Listetabell 2 – uthevingsfarge 11"/>
    <w:basedOn w:val="Vanligtabell"/>
    <w:next w:val="Listetabell2uthevingsfarge1"/>
    <w:uiPriority w:val="47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bottom w:val="single" w:sz="4" w:space="0" w:color="95B3D7"/>
        <w:insideH w:val="single" w:sz="4" w:space="0" w:color="95B3D7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Listetabell2uthevingsfarge21">
    <w:name w:val="Listetabell 2 – uthevingsfarge 21"/>
    <w:basedOn w:val="Vanligtabell"/>
    <w:next w:val="Listetabell2uthevingsfarge2"/>
    <w:uiPriority w:val="47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D99594"/>
        <w:bottom w:val="single" w:sz="4" w:space="0" w:color="D99594"/>
        <w:insideH w:val="single" w:sz="4" w:space="0" w:color="D99594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table" w:customStyle="1" w:styleId="Listetabell2uthevingsfarge31">
    <w:name w:val="Listetabell 2 – uthevingsfarge 31"/>
    <w:basedOn w:val="Vanligtabell"/>
    <w:next w:val="Listetabell2uthevingsfarge3"/>
    <w:uiPriority w:val="47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C2D69B"/>
        <w:bottom w:val="single" w:sz="4" w:space="0" w:color="C2D69B"/>
        <w:insideH w:val="single" w:sz="4" w:space="0" w:color="C2D69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Listetabell2uthevingsfarge41">
    <w:name w:val="Listetabell 2 – uthevingsfarge 41"/>
    <w:basedOn w:val="Vanligtabell"/>
    <w:next w:val="Listetabell2uthevingsfarge4"/>
    <w:uiPriority w:val="47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B2A1C7"/>
        <w:bottom w:val="single" w:sz="4" w:space="0" w:color="B2A1C7"/>
        <w:insideH w:val="single" w:sz="4" w:space="0" w:color="B2A1C7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/>
      </w:tcPr>
    </w:tblStylePr>
    <w:tblStylePr w:type="band1Horz">
      <w:tblPr/>
      <w:tcPr>
        <w:shd w:val="clear" w:color="auto" w:fill="E5DFEC"/>
      </w:tcPr>
    </w:tblStylePr>
  </w:style>
  <w:style w:type="table" w:customStyle="1" w:styleId="Listetabell2uthevingsfarge51">
    <w:name w:val="Listetabell 2 – uthevingsfarge 51"/>
    <w:basedOn w:val="Vanligtabell"/>
    <w:next w:val="Listetabell2uthevingsfarge5"/>
    <w:uiPriority w:val="47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92CDDC"/>
        <w:bottom w:val="single" w:sz="4" w:space="0" w:color="92CDDC"/>
        <w:insideH w:val="single" w:sz="4" w:space="0" w:color="92CDDC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Listetabell2uthevingsfarge61">
    <w:name w:val="Listetabell 2 – uthevingsfarge 61"/>
    <w:basedOn w:val="Vanligtabell"/>
    <w:next w:val="Listetabell2uthevingsfarge6"/>
    <w:uiPriority w:val="47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bottom w:val="single" w:sz="4" w:space="0" w:color="FABF8F"/>
        <w:insideH w:val="single" w:sz="4" w:space="0" w:color="FABF8F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Listetabell31">
    <w:name w:val="Listetabell 31"/>
    <w:basedOn w:val="Vanligtabell"/>
    <w:next w:val="Listetabell3"/>
    <w:uiPriority w:val="48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etabell3uthevingsfarge11">
    <w:name w:val="Listetabell 3 – uthevingsfarge 11"/>
    <w:basedOn w:val="Vanligtabell"/>
    <w:next w:val="Listetabell3uthevingsfarge1"/>
    <w:uiPriority w:val="48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table" w:customStyle="1" w:styleId="Listetabell3uthevingsfarge21">
    <w:name w:val="Listetabell 3 – uthevingsfarge 21"/>
    <w:basedOn w:val="Vanligtabell"/>
    <w:next w:val="Listetabell3uthevingsfarge2"/>
    <w:uiPriority w:val="48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table" w:customStyle="1" w:styleId="Listetabell3uthevingsfarge31">
    <w:name w:val="Listetabell 3 – uthevingsfarge 31"/>
    <w:basedOn w:val="Vanligtabell"/>
    <w:next w:val="Listetabell3uthevingsfarge3"/>
    <w:uiPriority w:val="48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9BBB59"/>
        <w:left w:val="single" w:sz="4" w:space="0" w:color="9BBB59"/>
        <w:bottom w:val="single" w:sz="4" w:space="0" w:color="9BBB59"/>
        <w:right w:val="single" w:sz="4" w:space="0" w:color="9BBB59"/>
      </w:tblBorders>
    </w:tblPr>
    <w:tblStylePr w:type="firstRow">
      <w:rPr>
        <w:b/>
        <w:bCs/>
        <w:color w:val="FFFFFF"/>
      </w:rPr>
      <w:tblPr/>
      <w:tcPr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9BBB59"/>
          <w:right w:val="single" w:sz="4" w:space="0" w:color="9BBB59"/>
        </w:tcBorders>
      </w:tcPr>
    </w:tblStylePr>
    <w:tblStylePr w:type="band1Horz">
      <w:tblPr/>
      <w:tcPr>
        <w:tcBorders>
          <w:top w:val="single" w:sz="4" w:space="0" w:color="9BBB59"/>
          <w:bottom w:val="single" w:sz="4" w:space="0" w:color="9BBB5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/>
          <w:left w:val="nil"/>
        </w:tcBorders>
      </w:tcPr>
    </w:tblStylePr>
    <w:tblStylePr w:type="swCell">
      <w:tblPr/>
      <w:tcPr>
        <w:tcBorders>
          <w:top w:val="double" w:sz="4" w:space="0" w:color="9BBB59"/>
          <w:right w:val="nil"/>
        </w:tcBorders>
      </w:tcPr>
    </w:tblStylePr>
  </w:style>
  <w:style w:type="table" w:customStyle="1" w:styleId="Listetabell3uthevingsfarge41">
    <w:name w:val="Listetabell 3 – uthevingsfarge 41"/>
    <w:basedOn w:val="Vanligtabell"/>
    <w:next w:val="Listetabell3uthevingsfarge4"/>
    <w:uiPriority w:val="48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</w:tblBorders>
    </w:tblPr>
    <w:tblStylePr w:type="firstRow">
      <w:rPr>
        <w:b/>
        <w:bCs/>
        <w:color w:val="FFFFFF"/>
      </w:rPr>
      <w:tblPr/>
      <w:tcPr>
        <w:shd w:val="clear" w:color="auto" w:fill="8064A2"/>
      </w:tcPr>
    </w:tblStylePr>
    <w:tblStylePr w:type="lastRow">
      <w:rPr>
        <w:b/>
        <w:bCs/>
      </w:rPr>
      <w:tblPr/>
      <w:tcPr>
        <w:tcBorders>
          <w:top w:val="double" w:sz="4" w:space="0" w:color="8064A2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8064A2"/>
          <w:right w:val="single" w:sz="4" w:space="0" w:color="8064A2"/>
        </w:tcBorders>
      </w:tcPr>
    </w:tblStylePr>
    <w:tblStylePr w:type="band1Horz">
      <w:tblPr/>
      <w:tcPr>
        <w:tcBorders>
          <w:top w:val="single" w:sz="4" w:space="0" w:color="8064A2"/>
          <w:bottom w:val="single" w:sz="4" w:space="0" w:color="8064A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/>
          <w:left w:val="nil"/>
        </w:tcBorders>
      </w:tcPr>
    </w:tblStylePr>
    <w:tblStylePr w:type="swCell">
      <w:tblPr/>
      <w:tcPr>
        <w:tcBorders>
          <w:top w:val="double" w:sz="4" w:space="0" w:color="8064A2"/>
          <w:right w:val="nil"/>
        </w:tcBorders>
      </w:tcPr>
    </w:tblStylePr>
  </w:style>
  <w:style w:type="table" w:customStyle="1" w:styleId="Listetabell3uthevingsfarge51">
    <w:name w:val="Listetabell 3 – uthevingsfarge 51"/>
    <w:basedOn w:val="Vanligtabell"/>
    <w:next w:val="Listetabell3uthevingsfarge5"/>
    <w:uiPriority w:val="48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</w:tblBorders>
    </w:tblPr>
    <w:tblStylePr w:type="firstRow">
      <w:rPr>
        <w:b/>
        <w:bCs/>
        <w:color w:val="FFFFFF"/>
      </w:rPr>
      <w:tblPr/>
      <w:tcPr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BACC6"/>
          <w:right w:val="single" w:sz="4" w:space="0" w:color="4BACC6"/>
        </w:tcBorders>
      </w:tcPr>
    </w:tblStylePr>
    <w:tblStylePr w:type="band1Horz">
      <w:tblPr/>
      <w:tcPr>
        <w:tcBorders>
          <w:top w:val="single" w:sz="4" w:space="0" w:color="4BACC6"/>
          <w:bottom w:val="single" w:sz="4" w:space="0" w:color="4BACC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/>
          <w:left w:val="nil"/>
        </w:tcBorders>
      </w:tcPr>
    </w:tblStylePr>
    <w:tblStylePr w:type="swCell">
      <w:tblPr/>
      <w:tcPr>
        <w:tcBorders>
          <w:top w:val="double" w:sz="4" w:space="0" w:color="4BACC6"/>
          <w:right w:val="nil"/>
        </w:tcBorders>
      </w:tcPr>
    </w:tblStylePr>
  </w:style>
  <w:style w:type="table" w:customStyle="1" w:styleId="Listetabell3uthevingsfarge61">
    <w:name w:val="Listetabell 3 – uthevingsfarge 61"/>
    <w:basedOn w:val="Vanligtabell"/>
    <w:next w:val="Listetabell3uthevingsfarge6"/>
    <w:uiPriority w:val="48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</w:tblBorders>
    </w:tblPr>
    <w:tblStylePr w:type="firstRow">
      <w:rPr>
        <w:b/>
        <w:bCs/>
        <w:color w:val="FFFFFF"/>
      </w:rPr>
      <w:tblPr/>
      <w:tcPr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79646"/>
          <w:right w:val="single" w:sz="4" w:space="0" w:color="F79646"/>
        </w:tcBorders>
      </w:tcPr>
    </w:tblStylePr>
    <w:tblStylePr w:type="band1Horz">
      <w:tblPr/>
      <w:tcPr>
        <w:tcBorders>
          <w:top w:val="single" w:sz="4" w:space="0" w:color="F79646"/>
          <w:bottom w:val="single" w:sz="4" w:space="0" w:color="F7964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/>
          <w:left w:val="nil"/>
        </w:tcBorders>
      </w:tcPr>
    </w:tblStylePr>
    <w:tblStylePr w:type="swCell">
      <w:tblPr/>
      <w:tcPr>
        <w:tcBorders>
          <w:top w:val="double" w:sz="4" w:space="0" w:color="F79646"/>
          <w:right w:val="nil"/>
        </w:tcBorders>
      </w:tcPr>
    </w:tblStylePr>
  </w:style>
  <w:style w:type="table" w:customStyle="1" w:styleId="Listetabell41">
    <w:name w:val="Listetabell 41"/>
    <w:basedOn w:val="Vanligtabell"/>
    <w:next w:val="Listetabell4"/>
    <w:uiPriority w:val="49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tabell4uthevingsfarge11">
    <w:name w:val="Listetabell 4 – uthevingsfarge 11"/>
    <w:basedOn w:val="Vanligtabell"/>
    <w:next w:val="Listetabell4uthevingsfarge1"/>
    <w:uiPriority w:val="49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Listetabell4uthevingsfarge21">
    <w:name w:val="Listetabell 4 – uthevingsfarge 21"/>
    <w:basedOn w:val="Vanligtabell"/>
    <w:next w:val="Listetabell4uthevingsfarge2"/>
    <w:uiPriority w:val="49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C0504D"/>
          <w:left w:val="single" w:sz="4" w:space="0" w:color="C0504D"/>
          <w:bottom w:val="single" w:sz="4" w:space="0" w:color="C0504D"/>
          <w:right w:val="single" w:sz="4" w:space="0" w:color="C0504D"/>
          <w:insideH w:val="nil"/>
        </w:tcBorders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D9959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table" w:customStyle="1" w:styleId="Listetabell4uthevingsfarge31">
    <w:name w:val="Listetabell 4 – uthevingsfarge 31"/>
    <w:basedOn w:val="Vanligtabell"/>
    <w:next w:val="Listetabell4uthevingsfarge3"/>
    <w:uiPriority w:val="49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C2D69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Listetabell4uthevingsfarge41">
    <w:name w:val="Listetabell 4 – uthevingsfarge 41"/>
    <w:basedOn w:val="Vanligtabell"/>
    <w:next w:val="Listetabell4uthevingsfarge4"/>
    <w:uiPriority w:val="49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B2A1C7"/>
        <w:left w:val="single" w:sz="4" w:space="0" w:color="B2A1C7"/>
        <w:bottom w:val="single" w:sz="4" w:space="0" w:color="B2A1C7"/>
        <w:right w:val="single" w:sz="4" w:space="0" w:color="B2A1C7"/>
        <w:insideH w:val="single" w:sz="4" w:space="0" w:color="B2A1C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8064A2"/>
          <w:left w:val="single" w:sz="4" w:space="0" w:color="8064A2"/>
          <w:bottom w:val="single" w:sz="4" w:space="0" w:color="8064A2"/>
          <w:right w:val="single" w:sz="4" w:space="0" w:color="8064A2"/>
          <w:insideH w:val="nil"/>
        </w:tcBorders>
        <w:shd w:val="clear" w:color="auto" w:fill="8064A2"/>
      </w:tcPr>
    </w:tblStylePr>
    <w:tblStylePr w:type="lastRow">
      <w:rPr>
        <w:b/>
        <w:bCs/>
      </w:rPr>
      <w:tblPr/>
      <w:tcPr>
        <w:tcBorders>
          <w:top w:val="double" w:sz="4" w:space="0" w:color="B2A1C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/>
      </w:tcPr>
    </w:tblStylePr>
    <w:tblStylePr w:type="band1Horz">
      <w:tblPr/>
      <w:tcPr>
        <w:shd w:val="clear" w:color="auto" w:fill="E5DFEC"/>
      </w:tcPr>
    </w:tblStylePr>
  </w:style>
  <w:style w:type="table" w:customStyle="1" w:styleId="Listetabell4uthevingsfarge51">
    <w:name w:val="Listetabell 4 – uthevingsfarge 51"/>
    <w:basedOn w:val="Vanligtabell"/>
    <w:next w:val="Listetabell4uthevingsfarge5"/>
    <w:uiPriority w:val="49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92CDD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Listetabell4uthevingsfarge61">
    <w:name w:val="Listetabell 4 – uthevingsfarge 61"/>
    <w:basedOn w:val="Vanligtabell"/>
    <w:next w:val="Listetabell4uthevingsfarge6"/>
    <w:uiPriority w:val="49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ABF8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Listetabell5mrk1">
    <w:name w:val="Listetabell 5 mørk1"/>
    <w:basedOn w:val="Vanligtabell"/>
    <w:next w:val="Listetabell5mrk"/>
    <w:uiPriority w:val="50"/>
    <w:rsid w:val="00840ECF"/>
    <w:pPr>
      <w:spacing w:after="0" w:line="240" w:lineRule="auto"/>
    </w:pPr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etabell5mrkuthevingsfarge11">
    <w:name w:val="Listetabell 5 mørk – uthevingsfarge 11"/>
    <w:basedOn w:val="Vanligtabell"/>
    <w:next w:val="Listetabell5mrkuthevingsfarge1"/>
    <w:uiPriority w:val="50"/>
    <w:rsid w:val="00840ECF"/>
    <w:pPr>
      <w:spacing w:after="0" w:line="240" w:lineRule="auto"/>
    </w:pPr>
    <w:rPr>
      <w:color w:val="FFFFFF"/>
    </w:rPr>
    <w:tblPr>
      <w:tblStyleRowBandSize w:val="1"/>
      <w:tblStyleColBandSize w:val="1"/>
      <w:tblBorders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tblBorders>
    </w:tblPr>
    <w:tcPr>
      <w:shd w:val="clear" w:color="auto" w:fill="4F81BD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etabell5mrkuthevingsfarge21">
    <w:name w:val="Listetabell 5 mørk – uthevingsfarge 21"/>
    <w:basedOn w:val="Vanligtabell"/>
    <w:next w:val="Listetabell5mrkuthevingsfarge2"/>
    <w:uiPriority w:val="50"/>
    <w:rsid w:val="00840ECF"/>
    <w:pPr>
      <w:spacing w:after="0" w:line="240" w:lineRule="auto"/>
    </w:pPr>
    <w:rPr>
      <w:color w:val="FFFFFF"/>
    </w:rPr>
    <w:tblPr>
      <w:tblStyleRowBandSize w:val="1"/>
      <w:tblStyleColBandSize w:val="1"/>
      <w:tblBorders>
        <w:top w:val="single" w:sz="24" w:space="0" w:color="C0504D"/>
        <w:left w:val="single" w:sz="24" w:space="0" w:color="C0504D"/>
        <w:bottom w:val="single" w:sz="24" w:space="0" w:color="C0504D"/>
        <w:right w:val="single" w:sz="24" w:space="0" w:color="C0504D"/>
      </w:tblBorders>
    </w:tblPr>
    <w:tcPr>
      <w:shd w:val="clear" w:color="auto" w:fill="C0504D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etabell5mrkuthevingsfarge31">
    <w:name w:val="Listetabell 5 mørk – uthevingsfarge 31"/>
    <w:basedOn w:val="Vanligtabell"/>
    <w:next w:val="Listetabell5mrkuthevingsfarge3"/>
    <w:uiPriority w:val="50"/>
    <w:rsid w:val="00840ECF"/>
    <w:pPr>
      <w:spacing w:after="0" w:line="240" w:lineRule="auto"/>
    </w:pPr>
    <w:rPr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etabell5mrkuthevingsfarge41">
    <w:name w:val="Listetabell 5 mørk – uthevingsfarge 41"/>
    <w:basedOn w:val="Vanligtabell"/>
    <w:next w:val="Listetabell5mrkuthevingsfarge4"/>
    <w:uiPriority w:val="50"/>
    <w:rsid w:val="00840ECF"/>
    <w:pPr>
      <w:spacing w:after="0" w:line="240" w:lineRule="auto"/>
    </w:pPr>
    <w:rPr>
      <w:color w:val="FFFFFF"/>
    </w:rPr>
    <w:tblPr>
      <w:tblStyleRowBandSize w:val="1"/>
      <w:tblStyleColBandSize w:val="1"/>
      <w:tblBorders>
        <w:top w:val="single" w:sz="24" w:space="0" w:color="8064A2"/>
        <w:left w:val="single" w:sz="24" w:space="0" w:color="8064A2"/>
        <w:bottom w:val="single" w:sz="24" w:space="0" w:color="8064A2"/>
        <w:right w:val="single" w:sz="24" w:space="0" w:color="8064A2"/>
      </w:tblBorders>
    </w:tblPr>
    <w:tcPr>
      <w:shd w:val="clear" w:color="auto" w:fill="8064A2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etabell5mrkuthevingsfarge51">
    <w:name w:val="Listetabell 5 mørk – uthevingsfarge 51"/>
    <w:basedOn w:val="Vanligtabell"/>
    <w:next w:val="Listetabell5mrkuthevingsfarge5"/>
    <w:uiPriority w:val="50"/>
    <w:rsid w:val="00840ECF"/>
    <w:pPr>
      <w:spacing w:after="0" w:line="240" w:lineRule="auto"/>
    </w:pPr>
    <w:rPr>
      <w:color w:val="FFFFFF"/>
    </w:rPr>
    <w:tblPr>
      <w:tblStyleRowBandSize w:val="1"/>
      <w:tblStyleColBandSize w:val="1"/>
      <w:tblBorders>
        <w:top w:val="single" w:sz="24" w:space="0" w:color="4BACC6"/>
        <w:left w:val="single" w:sz="24" w:space="0" w:color="4BACC6"/>
        <w:bottom w:val="single" w:sz="24" w:space="0" w:color="4BACC6"/>
        <w:right w:val="single" w:sz="24" w:space="0" w:color="4BACC6"/>
      </w:tblBorders>
    </w:tblPr>
    <w:tcPr>
      <w:shd w:val="clear" w:color="auto" w:fill="4BACC6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etabell5mrkuthevingsfarge61">
    <w:name w:val="Listetabell 5 mørk – uthevingsfarge 61"/>
    <w:basedOn w:val="Vanligtabell"/>
    <w:next w:val="Listetabell5mrkuthevingsfarge6"/>
    <w:uiPriority w:val="50"/>
    <w:rsid w:val="00840ECF"/>
    <w:pPr>
      <w:spacing w:after="0" w:line="240" w:lineRule="auto"/>
    </w:pPr>
    <w:rPr>
      <w:color w:val="FFFFFF"/>
    </w:rPr>
    <w:tblPr>
      <w:tblStyleRowBandSize w:val="1"/>
      <w:tblStyleColBandSize w:val="1"/>
      <w:tblBorders>
        <w:top w:val="single" w:sz="24" w:space="0" w:color="F79646"/>
        <w:left w:val="single" w:sz="24" w:space="0" w:color="F79646"/>
        <w:bottom w:val="single" w:sz="24" w:space="0" w:color="F79646"/>
        <w:right w:val="single" w:sz="24" w:space="0" w:color="F79646"/>
      </w:tblBorders>
    </w:tblPr>
    <w:tcPr>
      <w:shd w:val="clear" w:color="auto" w:fill="F79646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etabell6fargerik1">
    <w:name w:val="Listetabell 6 fargerik1"/>
    <w:basedOn w:val="Vanligtabell"/>
    <w:next w:val="Listetabell6fargerik"/>
    <w:uiPriority w:val="51"/>
    <w:rsid w:val="00840ECF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tabell6fargerikuthevingsfarge11">
    <w:name w:val="Listetabell 6 fargerik – uthevingsfarge 11"/>
    <w:basedOn w:val="Vanligtabell"/>
    <w:next w:val="Listetabell6fargerikuthevingsfarge1"/>
    <w:uiPriority w:val="51"/>
    <w:rsid w:val="00840ECF"/>
    <w:pPr>
      <w:spacing w:after="0" w:line="240" w:lineRule="auto"/>
    </w:pPr>
    <w:rPr>
      <w:color w:val="365F91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bCs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Listetabell6fargerikuthevingsfarge21">
    <w:name w:val="Listetabell 6 fargerik – uthevingsfarge 21"/>
    <w:basedOn w:val="Vanligtabell"/>
    <w:next w:val="Listetabell6fargerikuthevingsfarge2"/>
    <w:uiPriority w:val="51"/>
    <w:rsid w:val="00840ECF"/>
    <w:pPr>
      <w:spacing w:after="0" w:line="240" w:lineRule="auto"/>
    </w:pPr>
    <w:rPr>
      <w:color w:val="943634"/>
    </w:rPr>
    <w:tblPr>
      <w:tblStyleRowBandSize w:val="1"/>
      <w:tblStyleColBandSize w:val="1"/>
      <w:tblBorders>
        <w:top w:val="single" w:sz="4" w:space="0" w:color="C0504D"/>
        <w:bottom w:val="single" w:sz="4" w:space="0" w:color="C0504D"/>
      </w:tblBorders>
    </w:tblPr>
    <w:tblStylePr w:type="firstRow">
      <w:rPr>
        <w:b/>
        <w:bCs/>
      </w:rPr>
      <w:tblPr/>
      <w:tcPr>
        <w:tcBorders>
          <w:bottom w:val="single" w:sz="4" w:space="0" w:color="C0504D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table" w:customStyle="1" w:styleId="Listetabell6fargerikuthevingsfarge31">
    <w:name w:val="Listetabell 6 fargerik – uthevingsfarge 31"/>
    <w:basedOn w:val="Vanligtabell"/>
    <w:next w:val="Listetabell6fargerikuthevingsfarge3"/>
    <w:uiPriority w:val="51"/>
    <w:rsid w:val="00840ECF"/>
    <w:pPr>
      <w:spacing w:after="0" w:line="240" w:lineRule="auto"/>
    </w:pPr>
    <w:rPr>
      <w:color w:val="76923C"/>
    </w:rPr>
    <w:tblPr>
      <w:tblStyleRowBandSize w:val="1"/>
      <w:tblStyleColBandSize w:val="1"/>
      <w:tblBorders>
        <w:top w:val="single" w:sz="4" w:space="0" w:color="9BBB59"/>
        <w:bottom w:val="single" w:sz="4" w:space="0" w:color="9BBB59"/>
      </w:tblBorders>
    </w:tblPr>
    <w:tblStylePr w:type="firstRow">
      <w:rPr>
        <w:b/>
        <w:bCs/>
      </w:rPr>
      <w:tblPr/>
      <w:tcPr>
        <w:tcBorders>
          <w:bottom w:val="single" w:sz="4" w:space="0" w:color="9BBB59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Listetabell6fargerikuthevingsfarge41">
    <w:name w:val="Listetabell 6 fargerik – uthevingsfarge 41"/>
    <w:basedOn w:val="Vanligtabell"/>
    <w:next w:val="Listetabell6fargerikuthevingsfarge4"/>
    <w:uiPriority w:val="51"/>
    <w:rsid w:val="00840ECF"/>
    <w:pPr>
      <w:spacing w:after="0" w:line="240" w:lineRule="auto"/>
    </w:pPr>
    <w:rPr>
      <w:color w:val="5F497A"/>
    </w:rPr>
    <w:tblPr>
      <w:tblStyleRowBandSize w:val="1"/>
      <w:tblStyleColBandSize w:val="1"/>
      <w:tblBorders>
        <w:top w:val="single" w:sz="4" w:space="0" w:color="8064A2"/>
        <w:bottom w:val="single" w:sz="4" w:space="0" w:color="8064A2"/>
      </w:tblBorders>
    </w:tblPr>
    <w:tblStylePr w:type="firstRow">
      <w:rPr>
        <w:b/>
        <w:bCs/>
      </w:rPr>
      <w:tblPr/>
      <w:tcPr>
        <w:tcBorders>
          <w:bottom w:val="single" w:sz="4" w:space="0" w:color="8064A2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/>
      </w:tcPr>
    </w:tblStylePr>
    <w:tblStylePr w:type="band1Horz">
      <w:tblPr/>
      <w:tcPr>
        <w:shd w:val="clear" w:color="auto" w:fill="E5DFEC"/>
      </w:tcPr>
    </w:tblStylePr>
  </w:style>
  <w:style w:type="table" w:customStyle="1" w:styleId="Listetabell6fargerikuthevingsfarge51">
    <w:name w:val="Listetabell 6 fargerik – uthevingsfarge 51"/>
    <w:basedOn w:val="Vanligtabell"/>
    <w:next w:val="Listetabell6fargerikuthevingsfarge5"/>
    <w:uiPriority w:val="51"/>
    <w:rsid w:val="00840ECF"/>
    <w:pPr>
      <w:spacing w:after="0" w:line="240" w:lineRule="auto"/>
    </w:pPr>
    <w:rPr>
      <w:color w:val="31849B"/>
    </w:rPr>
    <w:tblPr>
      <w:tblStyleRowBandSize w:val="1"/>
      <w:tblStyleColBandSize w:val="1"/>
      <w:tblBorders>
        <w:top w:val="single" w:sz="4" w:space="0" w:color="4BACC6"/>
        <w:bottom w:val="single" w:sz="4" w:space="0" w:color="4BACC6"/>
      </w:tblBorders>
    </w:tblPr>
    <w:tblStylePr w:type="firstRow">
      <w:rPr>
        <w:b/>
        <w:bCs/>
      </w:rPr>
      <w:tblPr/>
      <w:tcPr>
        <w:tcBorders>
          <w:bottom w:val="single" w:sz="4" w:space="0" w:color="4BACC6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Listetabell6fargerikuthevingsfarge61">
    <w:name w:val="Listetabell 6 fargerik – uthevingsfarge 61"/>
    <w:basedOn w:val="Vanligtabell"/>
    <w:next w:val="Listetabell6fargerikuthevingsfarge6"/>
    <w:uiPriority w:val="51"/>
    <w:rsid w:val="00840ECF"/>
    <w:pPr>
      <w:spacing w:after="0" w:line="240" w:lineRule="auto"/>
    </w:pPr>
    <w:rPr>
      <w:color w:val="E36C0A"/>
    </w:rPr>
    <w:tblPr>
      <w:tblStyleRowBandSize w:val="1"/>
      <w:tblStyleColBandSize w:val="1"/>
      <w:tblBorders>
        <w:top w:val="single" w:sz="4" w:space="0" w:color="F79646"/>
        <w:bottom w:val="single" w:sz="4" w:space="0" w:color="F79646"/>
      </w:tblBorders>
    </w:tblPr>
    <w:tblStylePr w:type="firstRow">
      <w:rPr>
        <w:b/>
        <w:bCs/>
      </w:rPr>
      <w:tblPr/>
      <w:tcPr>
        <w:tcBorders>
          <w:bottom w:val="single" w:sz="4" w:space="0" w:color="F7964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Listetabell7fargerik1">
    <w:name w:val="Listetabell 7 fargerik1"/>
    <w:basedOn w:val="Vanligtabell"/>
    <w:next w:val="Listetabell7fargerik"/>
    <w:uiPriority w:val="52"/>
    <w:rsid w:val="00840ECF"/>
    <w:pPr>
      <w:spacing w:after="0" w:line="240" w:lineRule="auto"/>
    </w:pPr>
    <w:rPr>
      <w:color w:val="000000"/>
    </w:rPr>
    <w:tblPr>
      <w:tblStyleRowBandSize w:val="1"/>
      <w:tblStyleColBandSize w:val="1"/>
    </w:tblPr>
    <w:tblStylePr w:type="firstRow">
      <w:rPr>
        <w:rFonts w:ascii="Constantia" w:eastAsia="Times New Roman" w:hAnsi="Constantia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onstantia" w:eastAsia="Times New Roman" w:hAnsi="Constantia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onstantia" w:eastAsia="Times New Roman" w:hAnsi="Constantia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onstantia" w:eastAsia="Times New Roman" w:hAnsi="Constantia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etabell7fargerikuthevingsfarge11">
    <w:name w:val="Listetabell 7 fargerik – uthevingsfarge 11"/>
    <w:basedOn w:val="Vanligtabell"/>
    <w:next w:val="Listetabell7fargerikuthevingsfarge1"/>
    <w:uiPriority w:val="52"/>
    <w:rsid w:val="00840ECF"/>
    <w:pPr>
      <w:spacing w:after="0" w:line="240" w:lineRule="auto"/>
    </w:pPr>
    <w:rPr>
      <w:color w:val="365F91"/>
    </w:rPr>
    <w:tblPr>
      <w:tblStyleRowBandSize w:val="1"/>
      <w:tblStyleColBandSize w:val="1"/>
    </w:tblPr>
    <w:tblStylePr w:type="firstRow">
      <w:rPr>
        <w:rFonts w:ascii="Constantia" w:eastAsia="Times New Roman" w:hAnsi="Constantia" w:cs="Times New Roman"/>
        <w:i/>
        <w:iCs/>
        <w:sz w:val="26"/>
      </w:rPr>
      <w:tblPr/>
      <w:tcPr>
        <w:tcBorders>
          <w:bottom w:val="single" w:sz="4" w:space="0" w:color="4F81BD"/>
        </w:tcBorders>
        <w:shd w:val="clear" w:color="auto" w:fill="FFFFFF"/>
      </w:tcPr>
    </w:tblStylePr>
    <w:tblStylePr w:type="lastRow">
      <w:rPr>
        <w:rFonts w:ascii="Constantia" w:eastAsia="Times New Roman" w:hAnsi="Constantia" w:cs="Times New Roman"/>
        <w:i/>
        <w:iCs/>
        <w:sz w:val="26"/>
      </w:rPr>
      <w:tblPr/>
      <w:tcPr>
        <w:tcBorders>
          <w:top w:val="single" w:sz="4" w:space="0" w:color="4F81BD"/>
        </w:tcBorders>
        <w:shd w:val="clear" w:color="auto" w:fill="FFFFFF"/>
      </w:tcPr>
    </w:tblStylePr>
    <w:tblStylePr w:type="firstCol">
      <w:pPr>
        <w:jc w:val="right"/>
      </w:pPr>
      <w:rPr>
        <w:rFonts w:ascii="Constantia" w:eastAsia="Times New Roman" w:hAnsi="Constantia" w:cs="Times New Roman"/>
        <w:i/>
        <w:iCs/>
        <w:sz w:val="26"/>
      </w:rPr>
      <w:tblPr/>
      <w:tcPr>
        <w:tcBorders>
          <w:right w:val="single" w:sz="4" w:space="0" w:color="4F81BD"/>
        </w:tcBorders>
        <w:shd w:val="clear" w:color="auto" w:fill="FFFFFF"/>
      </w:tcPr>
    </w:tblStylePr>
    <w:tblStylePr w:type="lastCol">
      <w:rPr>
        <w:rFonts w:ascii="Constantia" w:eastAsia="Times New Roman" w:hAnsi="Constantia" w:cs="Times New Roman"/>
        <w:i/>
        <w:iCs/>
        <w:sz w:val="26"/>
      </w:rPr>
      <w:tblPr/>
      <w:tcPr>
        <w:tcBorders>
          <w:left w:val="single" w:sz="4" w:space="0" w:color="4F81BD"/>
        </w:tcBorders>
        <w:shd w:val="clear" w:color="auto" w:fill="FFFFFF"/>
      </w:tc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etabell7fargerikuthevingsfarge21">
    <w:name w:val="Listetabell 7 fargerik – uthevingsfarge 21"/>
    <w:basedOn w:val="Vanligtabell"/>
    <w:next w:val="Listetabell7fargerikuthevingsfarge2"/>
    <w:uiPriority w:val="52"/>
    <w:rsid w:val="00840ECF"/>
    <w:pPr>
      <w:spacing w:after="0" w:line="240" w:lineRule="auto"/>
    </w:pPr>
    <w:rPr>
      <w:color w:val="943634"/>
    </w:rPr>
    <w:tblPr>
      <w:tblStyleRowBandSize w:val="1"/>
      <w:tblStyleColBandSize w:val="1"/>
    </w:tblPr>
    <w:tblStylePr w:type="firstRow">
      <w:rPr>
        <w:rFonts w:ascii="Constantia" w:eastAsia="Times New Roman" w:hAnsi="Constantia" w:cs="Times New Roman"/>
        <w:i/>
        <w:iCs/>
        <w:sz w:val="26"/>
      </w:rPr>
      <w:tblPr/>
      <w:tcPr>
        <w:tcBorders>
          <w:bottom w:val="single" w:sz="4" w:space="0" w:color="C0504D"/>
        </w:tcBorders>
        <w:shd w:val="clear" w:color="auto" w:fill="FFFFFF"/>
      </w:tcPr>
    </w:tblStylePr>
    <w:tblStylePr w:type="lastRow">
      <w:rPr>
        <w:rFonts w:ascii="Constantia" w:eastAsia="Times New Roman" w:hAnsi="Constantia" w:cs="Times New Roman"/>
        <w:i/>
        <w:iCs/>
        <w:sz w:val="26"/>
      </w:rPr>
      <w:tblPr/>
      <w:tcPr>
        <w:tcBorders>
          <w:top w:val="single" w:sz="4" w:space="0" w:color="C0504D"/>
        </w:tcBorders>
        <w:shd w:val="clear" w:color="auto" w:fill="FFFFFF"/>
      </w:tcPr>
    </w:tblStylePr>
    <w:tblStylePr w:type="firstCol">
      <w:pPr>
        <w:jc w:val="right"/>
      </w:pPr>
      <w:rPr>
        <w:rFonts w:ascii="Constantia" w:eastAsia="Times New Roman" w:hAnsi="Constantia" w:cs="Times New Roman"/>
        <w:i/>
        <w:iCs/>
        <w:sz w:val="26"/>
      </w:rPr>
      <w:tblPr/>
      <w:tcPr>
        <w:tcBorders>
          <w:right w:val="single" w:sz="4" w:space="0" w:color="C0504D"/>
        </w:tcBorders>
        <w:shd w:val="clear" w:color="auto" w:fill="FFFFFF"/>
      </w:tcPr>
    </w:tblStylePr>
    <w:tblStylePr w:type="lastCol">
      <w:rPr>
        <w:rFonts w:ascii="Constantia" w:eastAsia="Times New Roman" w:hAnsi="Constantia" w:cs="Times New Roman"/>
        <w:i/>
        <w:iCs/>
        <w:sz w:val="26"/>
      </w:rPr>
      <w:tblPr/>
      <w:tcPr>
        <w:tcBorders>
          <w:left w:val="single" w:sz="4" w:space="0" w:color="C0504D"/>
        </w:tcBorders>
        <w:shd w:val="clear" w:color="auto" w:fill="FFFFFF"/>
      </w:tc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etabell7fargerikuthevingsfarge31">
    <w:name w:val="Listetabell 7 fargerik – uthevingsfarge 31"/>
    <w:basedOn w:val="Vanligtabell"/>
    <w:next w:val="Listetabell7fargerikuthevingsfarge3"/>
    <w:uiPriority w:val="52"/>
    <w:rsid w:val="00840ECF"/>
    <w:pPr>
      <w:spacing w:after="0" w:line="240" w:lineRule="auto"/>
    </w:pPr>
    <w:rPr>
      <w:color w:val="76923C"/>
    </w:rPr>
    <w:tblPr>
      <w:tblStyleRowBandSize w:val="1"/>
      <w:tblStyleColBandSize w:val="1"/>
    </w:tblPr>
    <w:tblStylePr w:type="firstRow">
      <w:rPr>
        <w:rFonts w:ascii="Constantia" w:eastAsia="Times New Roman" w:hAnsi="Constantia" w:cs="Times New Roman"/>
        <w:i/>
        <w:iCs/>
        <w:sz w:val="26"/>
      </w:rPr>
      <w:tblPr/>
      <w:tcPr>
        <w:tcBorders>
          <w:bottom w:val="single" w:sz="4" w:space="0" w:color="9BBB59"/>
        </w:tcBorders>
        <w:shd w:val="clear" w:color="auto" w:fill="FFFFFF"/>
      </w:tcPr>
    </w:tblStylePr>
    <w:tblStylePr w:type="lastRow">
      <w:rPr>
        <w:rFonts w:ascii="Constantia" w:eastAsia="Times New Roman" w:hAnsi="Constantia" w:cs="Times New Roman"/>
        <w:i/>
        <w:iCs/>
        <w:sz w:val="26"/>
      </w:rPr>
      <w:tblPr/>
      <w:tcPr>
        <w:tcBorders>
          <w:top w:val="single" w:sz="4" w:space="0" w:color="9BBB59"/>
        </w:tcBorders>
        <w:shd w:val="clear" w:color="auto" w:fill="FFFFFF"/>
      </w:tcPr>
    </w:tblStylePr>
    <w:tblStylePr w:type="firstCol">
      <w:pPr>
        <w:jc w:val="right"/>
      </w:pPr>
      <w:rPr>
        <w:rFonts w:ascii="Constantia" w:eastAsia="Times New Roman" w:hAnsi="Constantia" w:cs="Times New Roman"/>
        <w:i/>
        <w:iCs/>
        <w:sz w:val="26"/>
      </w:rPr>
      <w:tblPr/>
      <w:tcPr>
        <w:tcBorders>
          <w:right w:val="single" w:sz="4" w:space="0" w:color="9BBB59"/>
        </w:tcBorders>
        <w:shd w:val="clear" w:color="auto" w:fill="FFFFFF"/>
      </w:tcPr>
    </w:tblStylePr>
    <w:tblStylePr w:type="lastCol">
      <w:rPr>
        <w:rFonts w:ascii="Constantia" w:eastAsia="Times New Roman" w:hAnsi="Constantia" w:cs="Times New Roman"/>
        <w:i/>
        <w:iCs/>
        <w:sz w:val="26"/>
      </w:rPr>
      <w:tblPr/>
      <w:tcPr>
        <w:tcBorders>
          <w:left w:val="single" w:sz="4" w:space="0" w:color="9BBB59"/>
        </w:tcBorders>
        <w:shd w:val="clear" w:color="auto" w:fill="FFFFFF"/>
      </w:tc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etabell7fargerikuthevingsfarge41">
    <w:name w:val="Listetabell 7 fargerik – uthevingsfarge 41"/>
    <w:basedOn w:val="Vanligtabell"/>
    <w:next w:val="Listetabell7fargerikuthevingsfarge4"/>
    <w:uiPriority w:val="52"/>
    <w:rsid w:val="00840ECF"/>
    <w:pPr>
      <w:spacing w:after="0" w:line="240" w:lineRule="auto"/>
    </w:pPr>
    <w:rPr>
      <w:color w:val="5F497A"/>
    </w:rPr>
    <w:tblPr>
      <w:tblStyleRowBandSize w:val="1"/>
      <w:tblStyleColBandSize w:val="1"/>
    </w:tblPr>
    <w:tblStylePr w:type="firstRow">
      <w:rPr>
        <w:rFonts w:ascii="Constantia" w:eastAsia="Times New Roman" w:hAnsi="Constantia" w:cs="Times New Roman"/>
        <w:i/>
        <w:iCs/>
        <w:sz w:val="26"/>
      </w:rPr>
      <w:tblPr/>
      <w:tcPr>
        <w:tcBorders>
          <w:bottom w:val="single" w:sz="4" w:space="0" w:color="8064A2"/>
        </w:tcBorders>
        <w:shd w:val="clear" w:color="auto" w:fill="FFFFFF"/>
      </w:tcPr>
    </w:tblStylePr>
    <w:tblStylePr w:type="lastRow">
      <w:rPr>
        <w:rFonts w:ascii="Constantia" w:eastAsia="Times New Roman" w:hAnsi="Constantia" w:cs="Times New Roman"/>
        <w:i/>
        <w:iCs/>
        <w:sz w:val="26"/>
      </w:rPr>
      <w:tblPr/>
      <w:tcPr>
        <w:tcBorders>
          <w:top w:val="single" w:sz="4" w:space="0" w:color="8064A2"/>
        </w:tcBorders>
        <w:shd w:val="clear" w:color="auto" w:fill="FFFFFF"/>
      </w:tcPr>
    </w:tblStylePr>
    <w:tblStylePr w:type="firstCol">
      <w:pPr>
        <w:jc w:val="right"/>
      </w:pPr>
      <w:rPr>
        <w:rFonts w:ascii="Constantia" w:eastAsia="Times New Roman" w:hAnsi="Constantia" w:cs="Times New Roman"/>
        <w:i/>
        <w:iCs/>
        <w:sz w:val="26"/>
      </w:rPr>
      <w:tblPr/>
      <w:tcPr>
        <w:tcBorders>
          <w:right w:val="single" w:sz="4" w:space="0" w:color="8064A2"/>
        </w:tcBorders>
        <w:shd w:val="clear" w:color="auto" w:fill="FFFFFF"/>
      </w:tcPr>
    </w:tblStylePr>
    <w:tblStylePr w:type="lastCol">
      <w:rPr>
        <w:rFonts w:ascii="Constantia" w:eastAsia="Times New Roman" w:hAnsi="Constantia" w:cs="Times New Roman"/>
        <w:i/>
        <w:iCs/>
        <w:sz w:val="26"/>
      </w:rPr>
      <w:tblPr/>
      <w:tcPr>
        <w:tcBorders>
          <w:left w:val="single" w:sz="4" w:space="0" w:color="8064A2"/>
        </w:tcBorders>
        <w:shd w:val="clear" w:color="auto" w:fill="FFFFFF"/>
      </w:tcPr>
    </w:tblStylePr>
    <w:tblStylePr w:type="band1Vert">
      <w:tblPr/>
      <w:tcPr>
        <w:shd w:val="clear" w:color="auto" w:fill="E5DFEC"/>
      </w:tcPr>
    </w:tblStylePr>
    <w:tblStylePr w:type="band1Horz">
      <w:tblPr/>
      <w:tcPr>
        <w:shd w:val="clear" w:color="auto" w:fill="E5DFE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etabell7fargerikuthevingsfarge51">
    <w:name w:val="Listetabell 7 fargerik – uthevingsfarge 51"/>
    <w:basedOn w:val="Vanligtabell"/>
    <w:next w:val="Listetabell7fargerikuthevingsfarge5"/>
    <w:uiPriority w:val="52"/>
    <w:rsid w:val="00840ECF"/>
    <w:pPr>
      <w:spacing w:after="0" w:line="240" w:lineRule="auto"/>
    </w:pPr>
    <w:rPr>
      <w:color w:val="31849B"/>
    </w:rPr>
    <w:tblPr>
      <w:tblStyleRowBandSize w:val="1"/>
      <w:tblStyleColBandSize w:val="1"/>
    </w:tblPr>
    <w:tblStylePr w:type="firstRow">
      <w:rPr>
        <w:rFonts w:ascii="Constantia" w:eastAsia="Times New Roman" w:hAnsi="Constantia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Constantia" w:eastAsia="Times New Roman" w:hAnsi="Constantia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Constantia" w:eastAsia="Times New Roman" w:hAnsi="Constantia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Constantia" w:eastAsia="Times New Roman" w:hAnsi="Constantia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etabell7fargerikuthevingsfarge61">
    <w:name w:val="Listetabell 7 fargerik – uthevingsfarge 61"/>
    <w:basedOn w:val="Vanligtabell"/>
    <w:next w:val="Listetabell7fargerikuthevingsfarge6"/>
    <w:uiPriority w:val="52"/>
    <w:rsid w:val="00840ECF"/>
    <w:pPr>
      <w:spacing w:after="0" w:line="240" w:lineRule="auto"/>
    </w:pPr>
    <w:rPr>
      <w:color w:val="E36C0A"/>
    </w:rPr>
    <w:tblPr>
      <w:tblStyleRowBandSize w:val="1"/>
      <w:tblStyleColBandSize w:val="1"/>
    </w:tblPr>
    <w:tblStylePr w:type="firstRow">
      <w:rPr>
        <w:rFonts w:ascii="Constantia" w:eastAsia="Times New Roman" w:hAnsi="Constantia" w:cs="Times New Roman"/>
        <w:i/>
        <w:iCs/>
        <w:sz w:val="26"/>
      </w:rPr>
      <w:tblPr/>
      <w:tcPr>
        <w:tcBorders>
          <w:bottom w:val="single" w:sz="4" w:space="0" w:color="F79646"/>
        </w:tcBorders>
        <w:shd w:val="clear" w:color="auto" w:fill="FFFFFF"/>
      </w:tcPr>
    </w:tblStylePr>
    <w:tblStylePr w:type="lastRow">
      <w:rPr>
        <w:rFonts w:ascii="Constantia" w:eastAsia="Times New Roman" w:hAnsi="Constantia" w:cs="Times New Roman"/>
        <w:i/>
        <w:iCs/>
        <w:sz w:val="26"/>
      </w:rPr>
      <w:tblPr/>
      <w:tcPr>
        <w:tcBorders>
          <w:top w:val="single" w:sz="4" w:space="0" w:color="F79646"/>
        </w:tcBorders>
        <w:shd w:val="clear" w:color="auto" w:fill="FFFFFF"/>
      </w:tcPr>
    </w:tblStylePr>
    <w:tblStylePr w:type="firstCol">
      <w:pPr>
        <w:jc w:val="right"/>
      </w:pPr>
      <w:rPr>
        <w:rFonts w:ascii="Constantia" w:eastAsia="Times New Roman" w:hAnsi="Constantia" w:cs="Times New Roman"/>
        <w:i/>
        <w:iCs/>
        <w:sz w:val="26"/>
      </w:rPr>
      <w:tblPr/>
      <w:tcPr>
        <w:tcBorders>
          <w:right w:val="single" w:sz="4" w:space="0" w:color="F79646"/>
        </w:tcBorders>
        <w:shd w:val="clear" w:color="auto" w:fill="FFFFFF"/>
      </w:tcPr>
    </w:tblStylePr>
    <w:tblStylePr w:type="lastCol">
      <w:rPr>
        <w:rFonts w:ascii="Constantia" w:eastAsia="Times New Roman" w:hAnsi="Constantia" w:cs="Times New Roman"/>
        <w:i/>
        <w:iCs/>
        <w:sz w:val="26"/>
      </w:rPr>
      <w:tblPr/>
      <w:tcPr>
        <w:tcBorders>
          <w:left w:val="single" w:sz="4" w:space="0" w:color="F79646"/>
        </w:tcBorders>
        <w:shd w:val="clear" w:color="auto" w:fill="FFFFFF"/>
      </w:tc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ysliste1">
    <w:name w:val="Lys liste1"/>
    <w:basedOn w:val="Vanligtabell"/>
    <w:next w:val="Lysliste"/>
    <w:uiPriority w:val="61"/>
    <w:semiHidden/>
    <w:unhideWhenUsed/>
    <w:rsid w:val="00840ECF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yslisteuthevingsfarge11">
    <w:name w:val="Lys liste – uthevingsfarge 11"/>
    <w:basedOn w:val="Vanligtabell"/>
    <w:next w:val="Lyslisteuthevingsfarge1"/>
    <w:uiPriority w:val="61"/>
    <w:semiHidden/>
    <w:unhideWhenUsed/>
    <w:rsid w:val="00840ECF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yslisteuthevingsfarge21">
    <w:name w:val="Lys liste – uthevingsfarge 21"/>
    <w:basedOn w:val="Vanligtabell"/>
    <w:next w:val="Lyslisteuthevingsfarge2"/>
    <w:uiPriority w:val="61"/>
    <w:semiHidden/>
    <w:unhideWhenUsed/>
    <w:rsid w:val="00840ECF"/>
    <w:pPr>
      <w:spacing w:after="0" w:line="240" w:lineRule="auto"/>
    </w:p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yslisteuthevingsfarge31">
    <w:name w:val="Lys liste – uthevingsfarge 31"/>
    <w:basedOn w:val="Vanligtabell"/>
    <w:next w:val="Lyslisteuthevingsfarge3"/>
    <w:uiPriority w:val="61"/>
    <w:semiHidden/>
    <w:unhideWhenUsed/>
    <w:rsid w:val="00840ECF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yslisteuthevingsfarge41">
    <w:name w:val="Lys liste – uthevingsfarge 41"/>
    <w:basedOn w:val="Vanligtabell"/>
    <w:next w:val="Lyslisteuthevingsfarge4"/>
    <w:uiPriority w:val="61"/>
    <w:semiHidden/>
    <w:unhideWhenUsed/>
    <w:rsid w:val="00840ECF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yslisteuthevingsfarge51">
    <w:name w:val="Lys liste – uthevingsfarge 51"/>
    <w:basedOn w:val="Vanligtabell"/>
    <w:next w:val="Lyslisteuthevingsfarge5"/>
    <w:uiPriority w:val="61"/>
    <w:semiHidden/>
    <w:unhideWhenUsed/>
    <w:rsid w:val="00840ECF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yslisteuthevingsfarge61">
    <w:name w:val="Lys liste – uthevingsfarge 61"/>
    <w:basedOn w:val="Vanligtabell"/>
    <w:next w:val="Lyslisteuthevingsfarge6"/>
    <w:uiPriority w:val="61"/>
    <w:semiHidden/>
    <w:unhideWhenUsed/>
    <w:rsid w:val="00840ECF"/>
    <w:pPr>
      <w:spacing w:after="0" w:line="240" w:lineRule="auto"/>
    </w:p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ysskyggelegging1">
    <w:name w:val="Lys skyggelegging1"/>
    <w:basedOn w:val="Vanligtabell"/>
    <w:next w:val="Lysskyggelegging"/>
    <w:uiPriority w:val="60"/>
    <w:semiHidden/>
    <w:unhideWhenUsed/>
    <w:rsid w:val="00840ECF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ysskyggelegginguthevingsfarge11">
    <w:name w:val="Lys skyggelegging – uthevingsfarge 11"/>
    <w:basedOn w:val="Vanligtabell"/>
    <w:next w:val="Lysskyggelegginguthevingsfarge1"/>
    <w:uiPriority w:val="60"/>
    <w:semiHidden/>
    <w:unhideWhenUsed/>
    <w:rsid w:val="00840ECF"/>
    <w:pPr>
      <w:spacing w:after="0" w:line="240" w:lineRule="auto"/>
    </w:pPr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ysskyggelegginguthevingsfarge21">
    <w:name w:val="Lys skyggelegging – uthevingsfarge 21"/>
    <w:basedOn w:val="Vanligtabell"/>
    <w:next w:val="Lysskyggelegginguthevingsfarge2"/>
    <w:uiPriority w:val="60"/>
    <w:semiHidden/>
    <w:unhideWhenUsed/>
    <w:rsid w:val="00840ECF"/>
    <w:pPr>
      <w:spacing w:after="0" w:line="240" w:lineRule="auto"/>
    </w:pPr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ysskyggelegginguthevingsfarge31">
    <w:name w:val="Lys skyggelegging – uthevingsfarge 31"/>
    <w:basedOn w:val="Vanligtabell"/>
    <w:next w:val="Lysskyggelegginguthevingsfarge3"/>
    <w:uiPriority w:val="60"/>
    <w:semiHidden/>
    <w:unhideWhenUsed/>
    <w:rsid w:val="00840ECF"/>
    <w:pPr>
      <w:spacing w:after="0" w:line="240" w:lineRule="auto"/>
    </w:pPr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ysskyggelegginguthevingsfarge41">
    <w:name w:val="Lys skyggelegging – uthevingsfarge 41"/>
    <w:basedOn w:val="Vanligtabell"/>
    <w:next w:val="Lysskyggelegginguthevingsfarge4"/>
    <w:uiPriority w:val="60"/>
    <w:semiHidden/>
    <w:unhideWhenUsed/>
    <w:rsid w:val="00840ECF"/>
    <w:pPr>
      <w:spacing w:after="0" w:line="240" w:lineRule="auto"/>
    </w:pPr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ysskyggelegginguthevingsfarge51">
    <w:name w:val="Lys skyggelegging – uthevingsfarge 51"/>
    <w:basedOn w:val="Vanligtabell"/>
    <w:next w:val="Lysskyggelegginguthevingsfarge5"/>
    <w:uiPriority w:val="60"/>
    <w:semiHidden/>
    <w:unhideWhenUsed/>
    <w:rsid w:val="00840ECF"/>
    <w:pPr>
      <w:spacing w:after="0" w:line="240" w:lineRule="auto"/>
    </w:pPr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ysskyggelegginguthevingsfarge61">
    <w:name w:val="Lys skyggelegging – uthevingsfarge 61"/>
    <w:basedOn w:val="Vanligtabell"/>
    <w:next w:val="Lysskyggelegginguthevingsfarge6"/>
    <w:uiPriority w:val="60"/>
    <w:semiHidden/>
    <w:unhideWhenUsed/>
    <w:rsid w:val="00840ECF"/>
    <w:pPr>
      <w:spacing w:after="0" w:line="240" w:lineRule="auto"/>
    </w:pPr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ystrutenett1">
    <w:name w:val="Lyst rutenett1"/>
    <w:basedOn w:val="Vanligtabell"/>
    <w:next w:val="Lystrutenett"/>
    <w:uiPriority w:val="62"/>
    <w:semiHidden/>
    <w:unhideWhenUsed/>
    <w:rsid w:val="00840ECF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onstantia" w:eastAsia="Times New Roman" w:hAnsi="Constant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onstantia" w:eastAsia="Times New Roman" w:hAnsi="Constant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onstantia" w:eastAsia="Times New Roman" w:hAnsi="Constantia" w:cs="Times New Roman"/>
        <w:b/>
        <w:bCs/>
      </w:rPr>
    </w:tblStylePr>
    <w:tblStylePr w:type="lastCol">
      <w:rPr>
        <w:rFonts w:ascii="Constantia" w:eastAsia="Times New Roman" w:hAnsi="Constant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ystrutenettuthevingsfarge11">
    <w:name w:val="Lyst rutenett – uthevingsfarge 11"/>
    <w:basedOn w:val="Vanligtabell"/>
    <w:next w:val="Lystrutenettuthevingsfarge1"/>
    <w:uiPriority w:val="62"/>
    <w:semiHidden/>
    <w:unhideWhenUsed/>
    <w:rsid w:val="00840ECF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onstantia" w:eastAsia="Times New Roman" w:hAnsi="Constant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onstantia" w:eastAsia="Times New Roman" w:hAnsi="Constant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onstantia" w:eastAsia="Times New Roman" w:hAnsi="Constantia" w:cs="Times New Roman"/>
        <w:b/>
        <w:bCs/>
      </w:rPr>
    </w:tblStylePr>
    <w:tblStylePr w:type="lastCol">
      <w:rPr>
        <w:rFonts w:ascii="Constantia" w:eastAsia="Times New Roman" w:hAnsi="Constant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ystrutenettuthevingsfarge21">
    <w:name w:val="Lyst rutenett – uthevingsfarge 21"/>
    <w:basedOn w:val="Vanligtabell"/>
    <w:next w:val="Lystrutenettuthevingsfarge2"/>
    <w:uiPriority w:val="62"/>
    <w:semiHidden/>
    <w:unhideWhenUsed/>
    <w:rsid w:val="00840ECF"/>
    <w:pPr>
      <w:spacing w:after="0" w:line="240" w:lineRule="auto"/>
    </w:p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onstantia" w:eastAsia="Times New Roman" w:hAnsi="Constant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onstantia" w:eastAsia="Times New Roman" w:hAnsi="Constant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onstantia" w:eastAsia="Times New Roman" w:hAnsi="Constantia" w:cs="Times New Roman"/>
        <w:b/>
        <w:bCs/>
      </w:rPr>
    </w:tblStylePr>
    <w:tblStylePr w:type="lastCol">
      <w:rPr>
        <w:rFonts w:ascii="Constantia" w:eastAsia="Times New Roman" w:hAnsi="Constant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ystrutenettuthevingsfarge31">
    <w:name w:val="Lyst rutenett – uthevingsfarge 31"/>
    <w:basedOn w:val="Vanligtabell"/>
    <w:next w:val="Lystrutenettuthevingsfarge3"/>
    <w:uiPriority w:val="62"/>
    <w:semiHidden/>
    <w:unhideWhenUsed/>
    <w:rsid w:val="00840ECF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onstantia" w:eastAsia="Times New Roman" w:hAnsi="Constant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onstantia" w:eastAsia="Times New Roman" w:hAnsi="Constant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onstantia" w:eastAsia="Times New Roman" w:hAnsi="Constantia" w:cs="Times New Roman"/>
        <w:b/>
        <w:bCs/>
      </w:rPr>
    </w:tblStylePr>
    <w:tblStylePr w:type="lastCol">
      <w:rPr>
        <w:rFonts w:ascii="Constantia" w:eastAsia="Times New Roman" w:hAnsi="Constant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ystrutenettuthevingsfarge41">
    <w:name w:val="Lyst rutenett – uthevingsfarge 41"/>
    <w:basedOn w:val="Vanligtabell"/>
    <w:next w:val="Lystrutenettuthevingsfarge4"/>
    <w:uiPriority w:val="62"/>
    <w:semiHidden/>
    <w:unhideWhenUsed/>
    <w:rsid w:val="00840ECF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onstantia" w:eastAsia="Times New Roman" w:hAnsi="Constant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onstantia" w:eastAsia="Times New Roman" w:hAnsi="Constant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onstantia" w:eastAsia="Times New Roman" w:hAnsi="Constantia" w:cs="Times New Roman"/>
        <w:b/>
        <w:bCs/>
      </w:rPr>
    </w:tblStylePr>
    <w:tblStylePr w:type="lastCol">
      <w:rPr>
        <w:rFonts w:ascii="Constantia" w:eastAsia="Times New Roman" w:hAnsi="Constant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ystrutenettuthevingsfarge51">
    <w:name w:val="Lyst rutenett – uthevingsfarge 51"/>
    <w:basedOn w:val="Vanligtabell"/>
    <w:next w:val="Lystrutenettuthevingsfarge5"/>
    <w:uiPriority w:val="62"/>
    <w:semiHidden/>
    <w:unhideWhenUsed/>
    <w:rsid w:val="00840ECF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onstantia" w:eastAsia="Times New Roman" w:hAnsi="Constant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onstantia" w:eastAsia="Times New Roman" w:hAnsi="Constant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onstantia" w:eastAsia="Times New Roman" w:hAnsi="Constantia" w:cs="Times New Roman"/>
        <w:b/>
        <w:bCs/>
      </w:rPr>
    </w:tblStylePr>
    <w:tblStylePr w:type="lastCol">
      <w:rPr>
        <w:rFonts w:ascii="Constantia" w:eastAsia="Times New Roman" w:hAnsi="Constant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ystrutenettuthevingsfarge61">
    <w:name w:val="Lyst rutenett – uthevingsfarge 61"/>
    <w:basedOn w:val="Vanligtabell"/>
    <w:next w:val="Lystrutenettuthevingsfarge6"/>
    <w:uiPriority w:val="62"/>
    <w:semiHidden/>
    <w:unhideWhenUsed/>
    <w:rsid w:val="00840ECF"/>
    <w:pPr>
      <w:spacing w:after="0" w:line="240" w:lineRule="auto"/>
    </w:p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onstantia" w:eastAsia="Times New Roman" w:hAnsi="Constant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onstantia" w:eastAsia="Times New Roman" w:hAnsi="Constant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onstantia" w:eastAsia="Times New Roman" w:hAnsi="Constantia" w:cs="Times New Roman"/>
        <w:b/>
        <w:bCs/>
      </w:rPr>
    </w:tblStylePr>
    <w:tblStylePr w:type="lastCol">
      <w:rPr>
        <w:rFonts w:ascii="Constantia" w:eastAsia="Times New Roman" w:hAnsi="Constant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paragraph" w:customStyle="1" w:styleId="Meldingshode1">
    <w:name w:val="Meldingshode1"/>
    <w:basedOn w:val="Normal"/>
    <w:next w:val="Meldingshode"/>
    <w:uiPriority w:val="99"/>
    <w:semiHidden/>
    <w:unhideWhenUsed/>
    <w:rsid w:val="00840EC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kern w:val="2"/>
      <w14:ligatures w14:val="standardContextual"/>
    </w:rPr>
  </w:style>
  <w:style w:type="table" w:customStyle="1" w:styleId="Middelsliste11">
    <w:name w:val="Middels liste 11"/>
    <w:basedOn w:val="Vanligtabell"/>
    <w:next w:val="Middelsliste1"/>
    <w:uiPriority w:val="65"/>
    <w:semiHidden/>
    <w:unhideWhenUsed/>
    <w:rsid w:val="00840ECF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onstantia" w:eastAsia="Times New Roman" w:hAnsi="Constant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iddelsliste1uthevingsfarge11">
    <w:name w:val="Middels liste 1 – uthevingsfarge 11"/>
    <w:basedOn w:val="Vanligtabell"/>
    <w:next w:val="Middelsliste1uthevingsfarge1"/>
    <w:uiPriority w:val="65"/>
    <w:semiHidden/>
    <w:unhideWhenUsed/>
    <w:rsid w:val="00840ECF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onstantia" w:eastAsia="Times New Roman" w:hAnsi="Constant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Middelsliste1uthevingsfarge21">
    <w:name w:val="Middels liste 1 – uthevingsfarge 21"/>
    <w:basedOn w:val="Vanligtabell"/>
    <w:next w:val="Middelsliste1uthevingsfarge2"/>
    <w:uiPriority w:val="65"/>
    <w:semiHidden/>
    <w:unhideWhenUsed/>
    <w:rsid w:val="00840ECF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onstantia" w:eastAsia="Times New Roman" w:hAnsi="Constantia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Middelsliste1uthevingsfarge31">
    <w:name w:val="Middels liste 1 – uthevingsfarge 31"/>
    <w:basedOn w:val="Vanligtabell"/>
    <w:next w:val="Middelsliste1uthevingsfarge3"/>
    <w:uiPriority w:val="65"/>
    <w:semiHidden/>
    <w:unhideWhenUsed/>
    <w:rsid w:val="00840ECF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onstantia" w:eastAsia="Times New Roman" w:hAnsi="Constantia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Middelsliste1uthevingsfarge41">
    <w:name w:val="Middels liste 1 – uthevingsfarge 41"/>
    <w:basedOn w:val="Vanligtabell"/>
    <w:next w:val="Middelsliste1uthevingsfarge4"/>
    <w:uiPriority w:val="65"/>
    <w:semiHidden/>
    <w:unhideWhenUsed/>
    <w:rsid w:val="00840ECF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onstantia" w:eastAsia="Times New Roman" w:hAnsi="Constantia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Middelsliste1uthevingsfarge51">
    <w:name w:val="Middels liste 1 – uthevingsfarge 51"/>
    <w:basedOn w:val="Vanligtabell"/>
    <w:next w:val="Middelsliste1uthevingsfarge5"/>
    <w:uiPriority w:val="65"/>
    <w:semiHidden/>
    <w:unhideWhenUsed/>
    <w:rsid w:val="00840ECF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onstantia" w:eastAsia="Times New Roman" w:hAnsi="Constantia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Middelsliste1uthevingsfarge61">
    <w:name w:val="Middels liste 1 – uthevingsfarge 61"/>
    <w:basedOn w:val="Vanligtabell"/>
    <w:next w:val="Middelsliste1uthevingsfarge6"/>
    <w:uiPriority w:val="65"/>
    <w:semiHidden/>
    <w:unhideWhenUsed/>
    <w:rsid w:val="00840ECF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onstantia" w:eastAsia="Times New Roman" w:hAnsi="Constantia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Middelsliste21">
    <w:name w:val="Middels liste 21"/>
    <w:basedOn w:val="Vanligtabell"/>
    <w:next w:val="Middelsliste2"/>
    <w:uiPriority w:val="66"/>
    <w:semiHidden/>
    <w:unhideWhenUsed/>
    <w:rsid w:val="00840ECF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iddelsliste2uthevingsfarge11">
    <w:name w:val="Middels liste 2 – uthevingsfarge 11"/>
    <w:basedOn w:val="Vanligtabell"/>
    <w:next w:val="Middelsliste2uthevingsfarge1"/>
    <w:uiPriority w:val="66"/>
    <w:semiHidden/>
    <w:unhideWhenUsed/>
    <w:rsid w:val="00840ECF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iddelsliste2uthevingsfarge21">
    <w:name w:val="Middels liste 2 – uthevingsfarge 21"/>
    <w:basedOn w:val="Vanligtabell"/>
    <w:next w:val="Middelsliste2uthevingsfarge2"/>
    <w:uiPriority w:val="66"/>
    <w:semiHidden/>
    <w:unhideWhenUsed/>
    <w:rsid w:val="00840ECF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iddelsliste2uthevingsfarge31">
    <w:name w:val="Middels liste 2 – uthevingsfarge 31"/>
    <w:basedOn w:val="Vanligtabell"/>
    <w:next w:val="Middelsliste2uthevingsfarge3"/>
    <w:uiPriority w:val="66"/>
    <w:semiHidden/>
    <w:unhideWhenUsed/>
    <w:rsid w:val="00840ECF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iddelsliste2uthevingsfarge41">
    <w:name w:val="Middels liste 2 – uthevingsfarge 41"/>
    <w:basedOn w:val="Vanligtabell"/>
    <w:next w:val="Middelsliste2uthevingsfarge4"/>
    <w:uiPriority w:val="66"/>
    <w:semiHidden/>
    <w:unhideWhenUsed/>
    <w:rsid w:val="00840ECF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iddelsliste2uthevingsfarge51">
    <w:name w:val="Middels liste 2 – uthevingsfarge 51"/>
    <w:basedOn w:val="Vanligtabell"/>
    <w:next w:val="Middelsliste2uthevingsfarge5"/>
    <w:uiPriority w:val="66"/>
    <w:semiHidden/>
    <w:unhideWhenUsed/>
    <w:rsid w:val="00840ECF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iddelsliste2uthevingsfarge61">
    <w:name w:val="Middels liste 2 – uthevingsfarge 61"/>
    <w:basedOn w:val="Vanligtabell"/>
    <w:next w:val="Middelsliste2uthevingsfarge6"/>
    <w:uiPriority w:val="66"/>
    <w:semiHidden/>
    <w:unhideWhenUsed/>
    <w:rsid w:val="00840ECF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iddelsrutenett11">
    <w:name w:val="Middels rutenett 11"/>
    <w:basedOn w:val="Vanligtabell"/>
    <w:next w:val="Middelsrutenett1"/>
    <w:uiPriority w:val="67"/>
    <w:semiHidden/>
    <w:unhideWhenUsed/>
    <w:rsid w:val="00840ECF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iddelsrutenett1uthevingsfarge11">
    <w:name w:val="Middels rutenett 1 – uthevingsfarge 11"/>
    <w:basedOn w:val="Vanligtabell"/>
    <w:next w:val="Middelsrutenett1uthevingsfarge1"/>
    <w:uiPriority w:val="67"/>
    <w:semiHidden/>
    <w:unhideWhenUsed/>
    <w:rsid w:val="00840ECF"/>
    <w:pPr>
      <w:spacing w:after="0" w:line="240" w:lineRule="auto"/>
    </w:p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iddelsrutenett1uthevingsfarge21">
    <w:name w:val="Middels rutenett 1 – uthevingsfarge 21"/>
    <w:basedOn w:val="Vanligtabell"/>
    <w:next w:val="Middelsrutenett1uthevingsfarge2"/>
    <w:uiPriority w:val="67"/>
    <w:semiHidden/>
    <w:unhideWhenUsed/>
    <w:rsid w:val="00840ECF"/>
    <w:pPr>
      <w:spacing w:after="0" w:line="240" w:lineRule="auto"/>
    </w:p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Middelsrutenett1uthevingsfarge31">
    <w:name w:val="Middels rutenett 1 – uthevingsfarge 31"/>
    <w:basedOn w:val="Vanligtabell"/>
    <w:next w:val="Middelsrutenett1uthevingsfarge3"/>
    <w:uiPriority w:val="67"/>
    <w:semiHidden/>
    <w:unhideWhenUsed/>
    <w:rsid w:val="00840ECF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iddelsrutenett1uthevingsfarge41">
    <w:name w:val="Middels rutenett 1 – uthevingsfarge 41"/>
    <w:basedOn w:val="Vanligtabell"/>
    <w:next w:val="Middelsrutenett1uthevingsfarge4"/>
    <w:uiPriority w:val="67"/>
    <w:semiHidden/>
    <w:unhideWhenUsed/>
    <w:rsid w:val="00840ECF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Middelsrutenett1uthevingsfarge51">
    <w:name w:val="Middels rutenett 1 – uthevingsfarge 51"/>
    <w:basedOn w:val="Vanligtabell"/>
    <w:next w:val="Middelsrutenett1uthevingsfarge5"/>
    <w:uiPriority w:val="67"/>
    <w:semiHidden/>
    <w:unhideWhenUsed/>
    <w:rsid w:val="00840ECF"/>
    <w:pPr>
      <w:spacing w:after="0" w:line="240" w:lineRule="auto"/>
    </w:p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iddelsrutenett1uthevingsfarge61">
    <w:name w:val="Middels rutenett 1 – uthevingsfarge 61"/>
    <w:basedOn w:val="Vanligtabell"/>
    <w:next w:val="Middelsrutenett1uthevingsfarge6"/>
    <w:uiPriority w:val="67"/>
    <w:semiHidden/>
    <w:unhideWhenUsed/>
    <w:rsid w:val="00840ECF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Middelsrutenett21">
    <w:name w:val="Middels rutenett 21"/>
    <w:basedOn w:val="Vanligtabell"/>
    <w:next w:val="Middelsrutenett2"/>
    <w:uiPriority w:val="68"/>
    <w:semiHidden/>
    <w:unhideWhenUsed/>
    <w:rsid w:val="00840ECF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iddelsrutenett2uthevingsfarge11">
    <w:name w:val="Middels rutenett 2 – uthevingsfarge 11"/>
    <w:basedOn w:val="Vanligtabell"/>
    <w:next w:val="Middelsrutenett2uthevingsfarge1"/>
    <w:uiPriority w:val="68"/>
    <w:semiHidden/>
    <w:unhideWhenUsed/>
    <w:rsid w:val="00840ECF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Middelsrutenett2uthevingsfarge21">
    <w:name w:val="Middels rutenett 2 – uthevingsfarge 21"/>
    <w:basedOn w:val="Vanligtabell"/>
    <w:next w:val="Middelsrutenett2uthevingsfarge2"/>
    <w:uiPriority w:val="68"/>
    <w:semiHidden/>
    <w:unhideWhenUsed/>
    <w:rsid w:val="00840ECF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Middelsrutenett2uthevingsfarge31">
    <w:name w:val="Middels rutenett 2 – uthevingsfarge 31"/>
    <w:basedOn w:val="Vanligtabell"/>
    <w:next w:val="Middelsrutenett2uthevingsfarge3"/>
    <w:uiPriority w:val="68"/>
    <w:semiHidden/>
    <w:unhideWhenUsed/>
    <w:rsid w:val="00840ECF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Middelsrutenett2uthevingsfarge41">
    <w:name w:val="Middels rutenett 2 – uthevingsfarge 41"/>
    <w:basedOn w:val="Vanligtabell"/>
    <w:next w:val="Middelsrutenett2uthevingsfarge4"/>
    <w:uiPriority w:val="68"/>
    <w:semiHidden/>
    <w:unhideWhenUsed/>
    <w:rsid w:val="00840ECF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iddelsrutenett2uthevingsfarge51">
    <w:name w:val="Middels rutenett 2 – uthevingsfarge 51"/>
    <w:basedOn w:val="Vanligtabell"/>
    <w:next w:val="Middelsrutenett2uthevingsfarge5"/>
    <w:uiPriority w:val="68"/>
    <w:semiHidden/>
    <w:unhideWhenUsed/>
    <w:rsid w:val="00840ECF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iddelsrutenett2uthevingsfarge61">
    <w:name w:val="Middels rutenett 2 – uthevingsfarge 61"/>
    <w:basedOn w:val="Vanligtabell"/>
    <w:next w:val="Middelsrutenett2uthevingsfarge6"/>
    <w:uiPriority w:val="68"/>
    <w:semiHidden/>
    <w:unhideWhenUsed/>
    <w:rsid w:val="00840ECF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Middelsrutenett31">
    <w:name w:val="Middels rutenett 31"/>
    <w:basedOn w:val="Vanligtabell"/>
    <w:next w:val="Middelsrutenett3"/>
    <w:uiPriority w:val="69"/>
    <w:semiHidden/>
    <w:unhideWhenUsed/>
    <w:rsid w:val="00840ECF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iddelsrutenett3uthevingsfarge11">
    <w:name w:val="Middels rutenett 3 – uthevingsfarge 11"/>
    <w:basedOn w:val="Vanligtabell"/>
    <w:next w:val="Middelsrutenett3uthevingsfarge1"/>
    <w:uiPriority w:val="69"/>
    <w:semiHidden/>
    <w:unhideWhenUsed/>
    <w:rsid w:val="00840ECF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iddelsrutenett3uthevingsfarge21">
    <w:name w:val="Middels rutenett 3 – uthevingsfarge 21"/>
    <w:basedOn w:val="Vanligtabell"/>
    <w:next w:val="Middelsrutenett3uthevingsfarge2"/>
    <w:uiPriority w:val="69"/>
    <w:semiHidden/>
    <w:unhideWhenUsed/>
    <w:rsid w:val="00840ECF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Middelsrutenett3uthevingsfarge31">
    <w:name w:val="Middels rutenett 3 – uthevingsfarge 31"/>
    <w:basedOn w:val="Vanligtabell"/>
    <w:next w:val="Middelsrutenett3uthevingsfarge3"/>
    <w:uiPriority w:val="69"/>
    <w:semiHidden/>
    <w:unhideWhenUsed/>
    <w:rsid w:val="00840ECF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Middelsrutenett3uthevingsfarge41">
    <w:name w:val="Middels rutenett 3 – uthevingsfarge 41"/>
    <w:basedOn w:val="Vanligtabell"/>
    <w:next w:val="Middelsrutenett3uthevingsfarge4"/>
    <w:uiPriority w:val="69"/>
    <w:semiHidden/>
    <w:unhideWhenUsed/>
    <w:rsid w:val="00840ECF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Middelsrutenett3uthevingsfarge51">
    <w:name w:val="Middels rutenett 3 – uthevingsfarge 51"/>
    <w:basedOn w:val="Vanligtabell"/>
    <w:next w:val="Middelsrutenett3uthevingsfarge5"/>
    <w:uiPriority w:val="69"/>
    <w:semiHidden/>
    <w:unhideWhenUsed/>
    <w:rsid w:val="00840ECF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Middelsrutenett3uthevingsfarge61">
    <w:name w:val="Middels rutenett 3 – uthevingsfarge 61"/>
    <w:basedOn w:val="Vanligtabell"/>
    <w:next w:val="Middelsrutenett3uthevingsfarge6"/>
    <w:uiPriority w:val="69"/>
    <w:semiHidden/>
    <w:unhideWhenUsed/>
    <w:rsid w:val="00840ECF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Middelsskyggelegging11">
    <w:name w:val="Middels skyggelegging 11"/>
    <w:basedOn w:val="Vanligtabell"/>
    <w:next w:val="Middelsskyggelegging1"/>
    <w:uiPriority w:val="63"/>
    <w:semiHidden/>
    <w:unhideWhenUsed/>
    <w:rsid w:val="00840ECF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iddelsskyggelegging1uthevingsfarge11">
    <w:name w:val="Middels skyggelegging 1 – uthevingsfarge 11"/>
    <w:basedOn w:val="Vanligtabell"/>
    <w:next w:val="Middelsskyggelegging1uthevingsfarge1"/>
    <w:uiPriority w:val="63"/>
    <w:semiHidden/>
    <w:unhideWhenUsed/>
    <w:rsid w:val="00840ECF"/>
    <w:pPr>
      <w:spacing w:after="0" w:line="240" w:lineRule="auto"/>
    </w:p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iddelsskyggelegging1uthevingsfarge21">
    <w:name w:val="Middels skyggelegging 1 – uthevingsfarge 21"/>
    <w:basedOn w:val="Vanligtabell"/>
    <w:next w:val="Middelsskyggelegging1uthevingsfarge2"/>
    <w:uiPriority w:val="63"/>
    <w:semiHidden/>
    <w:unhideWhenUsed/>
    <w:rsid w:val="00840ECF"/>
    <w:pPr>
      <w:spacing w:after="0" w:line="240" w:lineRule="auto"/>
    </w:p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iddelsskyggelegging1uthevingsfarge31">
    <w:name w:val="Middels skyggelegging 1 – uthevingsfarge 31"/>
    <w:basedOn w:val="Vanligtabell"/>
    <w:next w:val="Middelsskyggelegging1uthevingsfarge3"/>
    <w:uiPriority w:val="63"/>
    <w:semiHidden/>
    <w:unhideWhenUsed/>
    <w:rsid w:val="00840ECF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iddelsskyggelegging1uthevingsfarge41">
    <w:name w:val="Middels skyggelegging 1 – uthevingsfarge 41"/>
    <w:basedOn w:val="Vanligtabell"/>
    <w:next w:val="Middelsskyggelegging1uthevingsfarge4"/>
    <w:uiPriority w:val="63"/>
    <w:semiHidden/>
    <w:unhideWhenUsed/>
    <w:rsid w:val="00840ECF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iddelsskyggelegging1uthevingsfarge51">
    <w:name w:val="Middels skyggelegging 1 – uthevingsfarge 51"/>
    <w:basedOn w:val="Vanligtabell"/>
    <w:next w:val="Middelsskyggelegging1uthevingsfarge5"/>
    <w:uiPriority w:val="63"/>
    <w:semiHidden/>
    <w:unhideWhenUsed/>
    <w:rsid w:val="00840ECF"/>
    <w:pPr>
      <w:spacing w:after="0" w:line="240" w:lineRule="auto"/>
    </w:p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iddelsskyggelegging1uthevingsfarge61">
    <w:name w:val="Middels skyggelegging 1 – uthevingsfarge 61"/>
    <w:basedOn w:val="Vanligtabell"/>
    <w:next w:val="Middelsskyggelegging1uthevingsfarge6"/>
    <w:uiPriority w:val="63"/>
    <w:semiHidden/>
    <w:unhideWhenUsed/>
    <w:rsid w:val="00840ECF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iddelsskyggelegging21">
    <w:name w:val="Middels skyggelegging 21"/>
    <w:basedOn w:val="Vanligtabell"/>
    <w:next w:val="Middelsskyggelegging2"/>
    <w:uiPriority w:val="64"/>
    <w:semiHidden/>
    <w:unhideWhenUsed/>
    <w:rsid w:val="00840ECF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iddelsskyggelegging2uthevingsfarge11">
    <w:name w:val="Middels skyggelegging 2 – uthevingsfarge 11"/>
    <w:basedOn w:val="Vanligtabell"/>
    <w:next w:val="Middelsskyggelegging2uthevingsfarge1"/>
    <w:uiPriority w:val="64"/>
    <w:semiHidden/>
    <w:unhideWhenUsed/>
    <w:rsid w:val="00840ECF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iddelsskyggelegging2uthevingsfarge21">
    <w:name w:val="Middels skyggelegging 2 – uthevingsfarge 21"/>
    <w:basedOn w:val="Vanligtabell"/>
    <w:next w:val="Middelsskyggelegging2uthevingsfarge2"/>
    <w:uiPriority w:val="64"/>
    <w:semiHidden/>
    <w:unhideWhenUsed/>
    <w:rsid w:val="00840ECF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iddelsskyggelegging2uthevingsfarge31">
    <w:name w:val="Middels skyggelegging 2 – uthevingsfarge 31"/>
    <w:basedOn w:val="Vanligtabell"/>
    <w:next w:val="Middelsskyggelegging2uthevingsfarge3"/>
    <w:uiPriority w:val="64"/>
    <w:semiHidden/>
    <w:unhideWhenUsed/>
    <w:rsid w:val="00840ECF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iddelsskyggelegging2uthevingsfarge41">
    <w:name w:val="Middels skyggelegging 2 – uthevingsfarge 41"/>
    <w:basedOn w:val="Vanligtabell"/>
    <w:next w:val="Middelsskyggelegging2uthevingsfarge4"/>
    <w:uiPriority w:val="64"/>
    <w:semiHidden/>
    <w:unhideWhenUsed/>
    <w:rsid w:val="00840ECF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iddelsskyggelegging2uthevingsfarge51">
    <w:name w:val="Middels skyggelegging 2 – uthevingsfarge 51"/>
    <w:basedOn w:val="Vanligtabell"/>
    <w:next w:val="Middelsskyggelegging2uthevingsfarge5"/>
    <w:uiPriority w:val="64"/>
    <w:semiHidden/>
    <w:unhideWhenUsed/>
    <w:rsid w:val="00840ECF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iddelsskyggelegging2uthevingsfarge61">
    <w:name w:val="Middels skyggelegging 2 – uthevingsfarge 61"/>
    <w:basedOn w:val="Vanligtabell"/>
    <w:next w:val="Middelsskyggelegging2uthevingsfarge6"/>
    <w:uiPriority w:val="64"/>
    <w:semiHidden/>
    <w:unhideWhenUsed/>
    <w:rsid w:val="00840ECF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rkliste1">
    <w:name w:val="Mørk liste1"/>
    <w:basedOn w:val="Vanligtabell"/>
    <w:next w:val="Mrkliste"/>
    <w:uiPriority w:val="70"/>
    <w:semiHidden/>
    <w:unhideWhenUsed/>
    <w:rsid w:val="00840ECF"/>
    <w:pPr>
      <w:spacing w:after="0" w:line="240" w:lineRule="auto"/>
    </w:pPr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Mrklisteuthevingsfarge11">
    <w:name w:val="Mørk liste – uthevingsfarge 11"/>
    <w:basedOn w:val="Vanligtabell"/>
    <w:next w:val="Mrklisteuthevingsfarge1"/>
    <w:uiPriority w:val="70"/>
    <w:semiHidden/>
    <w:unhideWhenUsed/>
    <w:rsid w:val="00840ECF"/>
    <w:pPr>
      <w:spacing w:after="0" w:line="240" w:lineRule="auto"/>
    </w:pPr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Mrklisteuthevingsfarge21">
    <w:name w:val="Mørk liste – uthevingsfarge 21"/>
    <w:basedOn w:val="Vanligtabell"/>
    <w:next w:val="Mrklisteuthevingsfarge2"/>
    <w:uiPriority w:val="70"/>
    <w:semiHidden/>
    <w:unhideWhenUsed/>
    <w:rsid w:val="00840ECF"/>
    <w:pPr>
      <w:spacing w:after="0" w:line="240" w:lineRule="auto"/>
    </w:pPr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Mrklisteuthevingsfarge31">
    <w:name w:val="Mørk liste – uthevingsfarge 31"/>
    <w:basedOn w:val="Vanligtabell"/>
    <w:next w:val="Mrklisteuthevingsfarge3"/>
    <w:uiPriority w:val="70"/>
    <w:semiHidden/>
    <w:unhideWhenUsed/>
    <w:rsid w:val="00840ECF"/>
    <w:pPr>
      <w:spacing w:after="0" w:line="240" w:lineRule="auto"/>
    </w:pPr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Mrklisteuthevingsfarge41">
    <w:name w:val="Mørk liste – uthevingsfarge 41"/>
    <w:basedOn w:val="Vanligtabell"/>
    <w:next w:val="Mrklisteuthevingsfarge4"/>
    <w:uiPriority w:val="70"/>
    <w:semiHidden/>
    <w:unhideWhenUsed/>
    <w:rsid w:val="00840ECF"/>
    <w:pPr>
      <w:spacing w:after="0" w:line="240" w:lineRule="auto"/>
    </w:pPr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Mrklisteuthevingsfarge51">
    <w:name w:val="Mørk liste – uthevingsfarge 51"/>
    <w:basedOn w:val="Vanligtabell"/>
    <w:next w:val="Mrklisteuthevingsfarge5"/>
    <w:uiPriority w:val="70"/>
    <w:semiHidden/>
    <w:unhideWhenUsed/>
    <w:rsid w:val="00840ECF"/>
    <w:pPr>
      <w:spacing w:after="0" w:line="240" w:lineRule="auto"/>
    </w:pPr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Mrklisteuthevingsfarge61">
    <w:name w:val="Mørk liste – uthevingsfarge 61"/>
    <w:basedOn w:val="Vanligtabell"/>
    <w:next w:val="Mrklisteuthevingsfarge6"/>
    <w:uiPriority w:val="70"/>
    <w:semiHidden/>
    <w:unhideWhenUsed/>
    <w:rsid w:val="00840ECF"/>
    <w:pPr>
      <w:spacing w:after="0" w:line="240" w:lineRule="auto"/>
    </w:pPr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customStyle="1" w:styleId="Overskriftforinnholdsfortegnelse1">
    <w:name w:val="Overskrift for innholdsfortegnelse1"/>
    <w:basedOn w:val="Overskrift1"/>
    <w:next w:val="Normal"/>
    <w:uiPriority w:val="39"/>
    <w:unhideWhenUsed/>
    <w:qFormat/>
    <w:rsid w:val="00840ECF"/>
    <w:pPr>
      <w:keepLines/>
      <w:numPr>
        <w:numId w:val="0"/>
      </w:numPr>
      <w:tabs>
        <w:tab w:val="num" w:pos="2125"/>
      </w:tabs>
      <w:spacing w:before="240"/>
      <w:ind w:left="2125" w:hanging="360"/>
      <w:outlineLvl w:val="9"/>
    </w:pPr>
    <w:rPr>
      <w:rFonts w:ascii="Aptos Display" w:hAnsi="Aptos Display"/>
      <w:b w:val="0"/>
      <w:color w:val="0F4761"/>
      <w:sz w:val="32"/>
      <w:szCs w:val="32"/>
    </w:rPr>
  </w:style>
  <w:style w:type="table" w:customStyle="1" w:styleId="Rutenettabell1lysuthevingsfarge11">
    <w:name w:val="Rutenettabell 1 lys – uthevingsfarge 11"/>
    <w:basedOn w:val="Vanligtabell"/>
    <w:next w:val="Rutenettabell1lysuthevingsfarge1"/>
    <w:uiPriority w:val="46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Rutenettabell1lysuthevingsfarge21">
    <w:name w:val="Rutenettabell 1 lys – uthevingsfarge 21"/>
    <w:basedOn w:val="Vanligtabell"/>
    <w:next w:val="Rutenettabell1lysuthevingsfarge2"/>
    <w:uiPriority w:val="46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</w:tblPr>
    <w:tblStylePr w:type="firstRow">
      <w:rPr>
        <w:b/>
        <w:bCs/>
      </w:rPr>
      <w:tblPr/>
      <w:tcPr>
        <w:tcBorders>
          <w:bottom w:val="single" w:sz="12" w:space="0" w:color="D99594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Rutenettabell1lysuthevingsfarge31">
    <w:name w:val="Rutenettabell 1 lys – uthevingsfarge 31"/>
    <w:basedOn w:val="Vanligtabell"/>
    <w:next w:val="Rutenettabell1lysuthevingsfarge3"/>
    <w:uiPriority w:val="46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</w:tblPr>
    <w:tblStylePr w:type="firstRow">
      <w:rPr>
        <w:b/>
        <w:bCs/>
      </w:rPr>
      <w:tblPr/>
      <w:tcPr>
        <w:tcBorders>
          <w:bottom w:val="single" w:sz="12" w:space="0" w:color="C2D69B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Rutenettabell1lysuthevingsfarge41">
    <w:name w:val="Rutenettabell 1 lys – uthevingsfarge 41"/>
    <w:basedOn w:val="Vanligtabell"/>
    <w:next w:val="Rutenettabell1lysuthevingsfarge4"/>
    <w:uiPriority w:val="46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</w:tblPr>
    <w:tblStylePr w:type="firstRow">
      <w:rPr>
        <w:b/>
        <w:bCs/>
      </w:rPr>
      <w:tblPr/>
      <w:tcPr>
        <w:tcBorders>
          <w:bottom w:val="single" w:sz="12" w:space="0" w:color="B2A1C7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Rutenettabell1lysuthevingsfarge51">
    <w:name w:val="Rutenettabell 1 lys – uthevingsfarge 51"/>
    <w:basedOn w:val="Vanligtabell"/>
    <w:next w:val="Rutenettabell1lysuthevingsfarge5"/>
    <w:uiPriority w:val="46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bCs/>
      </w:rPr>
      <w:tblPr/>
      <w:tcPr>
        <w:tcBorders>
          <w:bottom w:val="single" w:sz="12" w:space="0" w:color="92CDDC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Rutenettabell1lysuthevingsfarge61">
    <w:name w:val="Rutenettabell 1 lys – uthevingsfarge 61"/>
    <w:basedOn w:val="Vanligtabell"/>
    <w:next w:val="Rutenettabell1lysuthevingsfarge6"/>
    <w:uiPriority w:val="46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bCs/>
      </w:rPr>
      <w:tblPr/>
      <w:tcPr>
        <w:tcBorders>
          <w:bottom w:val="single" w:sz="12" w:space="0" w:color="FABF8F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Rutenettabell21">
    <w:name w:val="Rutenettabell 21"/>
    <w:basedOn w:val="Vanligtabell"/>
    <w:next w:val="Rutenettabell2"/>
    <w:uiPriority w:val="47"/>
    <w:rsid w:val="00840ECF"/>
    <w:pPr>
      <w:spacing w:after="0" w:line="240" w:lineRule="auto"/>
    </w:p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Rutenettabell2uthevingsfarge11">
    <w:name w:val="Rutenettabell 2 – uthevingsfarge 11"/>
    <w:basedOn w:val="Vanligtabell"/>
    <w:next w:val="Rutenettabell2uthevingsfarge1"/>
    <w:uiPriority w:val="47"/>
    <w:rsid w:val="00840ECF"/>
    <w:pPr>
      <w:spacing w:after="0" w:line="240" w:lineRule="auto"/>
    </w:pPr>
    <w:tblPr>
      <w:tblStyleRowBandSize w:val="1"/>
      <w:tblStyleColBandSize w:val="1"/>
      <w:tblBorders>
        <w:top w:val="single" w:sz="2" w:space="0" w:color="95B3D7"/>
        <w:bottom w:val="single" w:sz="2" w:space="0" w:color="95B3D7"/>
        <w:insideH w:val="single" w:sz="2" w:space="0" w:color="95B3D7"/>
        <w:insideV w:val="single" w:sz="2" w:space="0" w:color="95B3D7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Rutenettabell2uthevingsfarge21">
    <w:name w:val="Rutenettabell 2 – uthevingsfarge 21"/>
    <w:basedOn w:val="Vanligtabell"/>
    <w:next w:val="Rutenettabell2uthevingsfarge2"/>
    <w:uiPriority w:val="47"/>
    <w:rsid w:val="00840ECF"/>
    <w:pPr>
      <w:spacing w:after="0" w:line="240" w:lineRule="auto"/>
    </w:pPr>
    <w:tblPr>
      <w:tblStyleRowBandSize w:val="1"/>
      <w:tblStyleColBandSize w:val="1"/>
      <w:tblBorders>
        <w:top w:val="single" w:sz="2" w:space="0" w:color="D99594"/>
        <w:bottom w:val="single" w:sz="2" w:space="0" w:color="D99594"/>
        <w:insideH w:val="single" w:sz="2" w:space="0" w:color="D99594"/>
        <w:insideV w:val="single" w:sz="2" w:space="0" w:color="D99594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D99594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table" w:customStyle="1" w:styleId="Rutenettabell2uthevingsfarge31">
    <w:name w:val="Rutenettabell 2 – uthevingsfarge 31"/>
    <w:basedOn w:val="Vanligtabell"/>
    <w:next w:val="Rutenettabell2uthevingsfarge3"/>
    <w:uiPriority w:val="47"/>
    <w:rsid w:val="00840ECF"/>
    <w:pPr>
      <w:spacing w:after="0" w:line="240" w:lineRule="auto"/>
    </w:pPr>
    <w:tblPr>
      <w:tblStyleRowBandSize w:val="1"/>
      <w:tblStyleColBandSize w:val="1"/>
      <w:tblBorders>
        <w:top w:val="single" w:sz="2" w:space="0" w:color="C2D69B"/>
        <w:bottom w:val="single" w:sz="2" w:space="0" w:color="C2D69B"/>
        <w:insideH w:val="single" w:sz="2" w:space="0" w:color="C2D69B"/>
        <w:insideV w:val="single" w:sz="2" w:space="0" w:color="C2D69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2D69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Rutenettabell2uthevingsfarge41">
    <w:name w:val="Rutenettabell 2 – uthevingsfarge 41"/>
    <w:basedOn w:val="Vanligtabell"/>
    <w:next w:val="Rutenettabell2uthevingsfarge4"/>
    <w:uiPriority w:val="47"/>
    <w:rsid w:val="00840ECF"/>
    <w:pPr>
      <w:spacing w:after="0" w:line="240" w:lineRule="auto"/>
    </w:pPr>
    <w:tblPr>
      <w:tblStyleRowBandSize w:val="1"/>
      <w:tblStyleColBandSize w:val="1"/>
      <w:tblBorders>
        <w:top w:val="single" w:sz="2" w:space="0" w:color="B2A1C7"/>
        <w:bottom w:val="single" w:sz="2" w:space="0" w:color="B2A1C7"/>
        <w:insideH w:val="single" w:sz="2" w:space="0" w:color="B2A1C7"/>
        <w:insideV w:val="single" w:sz="2" w:space="0" w:color="B2A1C7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B2A1C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/>
      </w:tcPr>
    </w:tblStylePr>
    <w:tblStylePr w:type="band1Horz">
      <w:tblPr/>
      <w:tcPr>
        <w:shd w:val="clear" w:color="auto" w:fill="E5DFEC"/>
      </w:tcPr>
    </w:tblStylePr>
  </w:style>
  <w:style w:type="table" w:customStyle="1" w:styleId="Rutenettabell2uthevingsfarge51">
    <w:name w:val="Rutenettabell 2 – uthevingsfarge 51"/>
    <w:basedOn w:val="Vanligtabell"/>
    <w:next w:val="Rutenettabell2uthevingsfarge5"/>
    <w:uiPriority w:val="47"/>
    <w:rsid w:val="00840ECF"/>
    <w:pPr>
      <w:spacing w:after="0" w:line="240" w:lineRule="auto"/>
    </w:pPr>
    <w:tblPr>
      <w:tblStyleRowBandSize w:val="1"/>
      <w:tblStyleColBandSize w:val="1"/>
      <w:tblBorders>
        <w:top w:val="single" w:sz="2" w:space="0" w:color="92CDDC"/>
        <w:bottom w:val="single" w:sz="2" w:space="0" w:color="92CDDC"/>
        <w:insideH w:val="single" w:sz="2" w:space="0" w:color="92CDDC"/>
        <w:insideV w:val="single" w:sz="2" w:space="0" w:color="92CDDC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2CDDC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Rutenettabell2uthevingsfarge61">
    <w:name w:val="Rutenettabell 2 – uthevingsfarge 61"/>
    <w:basedOn w:val="Vanligtabell"/>
    <w:next w:val="Rutenettabell2uthevingsfarge6"/>
    <w:uiPriority w:val="47"/>
    <w:rsid w:val="00840ECF"/>
    <w:pPr>
      <w:spacing w:after="0" w:line="240" w:lineRule="auto"/>
    </w:pPr>
    <w:tblPr>
      <w:tblStyleRowBandSize w:val="1"/>
      <w:tblStyleColBandSize w:val="1"/>
      <w:tblBorders>
        <w:top w:val="single" w:sz="2" w:space="0" w:color="FABF8F"/>
        <w:bottom w:val="single" w:sz="2" w:space="0" w:color="FABF8F"/>
        <w:insideH w:val="single" w:sz="2" w:space="0" w:color="FABF8F"/>
        <w:insideV w:val="single" w:sz="2" w:space="0" w:color="FABF8F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ABF8F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Rutenettabell31">
    <w:name w:val="Rutenettabell 31"/>
    <w:basedOn w:val="Vanligtabell"/>
    <w:next w:val="Rutenettabell3"/>
    <w:uiPriority w:val="48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Rutenettabell3uthevingsfarge11">
    <w:name w:val="Rutenettabell 3 – uthevingsfarge 11"/>
    <w:basedOn w:val="Vanligtabell"/>
    <w:next w:val="Rutenettabell3uthevingsfarge1"/>
    <w:uiPriority w:val="48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  <w:tblStylePr w:type="neCell">
      <w:tblPr/>
      <w:tcPr>
        <w:tcBorders>
          <w:bottom w:val="single" w:sz="4" w:space="0" w:color="95B3D7"/>
        </w:tcBorders>
      </w:tcPr>
    </w:tblStylePr>
    <w:tblStylePr w:type="nwCell">
      <w:tblPr/>
      <w:tcPr>
        <w:tcBorders>
          <w:bottom w:val="single" w:sz="4" w:space="0" w:color="95B3D7"/>
        </w:tcBorders>
      </w:tcPr>
    </w:tblStylePr>
    <w:tblStylePr w:type="seCell">
      <w:tblPr/>
      <w:tcPr>
        <w:tcBorders>
          <w:top w:val="single" w:sz="4" w:space="0" w:color="95B3D7"/>
        </w:tcBorders>
      </w:tcPr>
    </w:tblStylePr>
    <w:tblStylePr w:type="swCell">
      <w:tblPr/>
      <w:tcPr>
        <w:tcBorders>
          <w:top w:val="single" w:sz="4" w:space="0" w:color="95B3D7"/>
        </w:tcBorders>
      </w:tcPr>
    </w:tblStylePr>
  </w:style>
  <w:style w:type="table" w:customStyle="1" w:styleId="Rutenettabell3uthevingsfarge21">
    <w:name w:val="Rutenettabell 3 – uthevingsfarge 21"/>
    <w:basedOn w:val="Vanligtabell"/>
    <w:next w:val="Rutenettabell3uthevingsfarge2"/>
    <w:uiPriority w:val="48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  <w:insideV w:val="single" w:sz="4" w:space="0" w:color="D99594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  <w:tblStylePr w:type="neCell">
      <w:tblPr/>
      <w:tcPr>
        <w:tcBorders>
          <w:bottom w:val="single" w:sz="4" w:space="0" w:color="D99594"/>
        </w:tcBorders>
      </w:tcPr>
    </w:tblStylePr>
    <w:tblStylePr w:type="nwCell">
      <w:tblPr/>
      <w:tcPr>
        <w:tcBorders>
          <w:bottom w:val="single" w:sz="4" w:space="0" w:color="D99594"/>
        </w:tcBorders>
      </w:tcPr>
    </w:tblStylePr>
    <w:tblStylePr w:type="seCell">
      <w:tblPr/>
      <w:tcPr>
        <w:tcBorders>
          <w:top w:val="single" w:sz="4" w:space="0" w:color="D99594"/>
        </w:tcBorders>
      </w:tcPr>
    </w:tblStylePr>
    <w:tblStylePr w:type="swCell">
      <w:tblPr/>
      <w:tcPr>
        <w:tcBorders>
          <w:top w:val="single" w:sz="4" w:space="0" w:color="D99594"/>
        </w:tcBorders>
      </w:tcPr>
    </w:tblStylePr>
  </w:style>
  <w:style w:type="table" w:customStyle="1" w:styleId="Rutenettabell3uthevingsfarge31">
    <w:name w:val="Rutenettabell 3 – uthevingsfarge 31"/>
    <w:basedOn w:val="Vanligtabell"/>
    <w:next w:val="Rutenettabell3uthevingsfarge3"/>
    <w:uiPriority w:val="48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  <w:tblStylePr w:type="neCell">
      <w:tblPr/>
      <w:tcPr>
        <w:tcBorders>
          <w:bottom w:val="single" w:sz="4" w:space="0" w:color="C2D69B"/>
        </w:tcBorders>
      </w:tcPr>
    </w:tblStylePr>
    <w:tblStylePr w:type="nwCell">
      <w:tblPr/>
      <w:tcPr>
        <w:tcBorders>
          <w:bottom w:val="single" w:sz="4" w:space="0" w:color="C2D69B"/>
        </w:tcBorders>
      </w:tcPr>
    </w:tblStylePr>
    <w:tblStylePr w:type="seCell">
      <w:tblPr/>
      <w:tcPr>
        <w:tcBorders>
          <w:top w:val="single" w:sz="4" w:space="0" w:color="C2D69B"/>
        </w:tcBorders>
      </w:tcPr>
    </w:tblStylePr>
    <w:tblStylePr w:type="swCell">
      <w:tblPr/>
      <w:tcPr>
        <w:tcBorders>
          <w:top w:val="single" w:sz="4" w:space="0" w:color="C2D69B"/>
        </w:tcBorders>
      </w:tcPr>
    </w:tblStylePr>
  </w:style>
  <w:style w:type="table" w:customStyle="1" w:styleId="Rutenettabell3uthevingsfarge41">
    <w:name w:val="Rutenettabell 3 – uthevingsfarge 41"/>
    <w:basedOn w:val="Vanligtabell"/>
    <w:next w:val="Rutenettabell3uthevingsfarge4"/>
    <w:uiPriority w:val="48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B2A1C7"/>
        <w:left w:val="single" w:sz="4" w:space="0" w:color="B2A1C7"/>
        <w:bottom w:val="single" w:sz="4" w:space="0" w:color="B2A1C7"/>
        <w:right w:val="single" w:sz="4" w:space="0" w:color="B2A1C7"/>
        <w:insideH w:val="single" w:sz="4" w:space="0" w:color="B2A1C7"/>
        <w:insideV w:val="single" w:sz="4" w:space="0" w:color="B2A1C7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5DFEC"/>
      </w:tcPr>
    </w:tblStylePr>
    <w:tblStylePr w:type="band1Horz">
      <w:tblPr/>
      <w:tcPr>
        <w:shd w:val="clear" w:color="auto" w:fill="E5DFEC"/>
      </w:tcPr>
    </w:tblStylePr>
    <w:tblStylePr w:type="neCell">
      <w:tblPr/>
      <w:tcPr>
        <w:tcBorders>
          <w:bottom w:val="single" w:sz="4" w:space="0" w:color="B2A1C7"/>
        </w:tcBorders>
      </w:tcPr>
    </w:tblStylePr>
    <w:tblStylePr w:type="nwCell">
      <w:tblPr/>
      <w:tcPr>
        <w:tcBorders>
          <w:bottom w:val="single" w:sz="4" w:space="0" w:color="B2A1C7"/>
        </w:tcBorders>
      </w:tcPr>
    </w:tblStylePr>
    <w:tblStylePr w:type="seCell">
      <w:tblPr/>
      <w:tcPr>
        <w:tcBorders>
          <w:top w:val="single" w:sz="4" w:space="0" w:color="B2A1C7"/>
        </w:tcBorders>
      </w:tcPr>
    </w:tblStylePr>
    <w:tblStylePr w:type="swCell">
      <w:tblPr/>
      <w:tcPr>
        <w:tcBorders>
          <w:top w:val="single" w:sz="4" w:space="0" w:color="B2A1C7"/>
        </w:tcBorders>
      </w:tcPr>
    </w:tblStylePr>
  </w:style>
  <w:style w:type="table" w:customStyle="1" w:styleId="Rutenettabell3uthevingsfarge51">
    <w:name w:val="Rutenettabell 3 – uthevingsfarge 51"/>
    <w:basedOn w:val="Vanligtabell"/>
    <w:next w:val="Rutenettabell3uthevingsfarge5"/>
    <w:uiPriority w:val="48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bottom w:val="single" w:sz="4" w:space="0" w:color="92CDDC"/>
        </w:tcBorders>
      </w:tcPr>
    </w:tblStylePr>
    <w:tblStylePr w:type="nwCell">
      <w:tblPr/>
      <w:tcPr>
        <w:tcBorders>
          <w:bottom w:val="single" w:sz="4" w:space="0" w:color="92CDDC"/>
        </w:tcBorders>
      </w:tcPr>
    </w:tblStylePr>
    <w:tblStylePr w:type="seCell">
      <w:tblPr/>
      <w:tcPr>
        <w:tcBorders>
          <w:top w:val="single" w:sz="4" w:space="0" w:color="92CDDC"/>
        </w:tcBorders>
      </w:tcPr>
    </w:tblStylePr>
    <w:tblStylePr w:type="swCell">
      <w:tblPr/>
      <w:tcPr>
        <w:tcBorders>
          <w:top w:val="single" w:sz="4" w:space="0" w:color="92CDDC"/>
        </w:tcBorders>
      </w:tcPr>
    </w:tblStylePr>
  </w:style>
  <w:style w:type="table" w:customStyle="1" w:styleId="Rutenettabell3uthevingsfarge61">
    <w:name w:val="Rutenettabell 3 – uthevingsfarge 61"/>
    <w:basedOn w:val="Vanligtabell"/>
    <w:next w:val="Rutenettabell3uthevingsfarge6"/>
    <w:uiPriority w:val="48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  <w:tblStylePr w:type="neCell">
      <w:tblPr/>
      <w:tcPr>
        <w:tcBorders>
          <w:bottom w:val="single" w:sz="4" w:space="0" w:color="FABF8F"/>
        </w:tcBorders>
      </w:tcPr>
    </w:tblStylePr>
    <w:tblStylePr w:type="nwCell">
      <w:tblPr/>
      <w:tcPr>
        <w:tcBorders>
          <w:bottom w:val="single" w:sz="4" w:space="0" w:color="FABF8F"/>
        </w:tcBorders>
      </w:tcPr>
    </w:tblStylePr>
    <w:tblStylePr w:type="seCell">
      <w:tblPr/>
      <w:tcPr>
        <w:tcBorders>
          <w:top w:val="single" w:sz="4" w:space="0" w:color="FABF8F"/>
        </w:tcBorders>
      </w:tcPr>
    </w:tblStylePr>
    <w:tblStylePr w:type="swCell">
      <w:tblPr/>
      <w:tcPr>
        <w:tcBorders>
          <w:top w:val="single" w:sz="4" w:space="0" w:color="FABF8F"/>
        </w:tcBorders>
      </w:tcPr>
    </w:tblStylePr>
  </w:style>
  <w:style w:type="table" w:customStyle="1" w:styleId="Rutenettabell41">
    <w:name w:val="Rutenettabell 41"/>
    <w:basedOn w:val="Vanligtabell"/>
    <w:next w:val="Rutenettabell4"/>
    <w:uiPriority w:val="49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Rutenettabell4uthevingsfarge11">
    <w:name w:val="Rutenettabell 4 – uthevingsfarge 11"/>
    <w:basedOn w:val="Vanligtabell"/>
    <w:next w:val="Rutenettabell4uthevingsfarge1"/>
    <w:uiPriority w:val="49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Rutenettabell4uthevingsfarge21">
    <w:name w:val="Rutenettabell 4 – uthevingsfarge 21"/>
    <w:basedOn w:val="Vanligtabell"/>
    <w:next w:val="Rutenettabell4uthevingsfarge2"/>
    <w:uiPriority w:val="49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  <w:insideV w:val="single" w:sz="4" w:space="0" w:color="D9959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C0504D"/>
          <w:left w:val="single" w:sz="4" w:space="0" w:color="C0504D"/>
          <w:bottom w:val="single" w:sz="4" w:space="0" w:color="C0504D"/>
          <w:right w:val="single" w:sz="4" w:space="0" w:color="C0504D"/>
          <w:insideH w:val="nil"/>
          <w:insideV w:val="nil"/>
        </w:tcBorders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table" w:customStyle="1" w:styleId="Rutenettabell4uthevingsfarge31">
    <w:name w:val="Rutenettabell 4 – uthevingsfarge 31"/>
    <w:basedOn w:val="Vanligtabell"/>
    <w:next w:val="Rutenettabell4uthevingsfarge3"/>
    <w:uiPriority w:val="49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Rutenettabell4uthevingsfarge41">
    <w:name w:val="Rutenettabell 4 – uthevingsfarge 41"/>
    <w:basedOn w:val="Vanligtabell"/>
    <w:next w:val="Rutenettabell4uthevingsfarge4"/>
    <w:uiPriority w:val="49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B2A1C7"/>
        <w:left w:val="single" w:sz="4" w:space="0" w:color="B2A1C7"/>
        <w:bottom w:val="single" w:sz="4" w:space="0" w:color="B2A1C7"/>
        <w:right w:val="single" w:sz="4" w:space="0" w:color="B2A1C7"/>
        <w:insideH w:val="single" w:sz="4" w:space="0" w:color="B2A1C7"/>
        <w:insideV w:val="single" w:sz="4" w:space="0" w:color="B2A1C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8064A2"/>
          <w:left w:val="single" w:sz="4" w:space="0" w:color="8064A2"/>
          <w:bottom w:val="single" w:sz="4" w:space="0" w:color="8064A2"/>
          <w:right w:val="single" w:sz="4" w:space="0" w:color="8064A2"/>
          <w:insideH w:val="nil"/>
          <w:insideV w:val="nil"/>
        </w:tcBorders>
        <w:shd w:val="clear" w:color="auto" w:fill="8064A2"/>
      </w:tcPr>
    </w:tblStylePr>
    <w:tblStylePr w:type="lastRow">
      <w:rPr>
        <w:b/>
        <w:bCs/>
      </w:rPr>
      <w:tblPr/>
      <w:tcPr>
        <w:tcBorders>
          <w:top w:val="double" w:sz="4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/>
      </w:tcPr>
    </w:tblStylePr>
    <w:tblStylePr w:type="band1Horz">
      <w:tblPr/>
      <w:tcPr>
        <w:shd w:val="clear" w:color="auto" w:fill="E5DFEC"/>
      </w:tcPr>
    </w:tblStylePr>
  </w:style>
  <w:style w:type="table" w:customStyle="1" w:styleId="Rutenettabell4uthevingsfarge51">
    <w:name w:val="Rutenettabell 4 – uthevingsfarge 51"/>
    <w:basedOn w:val="Vanligtabell"/>
    <w:next w:val="Rutenettabell4uthevingsfarge5"/>
    <w:uiPriority w:val="49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Rutenettabell4uthevingsfarge61">
    <w:name w:val="Rutenettabell 4 – uthevingsfarge 61"/>
    <w:basedOn w:val="Vanligtabell"/>
    <w:next w:val="Rutenettabell4uthevingsfarge6"/>
    <w:uiPriority w:val="49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Rutenettabell5mrk1">
    <w:name w:val="Rutenettabell 5 mørk1"/>
    <w:basedOn w:val="Vanligtabell"/>
    <w:next w:val="Rutenettabell5mrk"/>
    <w:uiPriority w:val="50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Rutenettabell5mrkuthevingsfarge11">
    <w:name w:val="Rutenettabell 5 mørk – uthevingsfarge 11"/>
    <w:basedOn w:val="Vanligtabell"/>
    <w:next w:val="Rutenettabell5mrkuthevingsfarge1"/>
    <w:uiPriority w:val="50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F81BD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B8CCE4"/>
      </w:tcPr>
    </w:tblStylePr>
  </w:style>
  <w:style w:type="table" w:customStyle="1" w:styleId="Rutenettabell5mrkuthevingsfarge21">
    <w:name w:val="Rutenettabell 5 mørk – uthevingsfarge 21"/>
    <w:basedOn w:val="Vanligtabell"/>
    <w:next w:val="Rutenettabell5mrkuthevingsfarge2"/>
    <w:uiPriority w:val="50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2DBDB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C0504D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C0504D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C0504D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E5B8B7"/>
      </w:tcPr>
    </w:tblStylePr>
  </w:style>
  <w:style w:type="table" w:customStyle="1" w:styleId="Rutenettabell5mrkuthevingsfarge31">
    <w:name w:val="Rutenettabell 5 mørk – uthevingsfarge 31"/>
    <w:basedOn w:val="Vanligtabell"/>
    <w:next w:val="Rutenettabell5mrkuthevingsfarge3"/>
    <w:uiPriority w:val="50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AF1D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9BBB59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9BBB59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D6E3BC"/>
      </w:tcPr>
    </w:tblStylePr>
  </w:style>
  <w:style w:type="table" w:customStyle="1" w:styleId="Rutenettabell5mrkuthevingsfarge41">
    <w:name w:val="Rutenettabell 5 mørk – uthevingsfarge 41"/>
    <w:basedOn w:val="Vanligtabell"/>
    <w:next w:val="Rutenettabell5mrkuthevingsfarge4"/>
    <w:uiPriority w:val="50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5DFE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8064A2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8064A2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8064A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CCC0D9"/>
      </w:tcPr>
    </w:tblStylePr>
  </w:style>
  <w:style w:type="table" w:customStyle="1" w:styleId="Rutenettabell5mrkuthevingsfarge51">
    <w:name w:val="Rutenettabell 5 mørk – uthevingsfarge 51"/>
    <w:basedOn w:val="Vanligtabell"/>
    <w:next w:val="Rutenettabell5mrkuthevingsfarge5"/>
    <w:uiPriority w:val="50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AEE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BACC6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BACC6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B6DDE8"/>
      </w:tcPr>
    </w:tblStylePr>
  </w:style>
  <w:style w:type="table" w:customStyle="1" w:styleId="Rutenettabell5mrkuthevingsfarge61">
    <w:name w:val="Rutenettabell 5 mørk – uthevingsfarge 61"/>
    <w:basedOn w:val="Vanligtabell"/>
    <w:next w:val="Rutenettabell5mrkuthevingsfarge6"/>
    <w:uiPriority w:val="50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DE9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79646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79646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D4B4"/>
      </w:tcPr>
    </w:tblStylePr>
  </w:style>
  <w:style w:type="table" w:customStyle="1" w:styleId="Rutenettabell6fargerik1">
    <w:name w:val="Rutenettabell 6 fargerik1"/>
    <w:basedOn w:val="Vanligtabell"/>
    <w:next w:val="Rutenettabell6fargerik"/>
    <w:uiPriority w:val="51"/>
    <w:rsid w:val="00840ECF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Rutenettabell6fargerikuthevingsfarge11">
    <w:name w:val="Rutenettabell 6 fargerik – uthevingsfarge 11"/>
    <w:basedOn w:val="Vanligtabell"/>
    <w:next w:val="Rutenettabell6fargerikuthevingsfarge1"/>
    <w:uiPriority w:val="51"/>
    <w:rsid w:val="00840ECF"/>
    <w:pPr>
      <w:spacing w:after="0" w:line="240" w:lineRule="auto"/>
    </w:pPr>
    <w:rPr>
      <w:color w:val="365F91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Rutenettabell6fargerikuthevingsfarge21">
    <w:name w:val="Rutenettabell 6 fargerik – uthevingsfarge 21"/>
    <w:basedOn w:val="Vanligtabell"/>
    <w:next w:val="Rutenettabell6fargerikuthevingsfarge2"/>
    <w:uiPriority w:val="51"/>
    <w:rsid w:val="00840ECF"/>
    <w:pPr>
      <w:spacing w:after="0" w:line="240" w:lineRule="auto"/>
    </w:pPr>
    <w:rPr>
      <w:color w:val="943634"/>
    </w:rPr>
    <w:tblPr>
      <w:tblStyleRowBandSize w:val="1"/>
      <w:tblStyleColBandSize w:val="1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  <w:insideV w:val="single" w:sz="4" w:space="0" w:color="D99594"/>
      </w:tblBorders>
    </w:tblPr>
    <w:tblStylePr w:type="firstRow">
      <w:rPr>
        <w:b/>
        <w:bCs/>
      </w:rPr>
      <w:tblPr/>
      <w:tcPr>
        <w:tcBorders>
          <w:bottom w:val="single" w:sz="12" w:space="0" w:color="D99594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table" w:customStyle="1" w:styleId="Rutenettabell6fargerikuthevingsfarge31">
    <w:name w:val="Rutenettabell 6 fargerik – uthevingsfarge 31"/>
    <w:basedOn w:val="Vanligtabell"/>
    <w:next w:val="Rutenettabell6fargerikuthevingsfarge3"/>
    <w:uiPriority w:val="51"/>
    <w:rsid w:val="00840ECF"/>
    <w:pPr>
      <w:spacing w:after="0" w:line="240" w:lineRule="auto"/>
    </w:pPr>
    <w:rPr>
      <w:color w:val="76923C"/>
    </w:r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</w:rPr>
      <w:tblPr/>
      <w:tcPr>
        <w:tcBorders>
          <w:bottom w:val="single" w:sz="12" w:space="0" w:color="C2D69B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Rutenettabell6fargerikuthevingsfarge41">
    <w:name w:val="Rutenettabell 6 fargerik – uthevingsfarge 41"/>
    <w:basedOn w:val="Vanligtabell"/>
    <w:next w:val="Rutenettabell6fargerikuthevingsfarge4"/>
    <w:uiPriority w:val="51"/>
    <w:rsid w:val="00840ECF"/>
    <w:pPr>
      <w:spacing w:after="0" w:line="240" w:lineRule="auto"/>
    </w:pPr>
    <w:rPr>
      <w:color w:val="5F497A"/>
    </w:rPr>
    <w:tblPr>
      <w:tblStyleRowBandSize w:val="1"/>
      <w:tblStyleColBandSize w:val="1"/>
      <w:tblBorders>
        <w:top w:val="single" w:sz="4" w:space="0" w:color="B2A1C7"/>
        <w:left w:val="single" w:sz="4" w:space="0" w:color="B2A1C7"/>
        <w:bottom w:val="single" w:sz="4" w:space="0" w:color="B2A1C7"/>
        <w:right w:val="single" w:sz="4" w:space="0" w:color="B2A1C7"/>
        <w:insideH w:val="single" w:sz="4" w:space="0" w:color="B2A1C7"/>
        <w:insideV w:val="single" w:sz="4" w:space="0" w:color="B2A1C7"/>
      </w:tblBorders>
    </w:tblPr>
    <w:tblStylePr w:type="firstRow">
      <w:rPr>
        <w:b/>
        <w:bCs/>
      </w:rPr>
      <w:tblPr/>
      <w:tcPr>
        <w:tcBorders>
          <w:bottom w:val="single" w:sz="12" w:space="0" w:color="B2A1C7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/>
      </w:tcPr>
    </w:tblStylePr>
    <w:tblStylePr w:type="band1Horz">
      <w:tblPr/>
      <w:tcPr>
        <w:shd w:val="clear" w:color="auto" w:fill="E5DFEC"/>
      </w:tcPr>
    </w:tblStylePr>
  </w:style>
  <w:style w:type="table" w:customStyle="1" w:styleId="Rutenettabell6fargerikuthevingsfarge51">
    <w:name w:val="Rutenettabell 6 fargerik – uthevingsfarge 51"/>
    <w:basedOn w:val="Vanligtabell"/>
    <w:next w:val="Rutenettabell6fargerikuthevingsfarge5"/>
    <w:uiPriority w:val="51"/>
    <w:rsid w:val="00840ECF"/>
    <w:pPr>
      <w:spacing w:after="0" w:line="240" w:lineRule="auto"/>
    </w:pPr>
    <w:rPr>
      <w:color w:val="31849B"/>
    </w:r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</w:rPr>
      <w:tblPr/>
      <w:tcPr>
        <w:tcBorders>
          <w:bottom w:val="single" w:sz="12" w:space="0" w:color="92CDDC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Rutenettabell6fargerikuthevingsfarge61">
    <w:name w:val="Rutenettabell 6 fargerik – uthevingsfarge 61"/>
    <w:basedOn w:val="Vanligtabell"/>
    <w:next w:val="Rutenettabell6fargerikuthevingsfarge6"/>
    <w:uiPriority w:val="51"/>
    <w:rsid w:val="00840ECF"/>
    <w:pPr>
      <w:spacing w:after="0" w:line="240" w:lineRule="auto"/>
    </w:pPr>
    <w:rPr>
      <w:color w:val="E36C0A"/>
    </w:r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</w:rPr>
      <w:tblPr/>
      <w:tcPr>
        <w:tcBorders>
          <w:bottom w:val="single" w:sz="12" w:space="0" w:color="FABF8F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Rutenettabell7fargerik1">
    <w:name w:val="Rutenettabell 7 fargerik1"/>
    <w:basedOn w:val="Vanligtabell"/>
    <w:next w:val="Rutenettabell7fargerik"/>
    <w:uiPriority w:val="52"/>
    <w:rsid w:val="00840ECF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Rutenettabell7fargerikuthevingsfarge11">
    <w:name w:val="Rutenettabell 7 fargerik – uthevingsfarge 11"/>
    <w:basedOn w:val="Vanligtabell"/>
    <w:next w:val="Rutenettabell7fargerikuthevingsfarge1"/>
    <w:uiPriority w:val="52"/>
    <w:rsid w:val="00840ECF"/>
    <w:pPr>
      <w:spacing w:after="0" w:line="240" w:lineRule="auto"/>
    </w:pPr>
    <w:rPr>
      <w:color w:val="365F91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  <w:tblStylePr w:type="neCell">
      <w:tblPr/>
      <w:tcPr>
        <w:tcBorders>
          <w:bottom w:val="single" w:sz="4" w:space="0" w:color="95B3D7"/>
        </w:tcBorders>
      </w:tcPr>
    </w:tblStylePr>
    <w:tblStylePr w:type="nwCell">
      <w:tblPr/>
      <w:tcPr>
        <w:tcBorders>
          <w:bottom w:val="single" w:sz="4" w:space="0" w:color="95B3D7"/>
        </w:tcBorders>
      </w:tcPr>
    </w:tblStylePr>
    <w:tblStylePr w:type="seCell">
      <w:tblPr/>
      <w:tcPr>
        <w:tcBorders>
          <w:top w:val="single" w:sz="4" w:space="0" w:color="95B3D7"/>
        </w:tcBorders>
      </w:tcPr>
    </w:tblStylePr>
    <w:tblStylePr w:type="swCell">
      <w:tblPr/>
      <w:tcPr>
        <w:tcBorders>
          <w:top w:val="single" w:sz="4" w:space="0" w:color="95B3D7"/>
        </w:tcBorders>
      </w:tcPr>
    </w:tblStylePr>
  </w:style>
  <w:style w:type="table" w:customStyle="1" w:styleId="Rutenettabell7fargerikuthevingsfarge21">
    <w:name w:val="Rutenettabell 7 fargerik – uthevingsfarge 21"/>
    <w:basedOn w:val="Vanligtabell"/>
    <w:next w:val="Rutenettabell7fargerikuthevingsfarge2"/>
    <w:uiPriority w:val="52"/>
    <w:rsid w:val="00840ECF"/>
    <w:pPr>
      <w:spacing w:after="0" w:line="240" w:lineRule="auto"/>
    </w:pPr>
    <w:rPr>
      <w:color w:val="943634"/>
    </w:rPr>
    <w:tblPr>
      <w:tblStyleRowBandSize w:val="1"/>
      <w:tblStyleColBandSize w:val="1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  <w:insideV w:val="single" w:sz="4" w:space="0" w:color="D99594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  <w:tblStylePr w:type="neCell">
      <w:tblPr/>
      <w:tcPr>
        <w:tcBorders>
          <w:bottom w:val="single" w:sz="4" w:space="0" w:color="D99594"/>
        </w:tcBorders>
      </w:tcPr>
    </w:tblStylePr>
    <w:tblStylePr w:type="nwCell">
      <w:tblPr/>
      <w:tcPr>
        <w:tcBorders>
          <w:bottom w:val="single" w:sz="4" w:space="0" w:color="D99594"/>
        </w:tcBorders>
      </w:tcPr>
    </w:tblStylePr>
    <w:tblStylePr w:type="seCell">
      <w:tblPr/>
      <w:tcPr>
        <w:tcBorders>
          <w:top w:val="single" w:sz="4" w:space="0" w:color="D99594"/>
        </w:tcBorders>
      </w:tcPr>
    </w:tblStylePr>
    <w:tblStylePr w:type="swCell">
      <w:tblPr/>
      <w:tcPr>
        <w:tcBorders>
          <w:top w:val="single" w:sz="4" w:space="0" w:color="D99594"/>
        </w:tcBorders>
      </w:tcPr>
    </w:tblStylePr>
  </w:style>
  <w:style w:type="table" w:customStyle="1" w:styleId="Rutenettabell7fargerikuthevingsfarge31">
    <w:name w:val="Rutenettabell 7 fargerik – uthevingsfarge 31"/>
    <w:basedOn w:val="Vanligtabell"/>
    <w:next w:val="Rutenettabell7fargerikuthevingsfarge3"/>
    <w:uiPriority w:val="52"/>
    <w:rsid w:val="00840ECF"/>
    <w:pPr>
      <w:spacing w:after="0" w:line="240" w:lineRule="auto"/>
    </w:pPr>
    <w:rPr>
      <w:color w:val="76923C"/>
    </w:r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  <w:tblStylePr w:type="neCell">
      <w:tblPr/>
      <w:tcPr>
        <w:tcBorders>
          <w:bottom w:val="single" w:sz="4" w:space="0" w:color="C2D69B"/>
        </w:tcBorders>
      </w:tcPr>
    </w:tblStylePr>
    <w:tblStylePr w:type="nwCell">
      <w:tblPr/>
      <w:tcPr>
        <w:tcBorders>
          <w:bottom w:val="single" w:sz="4" w:space="0" w:color="C2D69B"/>
        </w:tcBorders>
      </w:tcPr>
    </w:tblStylePr>
    <w:tblStylePr w:type="seCell">
      <w:tblPr/>
      <w:tcPr>
        <w:tcBorders>
          <w:top w:val="single" w:sz="4" w:space="0" w:color="C2D69B"/>
        </w:tcBorders>
      </w:tcPr>
    </w:tblStylePr>
    <w:tblStylePr w:type="swCell">
      <w:tblPr/>
      <w:tcPr>
        <w:tcBorders>
          <w:top w:val="single" w:sz="4" w:space="0" w:color="C2D69B"/>
        </w:tcBorders>
      </w:tcPr>
    </w:tblStylePr>
  </w:style>
  <w:style w:type="table" w:customStyle="1" w:styleId="Rutenettabell7fargerikuthevingsfarge41">
    <w:name w:val="Rutenettabell 7 fargerik – uthevingsfarge 41"/>
    <w:basedOn w:val="Vanligtabell"/>
    <w:next w:val="Rutenettabell7fargerikuthevingsfarge4"/>
    <w:uiPriority w:val="52"/>
    <w:rsid w:val="00840ECF"/>
    <w:pPr>
      <w:spacing w:after="0" w:line="240" w:lineRule="auto"/>
    </w:pPr>
    <w:rPr>
      <w:color w:val="5F497A"/>
    </w:rPr>
    <w:tblPr>
      <w:tblStyleRowBandSize w:val="1"/>
      <w:tblStyleColBandSize w:val="1"/>
      <w:tblBorders>
        <w:top w:val="single" w:sz="4" w:space="0" w:color="B2A1C7"/>
        <w:left w:val="single" w:sz="4" w:space="0" w:color="B2A1C7"/>
        <w:bottom w:val="single" w:sz="4" w:space="0" w:color="B2A1C7"/>
        <w:right w:val="single" w:sz="4" w:space="0" w:color="B2A1C7"/>
        <w:insideH w:val="single" w:sz="4" w:space="0" w:color="B2A1C7"/>
        <w:insideV w:val="single" w:sz="4" w:space="0" w:color="B2A1C7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5DFEC"/>
      </w:tcPr>
    </w:tblStylePr>
    <w:tblStylePr w:type="band1Horz">
      <w:tblPr/>
      <w:tcPr>
        <w:shd w:val="clear" w:color="auto" w:fill="E5DFEC"/>
      </w:tcPr>
    </w:tblStylePr>
    <w:tblStylePr w:type="neCell">
      <w:tblPr/>
      <w:tcPr>
        <w:tcBorders>
          <w:bottom w:val="single" w:sz="4" w:space="0" w:color="B2A1C7"/>
        </w:tcBorders>
      </w:tcPr>
    </w:tblStylePr>
    <w:tblStylePr w:type="nwCell">
      <w:tblPr/>
      <w:tcPr>
        <w:tcBorders>
          <w:bottom w:val="single" w:sz="4" w:space="0" w:color="B2A1C7"/>
        </w:tcBorders>
      </w:tcPr>
    </w:tblStylePr>
    <w:tblStylePr w:type="seCell">
      <w:tblPr/>
      <w:tcPr>
        <w:tcBorders>
          <w:top w:val="single" w:sz="4" w:space="0" w:color="B2A1C7"/>
        </w:tcBorders>
      </w:tcPr>
    </w:tblStylePr>
    <w:tblStylePr w:type="swCell">
      <w:tblPr/>
      <w:tcPr>
        <w:tcBorders>
          <w:top w:val="single" w:sz="4" w:space="0" w:color="B2A1C7"/>
        </w:tcBorders>
      </w:tcPr>
    </w:tblStylePr>
  </w:style>
  <w:style w:type="table" w:customStyle="1" w:styleId="Rutenettabell7fargerikuthevingsfarge51">
    <w:name w:val="Rutenettabell 7 fargerik – uthevingsfarge 51"/>
    <w:basedOn w:val="Vanligtabell"/>
    <w:next w:val="Rutenettabell7fargerikuthevingsfarge5"/>
    <w:uiPriority w:val="52"/>
    <w:rsid w:val="00840ECF"/>
    <w:pPr>
      <w:spacing w:after="0" w:line="240" w:lineRule="auto"/>
    </w:pPr>
    <w:rPr>
      <w:color w:val="31849B"/>
    </w:r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bottom w:val="single" w:sz="4" w:space="0" w:color="92CDDC"/>
        </w:tcBorders>
      </w:tcPr>
    </w:tblStylePr>
    <w:tblStylePr w:type="nwCell">
      <w:tblPr/>
      <w:tcPr>
        <w:tcBorders>
          <w:bottom w:val="single" w:sz="4" w:space="0" w:color="92CDDC"/>
        </w:tcBorders>
      </w:tcPr>
    </w:tblStylePr>
    <w:tblStylePr w:type="seCell">
      <w:tblPr/>
      <w:tcPr>
        <w:tcBorders>
          <w:top w:val="single" w:sz="4" w:space="0" w:color="92CDDC"/>
        </w:tcBorders>
      </w:tcPr>
    </w:tblStylePr>
    <w:tblStylePr w:type="swCell">
      <w:tblPr/>
      <w:tcPr>
        <w:tcBorders>
          <w:top w:val="single" w:sz="4" w:space="0" w:color="92CDDC"/>
        </w:tcBorders>
      </w:tcPr>
    </w:tblStylePr>
  </w:style>
  <w:style w:type="table" w:customStyle="1" w:styleId="Rutenettabell7fargerikuthevingsfarge61">
    <w:name w:val="Rutenettabell 7 fargerik – uthevingsfarge 61"/>
    <w:basedOn w:val="Vanligtabell"/>
    <w:next w:val="Rutenettabell7fargerikuthevingsfarge6"/>
    <w:uiPriority w:val="52"/>
    <w:rsid w:val="00840ECF"/>
    <w:pPr>
      <w:spacing w:after="0" w:line="240" w:lineRule="auto"/>
    </w:pPr>
    <w:rPr>
      <w:color w:val="E36C0A"/>
    </w:r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  <w:tblStylePr w:type="neCell">
      <w:tblPr/>
      <w:tcPr>
        <w:tcBorders>
          <w:bottom w:val="single" w:sz="4" w:space="0" w:color="FABF8F"/>
        </w:tcBorders>
      </w:tcPr>
    </w:tblStylePr>
    <w:tblStylePr w:type="nwCell">
      <w:tblPr/>
      <w:tcPr>
        <w:tcBorders>
          <w:bottom w:val="single" w:sz="4" w:space="0" w:color="FABF8F"/>
        </w:tcBorders>
      </w:tcPr>
    </w:tblStylePr>
    <w:tblStylePr w:type="seCell">
      <w:tblPr/>
      <w:tcPr>
        <w:tcBorders>
          <w:top w:val="single" w:sz="4" w:space="0" w:color="FABF8F"/>
        </w:tcBorders>
      </w:tcPr>
    </w:tblStylePr>
    <w:tblStylePr w:type="swCell">
      <w:tblPr/>
      <w:tcPr>
        <w:tcBorders>
          <w:top w:val="single" w:sz="4" w:space="0" w:color="FABF8F"/>
        </w:tcBorders>
      </w:tcPr>
    </w:tblStylePr>
  </w:style>
  <w:style w:type="table" w:customStyle="1" w:styleId="Rutenettabelllys1">
    <w:name w:val="Rutenettabell lys1"/>
    <w:basedOn w:val="Vanligtabell"/>
    <w:next w:val="Rutenettabelllys"/>
    <w:uiPriority w:val="40"/>
    <w:rsid w:val="00840ECF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Rutenettabell1lys1">
    <w:name w:val="Rutenettabell 1 lys1"/>
    <w:basedOn w:val="Vanligtabell"/>
    <w:next w:val="Rutenettabell1lys"/>
    <w:uiPriority w:val="46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tikkordregisteroverskrift1">
    <w:name w:val="Stikkordregisteroverskrift1"/>
    <w:basedOn w:val="Normal"/>
    <w:next w:val="Indeks1"/>
    <w:uiPriority w:val="99"/>
    <w:semiHidden/>
    <w:unhideWhenUsed/>
    <w:rsid w:val="00840ECF"/>
    <w:rPr>
      <w:rFonts w:ascii="Cambria" w:hAnsi="Cambria"/>
      <w:b/>
      <w:bCs/>
    </w:rPr>
  </w:style>
  <w:style w:type="character" w:customStyle="1" w:styleId="Svakreferanse1">
    <w:name w:val="Svak referanse1"/>
    <w:basedOn w:val="Standardskriftforavsnitt"/>
    <w:uiPriority w:val="31"/>
    <w:qFormat/>
    <w:rsid w:val="00840ECF"/>
    <w:rPr>
      <w:smallCaps/>
      <w:color w:val="5A5A5A"/>
      <w:lang w:val="nb-NO"/>
    </w:rPr>
  </w:style>
  <w:style w:type="character" w:customStyle="1" w:styleId="Svakutheving1">
    <w:name w:val="Svak utheving1"/>
    <w:basedOn w:val="Standardskriftforavsnitt"/>
    <w:uiPriority w:val="19"/>
    <w:rsid w:val="00840ECF"/>
    <w:rPr>
      <w:i/>
      <w:iCs/>
      <w:color w:val="404040"/>
      <w:lang w:val="nb-NO"/>
    </w:rPr>
  </w:style>
  <w:style w:type="table" w:customStyle="1" w:styleId="Tabell-3D-effekt11">
    <w:name w:val="Tabell - 3D-effekt 11"/>
    <w:basedOn w:val="Vanligtabell"/>
    <w:next w:val="Tabell-3D-effekt1"/>
    <w:uiPriority w:val="99"/>
    <w:semiHidden/>
    <w:unhideWhenUsed/>
    <w:rsid w:val="00840ECF"/>
    <w:pPr>
      <w:spacing w:after="0" w:line="24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ell-3D-effekt21">
    <w:name w:val="Tabell - 3D-effekt 21"/>
    <w:basedOn w:val="Vanligtabell"/>
    <w:next w:val="Tabell-3D-effekt2"/>
    <w:uiPriority w:val="99"/>
    <w:semiHidden/>
    <w:unhideWhenUsed/>
    <w:rsid w:val="00840ECF"/>
    <w:pPr>
      <w:spacing w:after="0" w:line="24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3D-effekt31">
    <w:name w:val="Tabell - 3D-effekt 31"/>
    <w:basedOn w:val="Vanligtabell"/>
    <w:next w:val="Tabell-3D-effekt3"/>
    <w:uiPriority w:val="99"/>
    <w:semiHidden/>
    <w:unhideWhenUsed/>
    <w:rsid w:val="00840EC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elegant1">
    <w:name w:val="Tabell - elegant1"/>
    <w:basedOn w:val="Vanligtabell"/>
    <w:next w:val="Tabell-elegant"/>
    <w:uiPriority w:val="99"/>
    <w:semiHidden/>
    <w:unhideWhenUsed/>
    <w:rsid w:val="00840ECF"/>
    <w:pPr>
      <w:spacing w:after="0" w:line="24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fargerik11">
    <w:name w:val="Tabell - fargerik 11"/>
    <w:basedOn w:val="Vanligtabell"/>
    <w:next w:val="Tabell-fargerik1"/>
    <w:uiPriority w:val="99"/>
    <w:semiHidden/>
    <w:unhideWhenUsed/>
    <w:rsid w:val="00840ECF"/>
    <w:pPr>
      <w:spacing w:after="0" w:line="24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fargerik21">
    <w:name w:val="Tabell - fargerik 21"/>
    <w:basedOn w:val="Vanligtabell"/>
    <w:next w:val="Tabell-fargerik2"/>
    <w:uiPriority w:val="99"/>
    <w:semiHidden/>
    <w:unhideWhenUsed/>
    <w:rsid w:val="00840ECF"/>
    <w:pPr>
      <w:spacing w:after="0" w:line="24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fargerik31">
    <w:name w:val="Tabell - fargerik 31"/>
    <w:basedOn w:val="Vanligtabell"/>
    <w:next w:val="Tabell-fargerik3"/>
    <w:uiPriority w:val="99"/>
    <w:semiHidden/>
    <w:unhideWhenUsed/>
    <w:rsid w:val="00840ECF"/>
    <w:pPr>
      <w:spacing w:after="0" w:line="24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ell-klassisk11">
    <w:name w:val="Tabell - klassisk 11"/>
    <w:basedOn w:val="Vanligtabell"/>
    <w:next w:val="Tabell-klassisk1"/>
    <w:uiPriority w:val="99"/>
    <w:semiHidden/>
    <w:unhideWhenUsed/>
    <w:rsid w:val="00840ECF"/>
    <w:pPr>
      <w:spacing w:after="0" w:line="24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klassisk21">
    <w:name w:val="Tabell - klassisk 21"/>
    <w:basedOn w:val="Vanligtabell"/>
    <w:next w:val="Tabell-klassisk2"/>
    <w:uiPriority w:val="99"/>
    <w:semiHidden/>
    <w:unhideWhenUsed/>
    <w:rsid w:val="00840ECF"/>
    <w:pPr>
      <w:spacing w:after="0" w:line="24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klassisk31">
    <w:name w:val="Tabell - klassisk 31"/>
    <w:basedOn w:val="Vanligtabell"/>
    <w:next w:val="Tabell-klassisk3"/>
    <w:uiPriority w:val="99"/>
    <w:semiHidden/>
    <w:unhideWhenUsed/>
    <w:rsid w:val="00840ECF"/>
    <w:pPr>
      <w:spacing w:after="0" w:line="24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klassisk41">
    <w:name w:val="Tabell - klassisk 41"/>
    <w:basedOn w:val="Vanligtabell"/>
    <w:next w:val="Tabell-klassisk4"/>
    <w:uiPriority w:val="99"/>
    <w:semiHidden/>
    <w:unhideWhenUsed/>
    <w:rsid w:val="00840ECF"/>
    <w:pPr>
      <w:spacing w:after="0" w:line="24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moderne1">
    <w:name w:val="Tabell - moderne1"/>
    <w:basedOn w:val="Vanligtabell"/>
    <w:next w:val="Tabell-moderne"/>
    <w:uiPriority w:val="99"/>
    <w:semiHidden/>
    <w:unhideWhenUsed/>
    <w:rsid w:val="00840ECF"/>
    <w:pPr>
      <w:spacing w:after="0" w:line="24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ell-profesjonell1">
    <w:name w:val="Tabell - profesjonell1"/>
    <w:basedOn w:val="Vanligtabell"/>
    <w:next w:val="Tabell-profesjonell"/>
    <w:uiPriority w:val="99"/>
    <w:semiHidden/>
    <w:unhideWhenUsed/>
    <w:rsid w:val="00840ECF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ell-svak11">
    <w:name w:val="Tabell - svak 11"/>
    <w:basedOn w:val="Vanligtabell"/>
    <w:next w:val="Tabell-svak1"/>
    <w:uiPriority w:val="99"/>
    <w:semiHidden/>
    <w:unhideWhenUsed/>
    <w:rsid w:val="00840ECF"/>
    <w:pPr>
      <w:spacing w:after="0" w:line="24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svak21">
    <w:name w:val="Tabell - svak 21"/>
    <w:basedOn w:val="Vanligtabell"/>
    <w:next w:val="Tabell-svak2"/>
    <w:uiPriority w:val="99"/>
    <w:semiHidden/>
    <w:unhideWhenUsed/>
    <w:rsid w:val="00840ECF"/>
    <w:pPr>
      <w:spacing w:after="0" w:line="24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Web11">
    <w:name w:val="Tabell - Web 11"/>
    <w:basedOn w:val="Vanligtabell"/>
    <w:next w:val="Tabell-Web1"/>
    <w:uiPriority w:val="99"/>
    <w:semiHidden/>
    <w:unhideWhenUsed/>
    <w:rsid w:val="00840ECF"/>
    <w:pPr>
      <w:spacing w:after="0" w:line="24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Web21">
    <w:name w:val="Tabell - Web 21"/>
    <w:basedOn w:val="Vanligtabell"/>
    <w:next w:val="Tabell-Web2"/>
    <w:uiPriority w:val="99"/>
    <w:semiHidden/>
    <w:unhideWhenUsed/>
    <w:rsid w:val="00840ECF"/>
    <w:pPr>
      <w:spacing w:after="0" w:line="24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Web31">
    <w:name w:val="Tabell - Web 31"/>
    <w:basedOn w:val="Vanligtabell"/>
    <w:next w:val="Tabell-Web3"/>
    <w:uiPriority w:val="99"/>
    <w:semiHidden/>
    <w:unhideWhenUsed/>
    <w:rsid w:val="00840ECF"/>
    <w:pPr>
      <w:spacing w:after="0" w:line="24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iste11">
    <w:name w:val="Tabelliste 11"/>
    <w:basedOn w:val="Vanligtabell"/>
    <w:next w:val="Tabelliste1"/>
    <w:uiPriority w:val="99"/>
    <w:semiHidden/>
    <w:unhideWhenUsed/>
    <w:rsid w:val="00840ECF"/>
    <w:pPr>
      <w:spacing w:after="0" w:line="24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iste21">
    <w:name w:val="Tabelliste 21"/>
    <w:basedOn w:val="Vanligtabell"/>
    <w:next w:val="Tabelliste2"/>
    <w:uiPriority w:val="99"/>
    <w:semiHidden/>
    <w:unhideWhenUsed/>
    <w:rsid w:val="00840ECF"/>
    <w:pPr>
      <w:spacing w:after="0" w:line="24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iste31">
    <w:name w:val="Tabelliste 31"/>
    <w:basedOn w:val="Vanligtabell"/>
    <w:next w:val="Tabelliste3"/>
    <w:uiPriority w:val="99"/>
    <w:semiHidden/>
    <w:unhideWhenUsed/>
    <w:rsid w:val="00840ECF"/>
    <w:pPr>
      <w:spacing w:after="0" w:line="24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iste41">
    <w:name w:val="Tabelliste 41"/>
    <w:basedOn w:val="Vanligtabell"/>
    <w:next w:val="Tabelliste4"/>
    <w:uiPriority w:val="99"/>
    <w:semiHidden/>
    <w:unhideWhenUsed/>
    <w:rsid w:val="00840ECF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Tabelliste51">
    <w:name w:val="Tabelliste 51"/>
    <w:basedOn w:val="Vanligtabell"/>
    <w:next w:val="Tabelliste5"/>
    <w:uiPriority w:val="99"/>
    <w:semiHidden/>
    <w:unhideWhenUsed/>
    <w:rsid w:val="00840ECF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iste61">
    <w:name w:val="Tabelliste 61"/>
    <w:basedOn w:val="Vanligtabell"/>
    <w:next w:val="Tabelliste6"/>
    <w:uiPriority w:val="99"/>
    <w:semiHidden/>
    <w:unhideWhenUsed/>
    <w:rsid w:val="00840ECF"/>
    <w:pPr>
      <w:spacing w:after="0" w:line="24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Tabelliste71">
    <w:name w:val="Tabelliste 71"/>
    <w:basedOn w:val="Vanligtabell"/>
    <w:next w:val="Tabelliste7"/>
    <w:uiPriority w:val="99"/>
    <w:semiHidden/>
    <w:unhideWhenUsed/>
    <w:rsid w:val="00840ECF"/>
    <w:pPr>
      <w:spacing w:after="0" w:line="24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Tabelliste81">
    <w:name w:val="Tabelliste 81"/>
    <w:basedOn w:val="Vanligtabell"/>
    <w:next w:val="Tabelliste8"/>
    <w:uiPriority w:val="99"/>
    <w:semiHidden/>
    <w:unhideWhenUsed/>
    <w:rsid w:val="00840ECF"/>
    <w:pPr>
      <w:spacing w:after="0" w:line="24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Tabellkolonne11">
    <w:name w:val="Tabellkolonne 11"/>
    <w:basedOn w:val="Vanligtabell"/>
    <w:next w:val="Tabellkolonne1"/>
    <w:uiPriority w:val="99"/>
    <w:semiHidden/>
    <w:unhideWhenUsed/>
    <w:rsid w:val="00840ECF"/>
    <w:pPr>
      <w:spacing w:after="0" w:line="24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kolonne21">
    <w:name w:val="Tabellkolonne 21"/>
    <w:basedOn w:val="Vanligtabell"/>
    <w:next w:val="Tabellkolonne2"/>
    <w:uiPriority w:val="99"/>
    <w:semiHidden/>
    <w:unhideWhenUsed/>
    <w:rsid w:val="00840ECF"/>
    <w:pPr>
      <w:spacing w:after="0" w:line="24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kolonne31">
    <w:name w:val="Tabellkolonne 31"/>
    <w:basedOn w:val="Vanligtabell"/>
    <w:next w:val="Tabellkolonne3"/>
    <w:uiPriority w:val="99"/>
    <w:semiHidden/>
    <w:unhideWhenUsed/>
    <w:rsid w:val="00840ECF"/>
    <w:pPr>
      <w:spacing w:after="0" w:line="24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kolonne41">
    <w:name w:val="Tabellkolonne 41"/>
    <w:basedOn w:val="Vanligtabell"/>
    <w:next w:val="Tabellkolonne4"/>
    <w:uiPriority w:val="99"/>
    <w:semiHidden/>
    <w:unhideWhenUsed/>
    <w:rsid w:val="00840ECF"/>
    <w:pPr>
      <w:spacing w:after="0" w:line="24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Tabellkolonne51">
    <w:name w:val="Tabellkolonne 51"/>
    <w:basedOn w:val="Vanligtabell"/>
    <w:next w:val="Tabellkolonne5"/>
    <w:uiPriority w:val="99"/>
    <w:semiHidden/>
    <w:unhideWhenUsed/>
    <w:rsid w:val="00840ECF"/>
    <w:pPr>
      <w:spacing w:after="0" w:line="24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Tabellrutenett11">
    <w:name w:val="Tabellrutenett 11"/>
    <w:basedOn w:val="Vanligtabell"/>
    <w:next w:val="Tabellrutenett1"/>
    <w:uiPriority w:val="99"/>
    <w:semiHidden/>
    <w:unhideWhenUsed/>
    <w:rsid w:val="00840ECF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rutenett21">
    <w:name w:val="Tabellrutenett 21"/>
    <w:basedOn w:val="Vanligtabell"/>
    <w:next w:val="Tabellrutenett2"/>
    <w:uiPriority w:val="99"/>
    <w:semiHidden/>
    <w:unhideWhenUsed/>
    <w:rsid w:val="00840ECF"/>
    <w:pPr>
      <w:spacing w:after="0" w:line="24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rutenett31">
    <w:name w:val="Tabellrutenett 31"/>
    <w:basedOn w:val="Vanligtabell"/>
    <w:next w:val="Tabellrutenett3"/>
    <w:uiPriority w:val="99"/>
    <w:semiHidden/>
    <w:unhideWhenUsed/>
    <w:rsid w:val="00840ECF"/>
    <w:pPr>
      <w:spacing w:after="0" w:line="24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rutenett41">
    <w:name w:val="Tabellrutenett 41"/>
    <w:basedOn w:val="Vanligtabell"/>
    <w:next w:val="Tabellrutenett4"/>
    <w:uiPriority w:val="99"/>
    <w:semiHidden/>
    <w:unhideWhenUsed/>
    <w:rsid w:val="00840ECF"/>
    <w:pPr>
      <w:spacing w:after="0" w:line="24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rutenett51">
    <w:name w:val="Tabellrutenett 51"/>
    <w:basedOn w:val="Vanligtabell"/>
    <w:next w:val="Tabellrutenett5"/>
    <w:uiPriority w:val="99"/>
    <w:semiHidden/>
    <w:unhideWhenUsed/>
    <w:rsid w:val="00840ECF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ellrutenett61">
    <w:name w:val="Tabellrutenett 61"/>
    <w:basedOn w:val="Vanligtabell"/>
    <w:next w:val="Tabellrutenett6"/>
    <w:uiPriority w:val="99"/>
    <w:semiHidden/>
    <w:unhideWhenUsed/>
    <w:rsid w:val="00840ECF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ellrutenett71">
    <w:name w:val="Tabellrutenett 71"/>
    <w:basedOn w:val="Vanligtabell"/>
    <w:next w:val="Tabellrutenett7"/>
    <w:uiPriority w:val="99"/>
    <w:semiHidden/>
    <w:unhideWhenUsed/>
    <w:rsid w:val="00840ECF"/>
    <w:pPr>
      <w:spacing w:after="0" w:line="24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ellrutenett81">
    <w:name w:val="Tabellrutenett 81"/>
    <w:basedOn w:val="Vanligtabell"/>
    <w:next w:val="Tabellrutenett8"/>
    <w:uiPriority w:val="99"/>
    <w:semiHidden/>
    <w:unhideWhenUsed/>
    <w:rsid w:val="00840ECF"/>
    <w:pPr>
      <w:spacing w:after="0" w:line="24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temaer1">
    <w:name w:val="Tabelltemaer1"/>
    <w:basedOn w:val="Vanligtabell"/>
    <w:next w:val="Tabelltemaer"/>
    <w:uiPriority w:val="99"/>
    <w:semiHidden/>
    <w:unhideWhenUsed/>
    <w:rsid w:val="00840E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Vanligtabell11">
    <w:name w:val="Vanlig tabell 11"/>
    <w:basedOn w:val="Vanligtabell"/>
    <w:next w:val="Vanligtabell1"/>
    <w:uiPriority w:val="41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Vanligtabell21">
    <w:name w:val="Vanlig tabell 21"/>
    <w:basedOn w:val="Vanligtabell"/>
    <w:next w:val="Vanligtabell2"/>
    <w:uiPriority w:val="42"/>
    <w:rsid w:val="00840ECF"/>
    <w:pPr>
      <w:spacing w:after="0" w:line="240" w:lineRule="auto"/>
    </w:p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Vanligtabell31">
    <w:name w:val="Vanlig tabell 31"/>
    <w:basedOn w:val="Vanligtabell"/>
    <w:next w:val="Vanligtabell3"/>
    <w:uiPriority w:val="43"/>
    <w:rsid w:val="00840EC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Vanligtabell41">
    <w:name w:val="Vanlig tabell 41"/>
    <w:basedOn w:val="Vanligtabell"/>
    <w:next w:val="Vanligtabell4"/>
    <w:uiPriority w:val="44"/>
    <w:rsid w:val="00840EC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Vanligtabell51">
    <w:name w:val="Vanlig tabell 51"/>
    <w:basedOn w:val="Vanligtabell"/>
    <w:next w:val="Vanligtabell5"/>
    <w:uiPriority w:val="45"/>
    <w:rsid w:val="00840ECF"/>
    <w:pPr>
      <w:spacing w:after="0" w:line="240" w:lineRule="auto"/>
    </w:pPr>
    <w:tblPr>
      <w:tblStyleRowBandSize w:val="1"/>
      <w:tblStyleColBandSize w:val="1"/>
    </w:tblPr>
    <w:tblStylePr w:type="firstRow">
      <w:rPr>
        <w:rFonts w:ascii="Constantia" w:eastAsia="Times New Roman" w:hAnsi="Constant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onstantia" w:eastAsia="Times New Roman" w:hAnsi="Constant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onstantia" w:eastAsia="Times New Roman" w:hAnsi="Constant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onstantia" w:eastAsia="Times New Roman" w:hAnsi="Constant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Grid1">
    <w:name w:val="TableGrid1"/>
    <w:rsid w:val="00840ECF"/>
    <w:pPr>
      <w:spacing w:after="0" w:line="240" w:lineRule="auto"/>
    </w:pPr>
    <w:rPr>
      <w:rFonts w:eastAsia="Times New Roman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11111">
    <w:name w:val="1 / 1.1 / 1.1.111"/>
    <w:basedOn w:val="Ingenliste"/>
    <w:next w:val="111111"/>
    <w:uiPriority w:val="99"/>
    <w:semiHidden/>
    <w:unhideWhenUsed/>
    <w:rsid w:val="00840ECF"/>
    <w:pPr>
      <w:numPr>
        <w:numId w:val="97"/>
      </w:numPr>
    </w:pPr>
  </w:style>
  <w:style w:type="numbering" w:customStyle="1" w:styleId="1og211">
    <w:name w:val="1 og 211"/>
    <w:uiPriority w:val="99"/>
    <w:rsid w:val="00840ECF"/>
    <w:pPr>
      <w:numPr>
        <w:numId w:val="98"/>
      </w:numPr>
    </w:pPr>
  </w:style>
  <w:style w:type="numbering" w:customStyle="1" w:styleId="Ingenliste111">
    <w:name w:val="Ingen liste111"/>
    <w:next w:val="Ingenliste"/>
    <w:uiPriority w:val="99"/>
    <w:semiHidden/>
    <w:unhideWhenUsed/>
    <w:rsid w:val="00840ECF"/>
  </w:style>
  <w:style w:type="table" w:customStyle="1" w:styleId="Enkelttabell12">
    <w:name w:val="Enkelttabell 12"/>
    <w:basedOn w:val="Vanligtabell"/>
    <w:next w:val="Enkelttabell1"/>
    <w:uiPriority w:val="99"/>
    <w:semiHidden/>
    <w:unhideWhenUsed/>
    <w:rsid w:val="00840ECF"/>
    <w:pPr>
      <w:spacing w:after="160" w:line="259" w:lineRule="auto"/>
    </w:pPr>
    <w:rPr>
      <w:kern w:val="2"/>
      <w14:ligatures w14:val="standardContextual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Enkelttabell22">
    <w:name w:val="Enkelttabell 22"/>
    <w:basedOn w:val="Vanligtabell"/>
    <w:next w:val="Enkelttabell2"/>
    <w:uiPriority w:val="99"/>
    <w:semiHidden/>
    <w:unhideWhenUsed/>
    <w:rsid w:val="00840ECF"/>
    <w:pPr>
      <w:spacing w:after="160" w:line="259" w:lineRule="auto"/>
    </w:pPr>
    <w:rPr>
      <w:kern w:val="2"/>
      <w14:ligatures w14:val="standardContextual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Enkelttabell32">
    <w:name w:val="Enkelttabell 32"/>
    <w:basedOn w:val="Vanligtabell"/>
    <w:next w:val="Enkelttabell3"/>
    <w:uiPriority w:val="99"/>
    <w:semiHidden/>
    <w:unhideWhenUsed/>
    <w:rsid w:val="00840ECF"/>
    <w:pPr>
      <w:spacing w:after="160" w:line="259" w:lineRule="auto"/>
    </w:pPr>
    <w:rPr>
      <w:kern w:val="2"/>
      <w14:ligatures w14:val="standardContextu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Fargerikliste2">
    <w:name w:val="Fargerik liste2"/>
    <w:basedOn w:val="Vanligtabell"/>
    <w:next w:val="Fargerikliste"/>
    <w:uiPriority w:val="72"/>
    <w:semiHidden/>
    <w:unhideWhenUsed/>
    <w:rsid w:val="00840ECF"/>
    <w:pPr>
      <w:spacing w:after="0" w:line="240" w:lineRule="auto"/>
    </w:pPr>
    <w:rPr>
      <w:color w:val="000000"/>
      <w:kern w:val="2"/>
      <w14:ligatures w14:val="standardContextual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5416"/>
      </w:tcPr>
    </w:tblStylePr>
    <w:tblStylePr w:type="lastRow">
      <w:rPr>
        <w:b/>
        <w:bCs/>
        <w:color w:val="CC5416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Fargeriklisteuthevingsfarge12">
    <w:name w:val="Fargerik liste – uthevingsfarge 12"/>
    <w:basedOn w:val="Vanligtabell"/>
    <w:next w:val="Fargeriklisteuthevingsfarge1"/>
    <w:uiPriority w:val="72"/>
    <w:semiHidden/>
    <w:unhideWhenUsed/>
    <w:rsid w:val="00840ECF"/>
    <w:pPr>
      <w:spacing w:after="0" w:line="240" w:lineRule="auto"/>
    </w:pPr>
    <w:rPr>
      <w:color w:val="000000"/>
      <w:kern w:val="2"/>
      <w14:ligatures w14:val="standardContextual"/>
    </w:rPr>
    <w:tblPr>
      <w:tblStyleRowBandSize w:val="1"/>
      <w:tblStyleColBandSize w:val="1"/>
    </w:tblPr>
    <w:tcPr>
      <w:shd w:val="clear" w:color="auto" w:fill="E0F2F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5416"/>
      </w:tcPr>
    </w:tblStylePr>
    <w:tblStylePr w:type="lastRow">
      <w:rPr>
        <w:b/>
        <w:bCs/>
        <w:color w:val="CC5416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EF2"/>
      </w:tcPr>
    </w:tblStylePr>
    <w:tblStylePr w:type="band1Horz">
      <w:tblPr/>
      <w:tcPr>
        <w:shd w:val="clear" w:color="auto" w:fill="C1E4F5"/>
      </w:tcPr>
    </w:tblStylePr>
  </w:style>
  <w:style w:type="table" w:customStyle="1" w:styleId="Fargeriklisteuthevingsfarge22">
    <w:name w:val="Fargerik liste – uthevingsfarge 22"/>
    <w:basedOn w:val="Vanligtabell"/>
    <w:next w:val="Fargeriklisteuthevingsfarge2"/>
    <w:uiPriority w:val="72"/>
    <w:semiHidden/>
    <w:unhideWhenUsed/>
    <w:rsid w:val="00840ECF"/>
    <w:pPr>
      <w:spacing w:after="0" w:line="240" w:lineRule="auto"/>
    </w:pPr>
    <w:rPr>
      <w:color w:val="000000"/>
      <w:kern w:val="2"/>
      <w14:ligatures w14:val="standardContextual"/>
    </w:rPr>
    <w:tblPr>
      <w:tblStyleRowBandSize w:val="1"/>
      <w:tblStyleColBandSize w:val="1"/>
    </w:tblPr>
    <w:tcPr>
      <w:shd w:val="clear" w:color="auto" w:fill="FCF0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5416"/>
      </w:tcPr>
    </w:tblStylePr>
    <w:tblStylePr w:type="lastRow">
      <w:rPr>
        <w:b/>
        <w:bCs/>
        <w:color w:val="CC5416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DBCC"/>
      </w:tcPr>
    </w:tblStylePr>
    <w:tblStylePr w:type="band1Horz">
      <w:tblPr/>
      <w:tcPr>
        <w:shd w:val="clear" w:color="auto" w:fill="FAE2D5"/>
      </w:tcPr>
    </w:tblStylePr>
  </w:style>
  <w:style w:type="table" w:customStyle="1" w:styleId="Fargeriklisteuthevingsfarge32">
    <w:name w:val="Fargerik liste – uthevingsfarge 32"/>
    <w:basedOn w:val="Vanligtabell"/>
    <w:next w:val="Fargeriklisteuthevingsfarge3"/>
    <w:uiPriority w:val="72"/>
    <w:semiHidden/>
    <w:unhideWhenUsed/>
    <w:rsid w:val="00840ECF"/>
    <w:pPr>
      <w:spacing w:after="0" w:line="240" w:lineRule="auto"/>
    </w:pPr>
    <w:rPr>
      <w:color w:val="000000"/>
      <w:kern w:val="2"/>
      <w14:ligatures w14:val="standardContextual"/>
    </w:rPr>
    <w:tblPr>
      <w:tblStyleRowBandSize w:val="1"/>
      <w:tblStyleColBandSize w:val="1"/>
    </w:tblPr>
    <w:tcPr>
      <w:shd w:val="clear" w:color="auto" w:fill="E0F8E3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C7EAA"/>
      </w:tcPr>
    </w:tblStylePr>
    <w:tblStylePr w:type="lastRow">
      <w:rPr>
        <w:b/>
        <w:bCs/>
        <w:color w:val="0C7EA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EDBA"/>
      </w:tcPr>
    </w:tblStylePr>
    <w:tblStylePr w:type="band1Horz">
      <w:tblPr/>
      <w:tcPr>
        <w:shd w:val="clear" w:color="auto" w:fill="C1F0C7"/>
      </w:tcPr>
    </w:tblStylePr>
  </w:style>
  <w:style w:type="table" w:customStyle="1" w:styleId="Fargeriklisteuthevingsfarge42">
    <w:name w:val="Fargerik liste – uthevingsfarge 42"/>
    <w:basedOn w:val="Vanligtabell"/>
    <w:next w:val="Fargeriklisteuthevingsfarge4"/>
    <w:uiPriority w:val="72"/>
    <w:semiHidden/>
    <w:unhideWhenUsed/>
    <w:rsid w:val="00840ECF"/>
    <w:pPr>
      <w:spacing w:after="0" w:line="240" w:lineRule="auto"/>
    </w:pPr>
    <w:rPr>
      <w:color w:val="000000"/>
      <w:kern w:val="2"/>
      <w14:ligatures w14:val="standardContextual"/>
    </w:rPr>
    <w:tblPr>
      <w:tblStyleRowBandSize w:val="1"/>
      <w:tblStyleColBandSize w:val="1"/>
    </w:tblPr>
    <w:tcPr>
      <w:shd w:val="clear" w:color="auto" w:fill="E5F6F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14551C"/>
      </w:tcPr>
    </w:tblStylePr>
    <w:tblStylePr w:type="lastRow">
      <w:rPr>
        <w:b/>
        <w:bCs/>
        <w:color w:val="14551C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E9FA"/>
      </w:tcPr>
    </w:tblStylePr>
    <w:tblStylePr w:type="band1Horz">
      <w:tblPr/>
      <w:tcPr>
        <w:shd w:val="clear" w:color="auto" w:fill="CAEDFB"/>
      </w:tcPr>
    </w:tblStylePr>
  </w:style>
  <w:style w:type="table" w:customStyle="1" w:styleId="Fargeriklisteuthevingsfarge52">
    <w:name w:val="Fargerik liste – uthevingsfarge 52"/>
    <w:basedOn w:val="Vanligtabell"/>
    <w:next w:val="Fargeriklisteuthevingsfarge5"/>
    <w:uiPriority w:val="72"/>
    <w:semiHidden/>
    <w:unhideWhenUsed/>
    <w:rsid w:val="00840ECF"/>
    <w:pPr>
      <w:spacing w:after="0" w:line="240" w:lineRule="auto"/>
    </w:pPr>
    <w:rPr>
      <w:color w:val="000000"/>
      <w:kern w:val="2"/>
      <w14:ligatures w14:val="standardContextual"/>
    </w:rPr>
    <w:tblPr>
      <w:tblStyleRowBandSize w:val="1"/>
      <w:tblStyleColBandSize w:val="1"/>
    </w:tblPr>
    <w:tcPr>
      <w:shd w:val="clear" w:color="auto" w:fill="F8E7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E8524"/>
      </w:tcPr>
    </w:tblStylePr>
    <w:tblStylePr w:type="lastRow">
      <w:rPr>
        <w:b/>
        <w:bCs/>
        <w:color w:val="3E852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3E9"/>
      </w:tcPr>
    </w:tblStylePr>
    <w:tblStylePr w:type="band1Horz">
      <w:tblPr/>
      <w:tcPr>
        <w:shd w:val="clear" w:color="auto" w:fill="F2CEED"/>
      </w:tcPr>
    </w:tblStylePr>
  </w:style>
  <w:style w:type="table" w:customStyle="1" w:styleId="Fargeriklisteuthevingsfarge62">
    <w:name w:val="Fargerik liste – uthevingsfarge 62"/>
    <w:basedOn w:val="Vanligtabell"/>
    <w:next w:val="Fargeriklisteuthevingsfarge6"/>
    <w:uiPriority w:val="72"/>
    <w:semiHidden/>
    <w:unhideWhenUsed/>
    <w:rsid w:val="00840ECF"/>
    <w:pPr>
      <w:spacing w:after="0" w:line="240" w:lineRule="auto"/>
    </w:pPr>
    <w:rPr>
      <w:color w:val="000000"/>
      <w:kern w:val="2"/>
      <w14:ligatures w14:val="standardContextual"/>
    </w:rPr>
    <w:tblPr>
      <w:tblStyleRowBandSize w:val="1"/>
      <w:tblStyleColBandSize w:val="1"/>
    </w:tblPr>
    <w:tcPr>
      <w:shd w:val="clear" w:color="auto" w:fill="ECF8E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F2275"/>
      </w:tcPr>
    </w:tblStylePr>
    <w:tblStylePr w:type="lastRow">
      <w:rPr>
        <w:b/>
        <w:bCs/>
        <w:color w:val="7F227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EFC5"/>
      </w:tcPr>
    </w:tblStylePr>
    <w:tblStylePr w:type="band1Horz">
      <w:tblPr/>
      <w:tcPr>
        <w:shd w:val="clear" w:color="auto" w:fill="D9F2D0"/>
      </w:tcPr>
    </w:tblStylePr>
  </w:style>
  <w:style w:type="table" w:customStyle="1" w:styleId="Fargerikskyggelegging2">
    <w:name w:val="Fargerik skyggelegging2"/>
    <w:basedOn w:val="Vanligtabell"/>
    <w:next w:val="Fargerikskyggelegging"/>
    <w:uiPriority w:val="71"/>
    <w:semiHidden/>
    <w:unhideWhenUsed/>
    <w:rsid w:val="00840ECF"/>
    <w:pPr>
      <w:spacing w:after="0" w:line="240" w:lineRule="auto"/>
    </w:pPr>
    <w:rPr>
      <w:color w:val="000000"/>
      <w:kern w:val="2"/>
      <w14:ligatures w14:val="standardContextual"/>
    </w:rPr>
    <w:tblPr>
      <w:tblStyleRowBandSize w:val="1"/>
      <w:tblStyleColBandSize w:val="1"/>
      <w:tblBorders>
        <w:top w:val="single" w:sz="24" w:space="0" w:color="E97132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713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Fargerikskyggelegginguthevingsfarge12">
    <w:name w:val="Fargerik skyggelegging – uthevingsfarge 12"/>
    <w:basedOn w:val="Vanligtabell"/>
    <w:next w:val="Fargerikskyggelegginguthevingsfarge1"/>
    <w:uiPriority w:val="71"/>
    <w:semiHidden/>
    <w:unhideWhenUsed/>
    <w:rsid w:val="00840ECF"/>
    <w:pPr>
      <w:spacing w:after="0" w:line="240" w:lineRule="auto"/>
    </w:pPr>
    <w:rPr>
      <w:color w:val="000000"/>
      <w:kern w:val="2"/>
      <w14:ligatures w14:val="standardContextual"/>
    </w:rPr>
    <w:tblPr>
      <w:tblStyleRowBandSize w:val="1"/>
      <w:tblStyleColBandSize w:val="1"/>
      <w:tblBorders>
        <w:top w:val="single" w:sz="24" w:space="0" w:color="E97132"/>
        <w:left w:val="single" w:sz="4" w:space="0" w:color="156082"/>
        <w:bottom w:val="single" w:sz="4" w:space="0" w:color="156082"/>
        <w:right w:val="single" w:sz="4" w:space="0" w:color="156082"/>
        <w:insideH w:val="single" w:sz="4" w:space="0" w:color="FFFFFF"/>
        <w:insideV w:val="single" w:sz="4" w:space="0" w:color="FFFFFF"/>
      </w:tblBorders>
    </w:tblPr>
    <w:tcPr>
      <w:shd w:val="clear" w:color="auto" w:fill="E0F2F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713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C394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C394D"/>
          <w:insideV w:val="nil"/>
        </w:tcBorders>
        <w:shd w:val="clear" w:color="auto" w:fill="0C394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394D"/>
      </w:tcPr>
    </w:tblStylePr>
    <w:tblStylePr w:type="band1Vert">
      <w:tblPr/>
      <w:tcPr>
        <w:shd w:val="clear" w:color="auto" w:fill="83CAEB"/>
      </w:tcPr>
    </w:tblStylePr>
    <w:tblStylePr w:type="band1Horz">
      <w:tblPr/>
      <w:tcPr>
        <w:shd w:val="clear" w:color="auto" w:fill="64BDE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Fargerikskyggelegginguthevingsfarge22">
    <w:name w:val="Fargerik skyggelegging – uthevingsfarge 22"/>
    <w:basedOn w:val="Vanligtabell"/>
    <w:next w:val="Fargerikskyggelegginguthevingsfarge2"/>
    <w:uiPriority w:val="71"/>
    <w:semiHidden/>
    <w:unhideWhenUsed/>
    <w:rsid w:val="00840ECF"/>
    <w:pPr>
      <w:spacing w:after="0" w:line="240" w:lineRule="auto"/>
    </w:pPr>
    <w:rPr>
      <w:color w:val="000000"/>
      <w:kern w:val="2"/>
      <w14:ligatures w14:val="standardContextual"/>
    </w:rPr>
    <w:tblPr>
      <w:tblStyleRowBandSize w:val="1"/>
      <w:tblStyleColBandSize w:val="1"/>
      <w:tblBorders>
        <w:top w:val="single" w:sz="24" w:space="0" w:color="E97132"/>
        <w:left w:val="single" w:sz="4" w:space="0" w:color="E97132"/>
        <w:bottom w:val="single" w:sz="4" w:space="0" w:color="E97132"/>
        <w:right w:val="single" w:sz="4" w:space="0" w:color="E97132"/>
        <w:insideH w:val="single" w:sz="4" w:space="0" w:color="FFFFFF"/>
        <w:insideV w:val="single" w:sz="4" w:space="0" w:color="FFFFFF"/>
      </w:tblBorders>
    </w:tblPr>
    <w:tcPr>
      <w:shd w:val="clear" w:color="auto" w:fill="FCF0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713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3F1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3F10"/>
          <w:insideV w:val="nil"/>
        </w:tcBorders>
        <w:shd w:val="clear" w:color="auto" w:fill="993F1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3F10"/>
      </w:tcPr>
    </w:tblStylePr>
    <w:tblStylePr w:type="band1Vert">
      <w:tblPr/>
      <w:tcPr>
        <w:shd w:val="clear" w:color="auto" w:fill="F6C5AC"/>
      </w:tcPr>
    </w:tblStylePr>
    <w:tblStylePr w:type="band1Horz">
      <w:tblPr/>
      <w:tcPr>
        <w:shd w:val="clear" w:color="auto" w:fill="F4B7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Fargerikskyggelegginguthevingsfarge32">
    <w:name w:val="Fargerik skyggelegging – uthevingsfarge 32"/>
    <w:basedOn w:val="Vanligtabell"/>
    <w:next w:val="Fargerikskyggelegginguthevingsfarge3"/>
    <w:uiPriority w:val="71"/>
    <w:semiHidden/>
    <w:unhideWhenUsed/>
    <w:rsid w:val="00840ECF"/>
    <w:pPr>
      <w:spacing w:after="0" w:line="240" w:lineRule="auto"/>
    </w:pPr>
    <w:rPr>
      <w:color w:val="000000"/>
      <w:kern w:val="2"/>
      <w14:ligatures w14:val="standardContextual"/>
    </w:rPr>
    <w:tblPr>
      <w:tblStyleRowBandSize w:val="1"/>
      <w:tblStyleColBandSize w:val="1"/>
      <w:tblBorders>
        <w:top w:val="single" w:sz="24" w:space="0" w:color="0F9ED5"/>
        <w:left w:val="single" w:sz="4" w:space="0" w:color="196B24"/>
        <w:bottom w:val="single" w:sz="4" w:space="0" w:color="196B24"/>
        <w:right w:val="single" w:sz="4" w:space="0" w:color="196B24"/>
        <w:insideH w:val="single" w:sz="4" w:space="0" w:color="FFFFFF"/>
        <w:insideV w:val="single" w:sz="4" w:space="0" w:color="FFFFFF"/>
      </w:tblBorders>
    </w:tblPr>
    <w:tcPr>
      <w:shd w:val="clear" w:color="auto" w:fill="E0F8E3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F9E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F4015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F4015"/>
          <w:insideV w:val="nil"/>
        </w:tcBorders>
        <w:shd w:val="clear" w:color="auto" w:fill="0F4015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4015"/>
      </w:tcPr>
    </w:tblStylePr>
    <w:tblStylePr w:type="band1Vert">
      <w:tblPr/>
      <w:tcPr>
        <w:shd w:val="clear" w:color="auto" w:fill="84E290"/>
      </w:tcPr>
    </w:tblStylePr>
    <w:tblStylePr w:type="band1Horz">
      <w:tblPr/>
      <w:tcPr>
        <w:shd w:val="clear" w:color="auto" w:fill="66DB75"/>
      </w:tcPr>
    </w:tblStylePr>
  </w:style>
  <w:style w:type="table" w:customStyle="1" w:styleId="Fargerikskyggelegginguthevingsfarge42">
    <w:name w:val="Fargerik skyggelegging – uthevingsfarge 42"/>
    <w:basedOn w:val="Vanligtabell"/>
    <w:next w:val="Fargerikskyggelegginguthevingsfarge4"/>
    <w:uiPriority w:val="71"/>
    <w:semiHidden/>
    <w:unhideWhenUsed/>
    <w:rsid w:val="00840ECF"/>
    <w:pPr>
      <w:spacing w:after="0" w:line="240" w:lineRule="auto"/>
    </w:pPr>
    <w:rPr>
      <w:color w:val="000000"/>
      <w:kern w:val="2"/>
      <w14:ligatures w14:val="standardContextual"/>
    </w:rPr>
    <w:tblPr>
      <w:tblStyleRowBandSize w:val="1"/>
      <w:tblStyleColBandSize w:val="1"/>
      <w:tblBorders>
        <w:top w:val="single" w:sz="24" w:space="0" w:color="196B24"/>
        <w:left w:val="single" w:sz="4" w:space="0" w:color="0F9ED5"/>
        <w:bottom w:val="single" w:sz="4" w:space="0" w:color="0F9ED5"/>
        <w:right w:val="single" w:sz="4" w:space="0" w:color="0F9ED5"/>
        <w:insideH w:val="single" w:sz="4" w:space="0" w:color="FFFFFF"/>
        <w:insideV w:val="single" w:sz="4" w:space="0" w:color="FFFFFF"/>
      </w:tblBorders>
    </w:tblPr>
    <w:tcPr>
      <w:shd w:val="clear" w:color="auto" w:fill="E5F6F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96B24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95E7F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95E7F"/>
          <w:insideV w:val="nil"/>
        </w:tcBorders>
        <w:shd w:val="clear" w:color="auto" w:fill="095E7F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5E7F"/>
      </w:tcPr>
    </w:tblStylePr>
    <w:tblStylePr w:type="band1Vert">
      <w:tblPr/>
      <w:tcPr>
        <w:shd w:val="clear" w:color="auto" w:fill="95DCF7"/>
      </w:tcPr>
    </w:tblStylePr>
    <w:tblStylePr w:type="band1Horz">
      <w:tblPr/>
      <w:tcPr>
        <w:shd w:val="clear" w:color="auto" w:fill="7BD3F5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Fargerikskyggelegginguthevingsfarge52">
    <w:name w:val="Fargerik skyggelegging – uthevingsfarge 52"/>
    <w:basedOn w:val="Vanligtabell"/>
    <w:next w:val="Fargerikskyggelegginguthevingsfarge5"/>
    <w:uiPriority w:val="71"/>
    <w:semiHidden/>
    <w:unhideWhenUsed/>
    <w:rsid w:val="00840ECF"/>
    <w:pPr>
      <w:spacing w:after="0" w:line="240" w:lineRule="auto"/>
    </w:pPr>
    <w:rPr>
      <w:color w:val="000000"/>
      <w:kern w:val="2"/>
      <w14:ligatures w14:val="standardContextual"/>
    </w:rPr>
    <w:tblPr>
      <w:tblStyleRowBandSize w:val="1"/>
      <w:tblStyleColBandSize w:val="1"/>
      <w:tblBorders>
        <w:top w:val="single" w:sz="24" w:space="0" w:color="4EA72E"/>
        <w:left w:val="single" w:sz="4" w:space="0" w:color="A02B93"/>
        <w:bottom w:val="single" w:sz="4" w:space="0" w:color="A02B93"/>
        <w:right w:val="single" w:sz="4" w:space="0" w:color="A02B93"/>
        <w:insideH w:val="single" w:sz="4" w:space="0" w:color="FFFFFF"/>
        <w:insideV w:val="single" w:sz="4" w:space="0" w:color="FFFFFF"/>
      </w:tblBorders>
    </w:tblPr>
    <w:tcPr>
      <w:shd w:val="clear" w:color="auto" w:fill="F8E7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EA72E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F1957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F1957"/>
          <w:insideV w:val="nil"/>
        </w:tcBorders>
        <w:shd w:val="clear" w:color="auto" w:fill="5F1957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1957"/>
      </w:tcPr>
    </w:tblStylePr>
    <w:tblStylePr w:type="band1Vert">
      <w:tblPr/>
      <w:tcPr>
        <w:shd w:val="clear" w:color="auto" w:fill="E59EDC"/>
      </w:tcPr>
    </w:tblStylePr>
    <w:tblStylePr w:type="band1Horz">
      <w:tblPr/>
      <w:tcPr>
        <w:shd w:val="clear" w:color="auto" w:fill="DE86D4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Fargerikskyggelegginguthevingsfarge62">
    <w:name w:val="Fargerik skyggelegging – uthevingsfarge 62"/>
    <w:basedOn w:val="Vanligtabell"/>
    <w:next w:val="Fargerikskyggelegginguthevingsfarge6"/>
    <w:uiPriority w:val="71"/>
    <w:semiHidden/>
    <w:unhideWhenUsed/>
    <w:rsid w:val="00840ECF"/>
    <w:pPr>
      <w:spacing w:after="0" w:line="240" w:lineRule="auto"/>
    </w:pPr>
    <w:rPr>
      <w:color w:val="000000"/>
      <w:kern w:val="2"/>
      <w14:ligatures w14:val="standardContextual"/>
    </w:rPr>
    <w:tblPr>
      <w:tblStyleRowBandSize w:val="1"/>
      <w:tblStyleColBandSize w:val="1"/>
      <w:tblBorders>
        <w:top w:val="single" w:sz="24" w:space="0" w:color="A02B93"/>
        <w:left w:val="single" w:sz="4" w:space="0" w:color="4EA72E"/>
        <w:bottom w:val="single" w:sz="4" w:space="0" w:color="4EA72E"/>
        <w:right w:val="single" w:sz="4" w:space="0" w:color="4EA72E"/>
        <w:insideH w:val="single" w:sz="4" w:space="0" w:color="FFFFFF"/>
        <w:insideV w:val="single" w:sz="4" w:space="0" w:color="FFFFFF"/>
      </w:tblBorders>
    </w:tblPr>
    <w:tcPr>
      <w:shd w:val="clear" w:color="auto" w:fill="ECF8E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02B93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E641B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E641B"/>
          <w:insideV w:val="nil"/>
        </w:tcBorders>
        <w:shd w:val="clear" w:color="auto" w:fill="2E641B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641B"/>
      </w:tcPr>
    </w:tblStylePr>
    <w:tblStylePr w:type="band1Vert">
      <w:tblPr/>
      <w:tcPr>
        <w:shd w:val="clear" w:color="auto" w:fill="B3E5A1"/>
      </w:tcPr>
    </w:tblStylePr>
    <w:tblStylePr w:type="band1Horz">
      <w:tblPr/>
      <w:tcPr>
        <w:shd w:val="clear" w:color="auto" w:fill="A0DF8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Fargeriktrutenett2">
    <w:name w:val="Fargerikt rutenett2"/>
    <w:basedOn w:val="Vanligtabell"/>
    <w:next w:val="Fargeriktrutenett"/>
    <w:uiPriority w:val="73"/>
    <w:semiHidden/>
    <w:unhideWhenUsed/>
    <w:rsid w:val="00840ECF"/>
    <w:pPr>
      <w:spacing w:after="0" w:line="240" w:lineRule="auto"/>
    </w:pPr>
    <w:rPr>
      <w:color w:val="000000"/>
      <w:kern w:val="2"/>
      <w14:ligatures w14:val="standardContextual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Fargeriktrutenettuthevingsfarge12">
    <w:name w:val="Fargerikt rutenett – uthevingsfarge 12"/>
    <w:basedOn w:val="Vanligtabell"/>
    <w:next w:val="Fargeriktrutenettuthevingsfarge1"/>
    <w:uiPriority w:val="73"/>
    <w:semiHidden/>
    <w:unhideWhenUsed/>
    <w:rsid w:val="00840ECF"/>
    <w:pPr>
      <w:spacing w:after="0" w:line="240" w:lineRule="auto"/>
    </w:pPr>
    <w:rPr>
      <w:color w:val="000000"/>
      <w:kern w:val="2"/>
      <w14:ligatures w14:val="standardContextual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1E4F5"/>
    </w:tcPr>
    <w:tblStylePr w:type="firstRow">
      <w:rPr>
        <w:b/>
        <w:bCs/>
      </w:rPr>
      <w:tblPr/>
      <w:tcPr>
        <w:shd w:val="clear" w:color="auto" w:fill="83CAEB"/>
      </w:tcPr>
    </w:tblStylePr>
    <w:tblStylePr w:type="lastRow">
      <w:rPr>
        <w:b/>
        <w:bCs/>
        <w:color w:val="000000"/>
      </w:rPr>
      <w:tblPr/>
      <w:tcPr>
        <w:shd w:val="clear" w:color="auto" w:fill="83CAEB"/>
      </w:tcPr>
    </w:tblStylePr>
    <w:tblStylePr w:type="firstCol">
      <w:rPr>
        <w:color w:val="FFFFFF"/>
      </w:rPr>
      <w:tblPr/>
      <w:tcPr>
        <w:shd w:val="clear" w:color="auto" w:fill="0F4761"/>
      </w:tcPr>
    </w:tblStylePr>
    <w:tblStylePr w:type="lastCol">
      <w:rPr>
        <w:color w:val="FFFFFF"/>
      </w:rPr>
      <w:tblPr/>
      <w:tcPr>
        <w:shd w:val="clear" w:color="auto" w:fill="0F4761"/>
      </w:tcPr>
    </w:tblStylePr>
    <w:tblStylePr w:type="band1Vert">
      <w:tblPr/>
      <w:tcPr>
        <w:shd w:val="clear" w:color="auto" w:fill="64BDE6"/>
      </w:tcPr>
    </w:tblStylePr>
    <w:tblStylePr w:type="band1Horz">
      <w:tblPr/>
      <w:tcPr>
        <w:shd w:val="clear" w:color="auto" w:fill="64BDE6"/>
      </w:tcPr>
    </w:tblStylePr>
  </w:style>
  <w:style w:type="table" w:customStyle="1" w:styleId="Fargeriktrutenettuthevingsfarge22">
    <w:name w:val="Fargerikt rutenett – uthevingsfarge 22"/>
    <w:basedOn w:val="Vanligtabell"/>
    <w:next w:val="Fargeriktrutenettuthevingsfarge2"/>
    <w:uiPriority w:val="73"/>
    <w:semiHidden/>
    <w:unhideWhenUsed/>
    <w:rsid w:val="00840ECF"/>
    <w:pPr>
      <w:spacing w:after="0" w:line="240" w:lineRule="auto"/>
    </w:pPr>
    <w:rPr>
      <w:color w:val="000000"/>
      <w:kern w:val="2"/>
      <w14:ligatures w14:val="standardContextual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AE2D5"/>
    </w:tcPr>
    <w:tblStylePr w:type="firstRow">
      <w:rPr>
        <w:b/>
        <w:bCs/>
      </w:rPr>
      <w:tblPr/>
      <w:tcPr>
        <w:shd w:val="clear" w:color="auto" w:fill="F6C5AC"/>
      </w:tcPr>
    </w:tblStylePr>
    <w:tblStylePr w:type="lastRow">
      <w:rPr>
        <w:b/>
        <w:bCs/>
        <w:color w:val="000000"/>
      </w:rPr>
      <w:tblPr/>
      <w:tcPr>
        <w:shd w:val="clear" w:color="auto" w:fill="F6C5AC"/>
      </w:tcPr>
    </w:tblStylePr>
    <w:tblStylePr w:type="firstCol">
      <w:rPr>
        <w:color w:val="FFFFFF"/>
      </w:rPr>
      <w:tblPr/>
      <w:tcPr>
        <w:shd w:val="clear" w:color="auto" w:fill="BF4E14"/>
      </w:tcPr>
    </w:tblStylePr>
    <w:tblStylePr w:type="lastCol">
      <w:rPr>
        <w:color w:val="FFFFFF"/>
      </w:rPr>
      <w:tblPr/>
      <w:tcPr>
        <w:shd w:val="clear" w:color="auto" w:fill="BF4E14"/>
      </w:tcPr>
    </w:tblStylePr>
    <w:tblStylePr w:type="band1Vert">
      <w:tblPr/>
      <w:tcPr>
        <w:shd w:val="clear" w:color="auto" w:fill="F4B798"/>
      </w:tcPr>
    </w:tblStylePr>
    <w:tblStylePr w:type="band1Horz">
      <w:tblPr/>
      <w:tcPr>
        <w:shd w:val="clear" w:color="auto" w:fill="F4B798"/>
      </w:tcPr>
    </w:tblStylePr>
  </w:style>
  <w:style w:type="table" w:customStyle="1" w:styleId="Fargeriktrutenettuthevingsfarge32">
    <w:name w:val="Fargerikt rutenett – uthevingsfarge 32"/>
    <w:basedOn w:val="Vanligtabell"/>
    <w:next w:val="Fargeriktrutenettuthevingsfarge3"/>
    <w:uiPriority w:val="73"/>
    <w:semiHidden/>
    <w:unhideWhenUsed/>
    <w:rsid w:val="00840ECF"/>
    <w:pPr>
      <w:spacing w:after="0" w:line="240" w:lineRule="auto"/>
    </w:pPr>
    <w:rPr>
      <w:color w:val="000000"/>
      <w:kern w:val="2"/>
      <w14:ligatures w14:val="standardContextual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1F0C7"/>
    </w:tcPr>
    <w:tblStylePr w:type="firstRow">
      <w:rPr>
        <w:b/>
        <w:bCs/>
      </w:rPr>
      <w:tblPr/>
      <w:tcPr>
        <w:shd w:val="clear" w:color="auto" w:fill="84E290"/>
      </w:tcPr>
    </w:tblStylePr>
    <w:tblStylePr w:type="lastRow">
      <w:rPr>
        <w:b/>
        <w:bCs/>
        <w:color w:val="000000"/>
      </w:rPr>
      <w:tblPr/>
      <w:tcPr>
        <w:shd w:val="clear" w:color="auto" w:fill="84E290"/>
      </w:tcPr>
    </w:tblStylePr>
    <w:tblStylePr w:type="firstCol">
      <w:rPr>
        <w:color w:val="FFFFFF"/>
      </w:rPr>
      <w:tblPr/>
      <w:tcPr>
        <w:shd w:val="clear" w:color="auto" w:fill="124F1A"/>
      </w:tcPr>
    </w:tblStylePr>
    <w:tblStylePr w:type="lastCol">
      <w:rPr>
        <w:color w:val="FFFFFF"/>
      </w:rPr>
      <w:tblPr/>
      <w:tcPr>
        <w:shd w:val="clear" w:color="auto" w:fill="124F1A"/>
      </w:tcPr>
    </w:tblStylePr>
    <w:tblStylePr w:type="band1Vert">
      <w:tblPr/>
      <w:tcPr>
        <w:shd w:val="clear" w:color="auto" w:fill="66DB75"/>
      </w:tcPr>
    </w:tblStylePr>
    <w:tblStylePr w:type="band1Horz">
      <w:tblPr/>
      <w:tcPr>
        <w:shd w:val="clear" w:color="auto" w:fill="66DB75"/>
      </w:tcPr>
    </w:tblStylePr>
  </w:style>
  <w:style w:type="table" w:customStyle="1" w:styleId="Fargeriktrutenettuthevingsfarge42">
    <w:name w:val="Fargerikt rutenett – uthevingsfarge 42"/>
    <w:basedOn w:val="Vanligtabell"/>
    <w:next w:val="Fargeriktrutenettuthevingsfarge4"/>
    <w:uiPriority w:val="73"/>
    <w:semiHidden/>
    <w:unhideWhenUsed/>
    <w:rsid w:val="00840ECF"/>
    <w:pPr>
      <w:spacing w:after="0" w:line="240" w:lineRule="auto"/>
    </w:pPr>
    <w:rPr>
      <w:color w:val="000000"/>
      <w:kern w:val="2"/>
      <w14:ligatures w14:val="standardContextual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AEDFB"/>
    </w:tcPr>
    <w:tblStylePr w:type="firstRow">
      <w:rPr>
        <w:b/>
        <w:bCs/>
      </w:rPr>
      <w:tblPr/>
      <w:tcPr>
        <w:shd w:val="clear" w:color="auto" w:fill="95DCF7"/>
      </w:tcPr>
    </w:tblStylePr>
    <w:tblStylePr w:type="lastRow">
      <w:rPr>
        <w:b/>
        <w:bCs/>
        <w:color w:val="000000"/>
      </w:rPr>
      <w:tblPr/>
      <w:tcPr>
        <w:shd w:val="clear" w:color="auto" w:fill="95DCF7"/>
      </w:tcPr>
    </w:tblStylePr>
    <w:tblStylePr w:type="firstCol">
      <w:rPr>
        <w:color w:val="FFFFFF"/>
      </w:rPr>
      <w:tblPr/>
      <w:tcPr>
        <w:shd w:val="clear" w:color="auto" w:fill="0B769F"/>
      </w:tcPr>
    </w:tblStylePr>
    <w:tblStylePr w:type="lastCol">
      <w:rPr>
        <w:color w:val="FFFFFF"/>
      </w:rPr>
      <w:tblPr/>
      <w:tcPr>
        <w:shd w:val="clear" w:color="auto" w:fill="0B769F"/>
      </w:tcPr>
    </w:tblStylePr>
    <w:tblStylePr w:type="band1Vert">
      <w:tblPr/>
      <w:tcPr>
        <w:shd w:val="clear" w:color="auto" w:fill="7BD3F5"/>
      </w:tcPr>
    </w:tblStylePr>
    <w:tblStylePr w:type="band1Horz">
      <w:tblPr/>
      <w:tcPr>
        <w:shd w:val="clear" w:color="auto" w:fill="7BD3F5"/>
      </w:tcPr>
    </w:tblStylePr>
  </w:style>
  <w:style w:type="table" w:customStyle="1" w:styleId="Fargeriktrutenettuthevingsfarge52">
    <w:name w:val="Fargerikt rutenett – uthevingsfarge 52"/>
    <w:basedOn w:val="Vanligtabell"/>
    <w:next w:val="Fargeriktrutenettuthevingsfarge5"/>
    <w:uiPriority w:val="73"/>
    <w:semiHidden/>
    <w:unhideWhenUsed/>
    <w:rsid w:val="00840ECF"/>
    <w:pPr>
      <w:spacing w:after="0" w:line="240" w:lineRule="auto"/>
    </w:pPr>
    <w:rPr>
      <w:color w:val="000000"/>
      <w:kern w:val="2"/>
      <w14:ligatures w14:val="standardContextual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CEED"/>
    </w:tcPr>
    <w:tblStylePr w:type="firstRow">
      <w:rPr>
        <w:b/>
        <w:bCs/>
      </w:rPr>
      <w:tblPr/>
      <w:tcPr>
        <w:shd w:val="clear" w:color="auto" w:fill="E59EDC"/>
      </w:tcPr>
    </w:tblStylePr>
    <w:tblStylePr w:type="lastRow">
      <w:rPr>
        <w:b/>
        <w:bCs/>
        <w:color w:val="000000"/>
      </w:rPr>
      <w:tblPr/>
      <w:tcPr>
        <w:shd w:val="clear" w:color="auto" w:fill="E59EDC"/>
      </w:tcPr>
    </w:tblStylePr>
    <w:tblStylePr w:type="firstCol">
      <w:rPr>
        <w:color w:val="FFFFFF"/>
      </w:rPr>
      <w:tblPr/>
      <w:tcPr>
        <w:shd w:val="clear" w:color="auto" w:fill="77206D"/>
      </w:tcPr>
    </w:tblStylePr>
    <w:tblStylePr w:type="lastCol">
      <w:rPr>
        <w:color w:val="FFFFFF"/>
      </w:rPr>
      <w:tblPr/>
      <w:tcPr>
        <w:shd w:val="clear" w:color="auto" w:fill="77206D"/>
      </w:tcPr>
    </w:tblStylePr>
    <w:tblStylePr w:type="band1Vert">
      <w:tblPr/>
      <w:tcPr>
        <w:shd w:val="clear" w:color="auto" w:fill="DE86D4"/>
      </w:tcPr>
    </w:tblStylePr>
    <w:tblStylePr w:type="band1Horz">
      <w:tblPr/>
      <w:tcPr>
        <w:shd w:val="clear" w:color="auto" w:fill="DE86D4"/>
      </w:tcPr>
    </w:tblStylePr>
  </w:style>
  <w:style w:type="table" w:customStyle="1" w:styleId="Fargeriktrutenettuthevingsfarge62">
    <w:name w:val="Fargerikt rutenett – uthevingsfarge 62"/>
    <w:basedOn w:val="Vanligtabell"/>
    <w:next w:val="Fargeriktrutenettuthevingsfarge6"/>
    <w:uiPriority w:val="73"/>
    <w:semiHidden/>
    <w:unhideWhenUsed/>
    <w:rsid w:val="00840ECF"/>
    <w:pPr>
      <w:spacing w:after="0" w:line="240" w:lineRule="auto"/>
    </w:pPr>
    <w:rPr>
      <w:color w:val="000000"/>
      <w:kern w:val="2"/>
      <w14:ligatures w14:val="standardContextual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F2D0"/>
    </w:tcPr>
    <w:tblStylePr w:type="firstRow">
      <w:rPr>
        <w:b/>
        <w:bCs/>
      </w:rPr>
      <w:tblPr/>
      <w:tcPr>
        <w:shd w:val="clear" w:color="auto" w:fill="B3E5A1"/>
      </w:tcPr>
    </w:tblStylePr>
    <w:tblStylePr w:type="lastRow">
      <w:rPr>
        <w:b/>
        <w:bCs/>
        <w:color w:val="000000"/>
      </w:rPr>
      <w:tblPr/>
      <w:tcPr>
        <w:shd w:val="clear" w:color="auto" w:fill="B3E5A1"/>
      </w:tcPr>
    </w:tblStylePr>
    <w:tblStylePr w:type="firstCol">
      <w:rPr>
        <w:color w:val="FFFFFF"/>
      </w:rPr>
      <w:tblPr/>
      <w:tcPr>
        <w:shd w:val="clear" w:color="auto" w:fill="3A7C22"/>
      </w:tcPr>
    </w:tblStylePr>
    <w:tblStylePr w:type="lastCol">
      <w:rPr>
        <w:color w:val="FFFFFF"/>
      </w:rPr>
      <w:tblPr/>
      <w:tcPr>
        <w:shd w:val="clear" w:color="auto" w:fill="3A7C22"/>
      </w:tcPr>
    </w:tblStylePr>
    <w:tblStylePr w:type="band1Vert">
      <w:tblPr/>
      <w:tcPr>
        <w:shd w:val="clear" w:color="auto" w:fill="A0DF8A"/>
      </w:tcPr>
    </w:tblStylePr>
    <w:tblStylePr w:type="band1Horz">
      <w:tblPr/>
      <w:tcPr>
        <w:shd w:val="clear" w:color="auto" w:fill="A0DF8A"/>
      </w:tcPr>
    </w:tblStylePr>
  </w:style>
  <w:style w:type="table" w:customStyle="1" w:styleId="Listetabell1lys2">
    <w:name w:val="Listetabell 1 lys2"/>
    <w:basedOn w:val="Vanligtabell"/>
    <w:next w:val="Listetabell1lys"/>
    <w:uiPriority w:val="46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tabell1lysuthevingsfarge12">
    <w:name w:val="Listetabell 1 lys – uthevingsfarge 12"/>
    <w:basedOn w:val="Vanligtabell"/>
    <w:next w:val="Listetabell1lysuthevingsfarge1"/>
    <w:uiPriority w:val="46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5B0E1"/>
        </w:tcBorders>
      </w:tcPr>
    </w:tblStylePr>
    <w:tblStylePr w:type="lastRow">
      <w:rPr>
        <w:b/>
        <w:bCs/>
      </w:rPr>
      <w:tblPr/>
      <w:tcPr>
        <w:tcBorders>
          <w:top w:val="single" w:sz="4" w:space="0" w:color="45B0E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/>
      </w:tcPr>
    </w:tblStylePr>
    <w:tblStylePr w:type="band1Horz">
      <w:tblPr/>
      <w:tcPr>
        <w:shd w:val="clear" w:color="auto" w:fill="C1E4F5"/>
      </w:tcPr>
    </w:tblStylePr>
  </w:style>
  <w:style w:type="table" w:customStyle="1" w:styleId="Listetabell1lysuthevingsfarge22">
    <w:name w:val="Listetabell 1 lys – uthevingsfarge 22"/>
    <w:basedOn w:val="Vanligtabell"/>
    <w:next w:val="Listetabell1lysuthevingsfarge2"/>
    <w:uiPriority w:val="46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A983"/>
        </w:tcBorders>
      </w:tcPr>
    </w:tblStylePr>
    <w:tblStylePr w:type="lastRow">
      <w:rPr>
        <w:b/>
        <w:bCs/>
      </w:rPr>
      <w:tblPr/>
      <w:tcPr>
        <w:tcBorders>
          <w:top w:val="single" w:sz="4" w:space="0" w:color="F1A9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/>
      </w:tcPr>
    </w:tblStylePr>
    <w:tblStylePr w:type="band1Horz">
      <w:tblPr/>
      <w:tcPr>
        <w:shd w:val="clear" w:color="auto" w:fill="FAE2D5"/>
      </w:tcPr>
    </w:tblStylePr>
  </w:style>
  <w:style w:type="table" w:customStyle="1" w:styleId="Listetabell1lysuthevingsfarge32">
    <w:name w:val="Listetabell 1 lys – uthevingsfarge 32"/>
    <w:basedOn w:val="Vanligtabell"/>
    <w:next w:val="Listetabell1lysuthevingsfarge3"/>
    <w:uiPriority w:val="46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7D459"/>
        </w:tcBorders>
      </w:tcPr>
    </w:tblStylePr>
    <w:tblStylePr w:type="lastRow">
      <w:rPr>
        <w:b/>
        <w:bCs/>
      </w:rPr>
      <w:tblPr/>
      <w:tcPr>
        <w:tcBorders>
          <w:top w:val="single" w:sz="4" w:space="0" w:color="47D4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/>
      </w:tcPr>
    </w:tblStylePr>
    <w:tblStylePr w:type="band1Horz">
      <w:tblPr/>
      <w:tcPr>
        <w:shd w:val="clear" w:color="auto" w:fill="C1F0C7"/>
      </w:tcPr>
    </w:tblStylePr>
  </w:style>
  <w:style w:type="table" w:customStyle="1" w:styleId="Listetabell1lysuthevingsfarge42">
    <w:name w:val="Listetabell 1 lys – uthevingsfarge 42"/>
    <w:basedOn w:val="Vanligtabell"/>
    <w:next w:val="Listetabell1lysuthevingsfarge4"/>
    <w:uiPriority w:val="46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0CAF3"/>
        </w:tcBorders>
      </w:tcPr>
    </w:tblStylePr>
    <w:tblStylePr w:type="lastRow">
      <w:rPr>
        <w:b/>
        <w:bCs/>
      </w:rPr>
      <w:tblPr/>
      <w:tcPr>
        <w:tcBorders>
          <w:top w:val="single" w:sz="4" w:space="0" w:color="60CAF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/>
      </w:tcPr>
    </w:tblStylePr>
    <w:tblStylePr w:type="band1Horz">
      <w:tblPr/>
      <w:tcPr>
        <w:shd w:val="clear" w:color="auto" w:fill="CAEDFB"/>
      </w:tcPr>
    </w:tblStylePr>
  </w:style>
  <w:style w:type="table" w:customStyle="1" w:styleId="Listetabell1lysuthevingsfarge52">
    <w:name w:val="Listetabell 1 lys – uthevingsfarge 52"/>
    <w:basedOn w:val="Vanligtabell"/>
    <w:next w:val="Listetabell1lysuthevingsfarge5"/>
    <w:uiPriority w:val="46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86DCB"/>
        </w:tcBorders>
      </w:tcPr>
    </w:tblStylePr>
    <w:tblStylePr w:type="lastRow">
      <w:rPr>
        <w:b/>
        <w:bCs/>
      </w:rPr>
      <w:tblPr/>
      <w:tcPr>
        <w:tcBorders>
          <w:top w:val="single" w:sz="4" w:space="0" w:color="D86DC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/>
      </w:tcPr>
    </w:tblStylePr>
    <w:tblStylePr w:type="band1Horz">
      <w:tblPr/>
      <w:tcPr>
        <w:shd w:val="clear" w:color="auto" w:fill="F2CEED"/>
      </w:tcPr>
    </w:tblStylePr>
  </w:style>
  <w:style w:type="table" w:customStyle="1" w:styleId="Listetabell1lysuthevingsfarge62">
    <w:name w:val="Listetabell 1 lys – uthevingsfarge 62"/>
    <w:basedOn w:val="Vanligtabell"/>
    <w:next w:val="Listetabell1lysuthevingsfarge6"/>
    <w:uiPriority w:val="46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D873"/>
        </w:tcBorders>
      </w:tcPr>
    </w:tblStylePr>
    <w:tblStylePr w:type="lastRow">
      <w:rPr>
        <w:b/>
        <w:bCs/>
      </w:rPr>
      <w:tblPr/>
      <w:tcPr>
        <w:tcBorders>
          <w:top w:val="single" w:sz="4" w:space="0" w:color="8DD87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/>
      </w:tcPr>
    </w:tblStylePr>
    <w:tblStylePr w:type="band1Horz">
      <w:tblPr/>
      <w:tcPr>
        <w:shd w:val="clear" w:color="auto" w:fill="D9F2D0"/>
      </w:tcPr>
    </w:tblStylePr>
  </w:style>
  <w:style w:type="table" w:customStyle="1" w:styleId="Listetabell22">
    <w:name w:val="Listetabell 22"/>
    <w:basedOn w:val="Vanligtabell"/>
    <w:next w:val="Listetabell2"/>
    <w:uiPriority w:val="47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tabell2uthevingsfarge12">
    <w:name w:val="Listetabell 2 – uthevingsfarge 12"/>
    <w:basedOn w:val="Vanligtabell"/>
    <w:next w:val="Listetabell2uthevingsfarge1"/>
    <w:uiPriority w:val="47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45B0E1"/>
        <w:bottom w:val="single" w:sz="4" w:space="0" w:color="45B0E1"/>
        <w:insideH w:val="single" w:sz="4" w:space="0" w:color="45B0E1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/>
      </w:tcPr>
    </w:tblStylePr>
    <w:tblStylePr w:type="band1Horz">
      <w:tblPr/>
      <w:tcPr>
        <w:shd w:val="clear" w:color="auto" w:fill="C1E4F5"/>
      </w:tcPr>
    </w:tblStylePr>
  </w:style>
  <w:style w:type="table" w:customStyle="1" w:styleId="Listetabell2uthevingsfarge22">
    <w:name w:val="Listetabell 2 – uthevingsfarge 22"/>
    <w:basedOn w:val="Vanligtabell"/>
    <w:next w:val="Listetabell2uthevingsfarge2"/>
    <w:uiPriority w:val="47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F1A983"/>
        <w:bottom w:val="single" w:sz="4" w:space="0" w:color="F1A983"/>
        <w:insideH w:val="single" w:sz="4" w:space="0" w:color="F1A9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/>
      </w:tcPr>
    </w:tblStylePr>
    <w:tblStylePr w:type="band1Horz">
      <w:tblPr/>
      <w:tcPr>
        <w:shd w:val="clear" w:color="auto" w:fill="FAE2D5"/>
      </w:tcPr>
    </w:tblStylePr>
  </w:style>
  <w:style w:type="table" w:customStyle="1" w:styleId="Listetabell2uthevingsfarge32">
    <w:name w:val="Listetabell 2 – uthevingsfarge 32"/>
    <w:basedOn w:val="Vanligtabell"/>
    <w:next w:val="Listetabell2uthevingsfarge3"/>
    <w:uiPriority w:val="47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47D459"/>
        <w:bottom w:val="single" w:sz="4" w:space="0" w:color="47D459"/>
        <w:insideH w:val="single" w:sz="4" w:space="0" w:color="47D45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/>
      </w:tcPr>
    </w:tblStylePr>
    <w:tblStylePr w:type="band1Horz">
      <w:tblPr/>
      <w:tcPr>
        <w:shd w:val="clear" w:color="auto" w:fill="C1F0C7"/>
      </w:tcPr>
    </w:tblStylePr>
  </w:style>
  <w:style w:type="table" w:customStyle="1" w:styleId="Listetabell2uthevingsfarge42">
    <w:name w:val="Listetabell 2 – uthevingsfarge 42"/>
    <w:basedOn w:val="Vanligtabell"/>
    <w:next w:val="Listetabell2uthevingsfarge4"/>
    <w:uiPriority w:val="47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60CAF3"/>
        <w:bottom w:val="single" w:sz="4" w:space="0" w:color="60CAF3"/>
        <w:insideH w:val="single" w:sz="4" w:space="0" w:color="60CAF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/>
      </w:tcPr>
    </w:tblStylePr>
    <w:tblStylePr w:type="band1Horz">
      <w:tblPr/>
      <w:tcPr>
        <w:shd w:val="clear" w:color="auto" w:fill="CAEDFB"/>
      </w:tcPr>
    </w:tblStylePr>
  </w:style>
  <w:style w:type="table" w:customStyle="1" w:styleId="Listetabell2uthevingsfarge52">
    <w:name w:val="Listetabell 2 – uthevingsfarge 52"/>
    <w:basedOn w:val="Vanligtabell"/>
    <w:next w:val="Listetabell2uthevingsfarge5"/>
    <w:uiPriority w:val="47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D86DCB"/>
        <w:bottom w:val="single" w:sz="4" w:space="0" w:color="D86DCB"/>
        <w:insideH w:val="single" w:sz="4" w:space="0" w:color="D86DC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/>
      </w:tcPr>
    </w:tblStylePr>
    <w:tblStylePr w:type="band1Horz">
      <w:tblPr/>
      <w:tcPr>
        <w:shd w:val="clear" w:color="auto" w:fill="F2CEED"/>
      </w:tcPr>
    </w:tblStylePr>
  </w:style>
  <w:style w:type="table" w:customStyle="1" w:styleId="Listetabell2uthevingsfarge62">
    <w:name w:val="Listetabell 2 – uthevingsfarge 62"/>
    <w:basedOn w:val="Vanligtabell"/>
    <w:next w:val="Listetabell2uthevingsfarge6"/>
    <w:uiPriority w:val="47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8DD873"/>
        <w:bottom w:val="single" w:sz="4" w:space="0" w:color="8DD873"/>
        <w:insideH w:val="single" w:sz="4" w:space="0" w:color="8DD87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/>
      </w:tcPr>
    </w:tblStylePr>
    <w:tblStylePr w:type="band1Horz">
      <w:tblPr/>
      <w:tcPr>
        <w:shd w:val="clear" w:color="auto" w:fill="D9F2D0"/>
      </w:tcPr>
    </w:tblStylePr>
  </w:style>
  <w:style w:type="table" w:customStyle="1" w:styleId="Listetabell32">
    <w:name w:val="Listetabell 32"/>
    <w:basedOn w:val="Vanligtabell"/>
    <w:next w:val="Listetabell3"/>
    <w:uiPriority w:val="48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etabell3uthevingsfarge12">
    <w:name w:val="Listetabell 3 – uthevingsfarge 12"/>
    <w:basedOn w:val="Vanligtabell"/>
    <w:next w:val="Listetabell3uthevingsfarge1"/>
    <w:uiPriority w:val="48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156082"/>
        <w:left w:val="single" w:sz="4" w:space="0" w:color="156082"/>
        <w:bottom w:val="single" w:sz="4" w:space="0" w:color="156082"/>
        <w:right w:val="single" w:sz="4" w:space="0" w:color="156082"/>
      </w:tblBorders>
    </w:tblPr>
    <w:tblStylePr w:type="firstRow">
      <w:rPr>
        <w:b/>
        <w:bCs/>
        <w:color w:val="FFFFFF"/>
      </w:rPr>
      <w:tblPr/>
      <w:tcPr>
        <w:shd w:val="clear" w:color="auto" w:fill="156082"/>
      </w:tcPr>
    </w:tblStylePr>
    <w:tblStylePr w:type="lastRow">
      <w:rPr>
        <w:b/>
        <w:bCs/>
      </w:rPr>
      <w:tblPr/>
      <w:tcPr>
        <w:tcBorders>
          <w:top w:val="double" w:sz="4" w:space="0" w:color="156082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156082"/>
          <w:right w:val="single" w:sz="4" w:space="0" w:color="156082"/>
        </w:tcBorders>
      </w:tcPr>
    </w:tblStylePr>
    <w:tblStylePr w:type="band1Horz">
      <w:tblPr/>
      <w:tcPr>
        <w:tcBorders>
          <w:top w:val="single" w:sz="4" w:space="0" w:color="156082"/>
          <w:bottom w:val="single" w:sz="4" w:space="0" w:color="15608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56082"/>
          <w:left w:val="nil"/>
        </w:tcBorders>
      </w:tcPr>
    </w:tblStylePr>
    <w:tblStylePr w:type="swCell">
      <w:tblPr/>
      <w:tcPr>
        <w:tcBorders>
          <w:top w:val="double" w:sz="4" w:space="0" w:color="156082"/>
          <w:right w:val="nil"/>
        </w:tcBorders>
      </w:tcPr>
    </w:tblStylePr>
  </w:style>
  <w:style w:type="table" w:customStyle="1" w:styleId="Listetabell3uthevingsfarge22">
    <w:name w:val="Listetabell 3 – uthevingsfarge 22"/>
    <w:basedOn w:val="Vanligtabell"/>
    <w:next w:val="Listetabell3uthevingsfarge2"/>
    <w:uiPriority w:val="48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E97132"/>
        <w:left w:val="single" w:sz="4" w:space="0" w:color="E97132"/>
        <w:bottom w:val="single" w:sz="4" w:space="0" w:color="E97132"/>
        <w:right w:val="single" w:sz="4" w:space="0" w:color="E97132"/>
      </w:tblBorders>
    </w:tblPr>
    <w:tblStylePr w:type="firstRow">
      <w:rPr>
        <w:b/>
        <w:bCs/>
        <w:color w:val="FFFFFF"/>
      </w:rPr>
      <w:tblPr/>
      <w:tcPr>
        <w:shd w:val="clear" w:color="auto" w:fill="E97132"/>
      </w:tcPr>
    </w:tblStylePr>
    <w:tblStylePr w:type="lastRow">
      <w:rPr>
        <w:b/>
        <w:bCs/>
      </w:rPr>
      <w:tblPr/>
      <w:tcPr>
        <w:tcBorders>
          <w:top w:val="double" w:sz="4" w:space="0" w:color="E97132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97132"/>
          <w:right w:val="single" w:sz="4" w:space="0" w:color="E97132"/>
        </w:tcBorders>
      </w:tcPr>
    </w:tblStylePr>
    <w:tblStylePr w:type="band1Horz">
      <w:tblPr/>
      <w:tcPr>
        <w:tcBorders>
          <w:top w:val="single" w:sz="4" w:space="0" w:color="E97132"/>
          <w:bottom w:val="single" w:sz="4" w:space="0" w:color="E9713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7132"/>
          <w:left w:val="nil"/>
        </w:tcBorders>
      </w:tcPr>
    </w:tblStylePr>
    <w:tblStylePr w:type="swCell">
      <w:tblPr/>
      <w:tcPr>
        <w:tcBorders>
          <w:top w:val="double" w:sz="4" w:space="0" w:color="E97132"/>
          <w:right w:val="nil"/>
        </w:tcBorders>
      </w:tcPr>
    </w:tblStylePr>
  </w:style>
  <w:style w:type="table" w:customStyle="1" w:styleId="Listetabell3uthevingsfarge32">
    <w:name w:val="Listetabell 3 – uthevingsfarge 32"/>
    <w:basedOn w:val="Vanligtabell"/>
    <w:next w:val="Listetabell3uthevingsfarge3"/>
    <w:uiPriority w:val="48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196B24"/>
        <w:left w:val="single" w:sz="4" w:space="0" w:color="196B24"/>
        <w:bottom w:val="single" w:sz="4" w:space="0" w:color="196B24"/>
        <w:right w:val="single" w:sz="4" w:space="0" w:color="196B24"/>
      </w:tblBorders>
    </w:tblPr>
    <w:tblStylePr w:type="firstRow">
      <w:rPr>
        <w:b/>
        <w:bCs/>
        <w:color w:val="FFFFFF"/>
      </w:rPr>
      <w:tblPr/>
      <w:tcPr>
        <w:shd w:val="clear" w:color="auto" w:fill="196B24"/>
      </w:tcPr>
    </w:tblStylePr>
    <w:tblStylePr w:type="lastRow">
      <w:rPr>
        <w:b/>
        <w:bCs/>
      </w:rPr>
      <w:tblPr/>
      <w:tcPr>
        <w:tcBorders>
          <w:top w:val="double" w:sz="4" w:space="0" w:color="196B2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196B24"/>
          <w:right w:val="single" w:sz="4" w:space="0" w:color="196B24"/>
        </w:tcBorders>
      </w:tcPr>
    </w:tblStylePr>
    <w:tblStylePr w:type="band1Horz">
      <w:tblPr/>
      <w:tcPr>
        <w:tcBorders>
          <w:top w:val="single" w:sz="4" w:space="0" w:color="196B24"/>
          <w:bottom w:val="single" w:sz="4" w:space="0" w:color="196B2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96B24"/>
          <w:left w:val="nil"/>
        </w:tcBorders>
      </w:tcPr>
    </w:tblStylePr>
    <w:tblStylePr w:type="swCell">
      <w:tblPr/>
      <w:tcPr>
        <w:tcBorders>
          <w:top w:val="double" w:sz="4" w:space="0" w:color="196B24"/>
          <w:right w:val="nil"/>
        </w:tcBorders>
      </w:tcPr>
    </w:tblStylePr>
  </w:style>
  <w:style w:type="table" w:customStyle="1" w:styleId="Listetabell3uthevingsfarge42">
    <w:name w:val="Listetabell 3 – uthevingsfarge 42"/>
    <w:basedOn w:val="Vanligtabell"/>
    <w:next w:val="Listetabell3uthevingsfarge4"/>
    <w:uiPriority w:val="48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0F9ED5"/>
        <w:left w:val="single" w:sz="4" w:space="0" w:color="0F9ED5"/>
        <w:bottom w:val="single" w:sz="4" w:space="0" w:color="0F9ED5"/>
        <w:right w:val="single" w:sz="4" w:space="0" w:color="0F9ED5"/>
      </w:tblBorders>
    </w:tblPr>
    <w:tblStylePr w:type="firstRow">
      <w:rPr>
        <w:b/>
        <w:bCs/>
        <w:color w:val="FFFFFF"/>
      </w:rPr>
      <w:tblPr/>
      <w:tcPr>
        <w:shd w:val="clear" w:color="auto" w:fill="0F9ED5"/>
      </w:tcPr>
    </w:tblStylePr>
    <w:tblStylePr w:type="lastRow">
      <w:rPr>
        <w:b/>
        <w:bCs/>
      </w:rPr>
      <w:tblPr/>
      <w:tcPr>
        <w:tcBorders>
          <w:top w:val="double" w:sz="4" w:space="0" w:color="0F9E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F9ED5"/>
          <w:right w:val="single" w:sz="4" w:space="0" w:color="0F9ED5"/>
        </w:tcBorders>
      </w:tcPr>
    </w:tblStylePr>
    <w:tblStylePr w:type="band1Horz">
      <w:tblPr/>
      <w:tcPr>
        <w:tcBorders>
          <w:top w:val="single" w:sz="4" w:space="0" w:color="0F9ED5"/>
          <w:bottom w:val="single" w:sz="4" w:space="0" w:color="0F9E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F9ED5"/>
          <w:left w:val="nil"/>
        </w:tcBorders>
      </w:tcPr>
    </w:tblStylePr>
    <w:tblStylePr w:type="swCell">
      <w:tblPr/>
      <w:tcPr>
        <w:tcBorders>
          <w:top w:val="double" w:sz="4" w:space="0" w:color="0F9ED5"/>
          <w:right w:val="nil"/>
        </w:tcBorders>
      </w:tcPr>
    </w:tblStylePr>
  </w:style>
  <w:style w:type="table" w:customStyle="1" w:styleId="Listetabell3uthevingsfarge52">
    <w:name w:val="Listetabell 3 – uthevingsfarge 52"/>
    <w:basedOn w:val="Vanligtabell"/>
    <w:next w:val="Listetabell3uthevingsfarge5"/>
    <w:uiPriority w:val="48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A02B93"/>
        <w:left w:val="single" w:sz="4" w:space="0" w:color="A02B93"/>
        <w:bottom w:val="single" w:sz="4" w:space="0" w:color="A02B93"/>
        <w:right w:val="single" w:sz="4" w:space="0" w:color="A02B93"/>
      </w:tblBorders>
    </w:tblPr>
    <w:tblStylePr w:type="firstRow">
      <w:rPr>
        <w:b/>
        <w:bCs/>
        <w:color w:val="FFFFFF"/>
      </w:rPr>
      <w:tblPr/>
      <w:tcPr>
        <w:shd w:val="clear" w:color="auto" w:fill="A02B93"/>
      </w:tcPr>
    </w:tblStylePr>
    <w:tblStylePr w:type="lastRow">
      <w:rPr>
        <w:b/>
        <w:bCs/>
      </w:rPr>
      <w:tblPr/>
      <w:tcPr>
        <w:tcBorders>
          <w:top w:val="double" w:sz="4" w:space="0" w:color="A02B93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02B93"/>
          <w:right w:val="single" w:sz="4" w:space="0" w:color="A02B93"/>
        </w:tcBorders>
      </w:tcPr>
    </w:tblStylePr>
    <w:tblStylePr w:type="band1Horz">
      <w:tblPr/>
      <w:tcPr>
        <w:tcBorders>
          <w:top w:val="single" w:sz="4" w:space="0" w:color="A02B93"/>
          <w:bottom w:val="single" w:sz="4" w:space="0" w:color="A02B9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02B93"/>
          <w:left w:val="nil"/>
        </w:tcBorders>
      </w:tcPr>
    </w:tblStylePr>
    <w:tblStylePr w:type="swCell">
      <w:tblPr/>
      <w:tcPr>
        <w:tcBorders>
          <w:top w:val="double" w:sz="4" w:space="0" w:color="A02B93"/>
          <w:right w:val="nil"/>
        </w:tcBorders>
      </w:tcPr>
    </w:tblStylePr>
  </w:style>
  <w:style w:type="table" w:customStyle="1" w:styleId="Listetabell3uthevingsfarge62">
    <w:name w:val="Listetabell 3 – uthevingsfarge 62"/>
    <w:basedOn w:val="Vanligtabell"/>
    <w:next w:val="Listetabell3uthevingsfarge6"/>
    <w:uiPriority w:val="48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4EA72E"/>
        <w:left w:val="single" w:sz="4" w:space="0" w:color="4EA72E"/>
        <w:bottom w:val="single" w:sz="4" w:space="0" w:color="4EA72E"/>
        <w:right w:val="single" w:sz="4" w:space="0" w:color="4EA72E"/>
      </w:tblBorders>
    </w:tblPr>
    <w:tblStylePr w:type="firstRow">
      <w:rPr>
        <w:b/>
        <w:bCs/>
        <w:color w:val="FFFFFF"/>
      </w:rPr>
      <w:tblPr/>
      <w:tcPr>
        <w:shd w:val="clear" w:color="auto" w:fill="4EA72E"/>
      </w:tcPr>
    </w:tblStylePr>
    <w:tblStylePr w:type="lastRow">
      <w:rPr>
        <w:b/>
        <w:bCs/>
      </w:rPr>
      <w:tblPr/>
      <w:tcPr>
        <w:tcBorders>
          <w:top w:val="double" w:sz="4" w:space="0" w:color="4EA72E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EA72E"/>
          <w:right w:val="single" w:sz="4" w:space="0" w:color="4EA72E"/>
        </w:tcBorders>
      </w:tcPr>
    </w:tblStylePr>
    <w:tblStylePr w:type="band1Horz">
      <w:tblPr/>
      <w:tcPr>
        <w:tcBorders>
          <w:top w:val="single" w:sz="4" w:space="0" w:color="4EA72E"/>
          <w:bottom w:val="single" w:sz="4" w:space="0" w:color="4EA72E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EA72E"/>
          <w:left w:val="nil"/>
        </w:tcBorders>
      </w:tcPr>
    </w:tblStylePr>
    <w:tblStylePr w:type="swCell">
      <w:tblPr/>
      <w:tcPr>
        <w:tcBorders>
          <w:top w:val="double" w:sz="4" w:space="0" w:color="4EA72E"/>
          <w:right w:val="nil"/>
        </w:tcBorders>
      </w:tcPr>
    </w:tblStylePr>
  </w:style>
  <w:style w:type="table" w:customStyle="1" w:styleId="Listetabell42">
    <w:name w:val="Listetabell 42"/>
    <w:basedOn w:val="Vanligtabell"/>
    <w:next w:val="Listetabell4"/>
    <w:uiPriority w:val="49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tabell4uthevingsfarge12">
    <w:name w:val="Listetabell 4 – uthevingsfarge 12"/>
    <w:basedOn w:val="Vanligtabell"/>
    <w:next w:val="Listetabell4uthevingsfarge1"/>
    <w:uiPriority w:val="49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45B0E1"/>
        <w:left w:val="single" w:sz="4" w:space="0" w:color="45B0E1"/>
        <w:bottom w:val="single" w:sz="4" w:space="0" w:color="45B0E1"/>
        <w:right w:val="single" w:sz="4" w:space="0" w:color="45B0E1"/>
        <w:insideH w:val="single" w:sz="4" w:space="0" w:color="45B0E1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156082"/>
          <w:left w:val="single" w:sz="4" w:space="0" w:color="156082"/>
          <w:bottom w:val="single" w:sz="4" w:space="0" w:color="156082"/>
          <w:right w:val="single" w:sz="4" w:space="0" w:color="156082"/>
          <w:insideH w:val="nil"/>
        </w:tcBorders>
        <w:shd w:val="clear" w:color="auto" w:fill="156082"/>
      </w:tcPr>
    </w:tblStylePr>
    <w:tblStylePr w:type="lastRow">
      <w:rPr>
        <w:b/>
        <w:bCs/>
      </w:rPr>
      <w:tblPr/>
      <w:tcPr>
        <w:tcBorders>
          <w:top w:val="double" w:sz="4" w:space="0" w:color="45B0E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/>
      </w:tcPr>
    </w:tblStylePr>
    <w:tblStylePr w:type="band1Horz">
      <w:tblPr/>
      <w:tcPr>
        <w:shd w:val="clear" w:color="auto" w:fill="C1E4F5"/>
      </w:tcPr>
    </w:tblStylePr>
  </w:style>
  <w:style w:type="table" w:customStyle="1" w:styleId="Listetabell4uthevingsfarge22">
    <w:name w:val="Listetabell 4 – uthevingsfarge 22"/>
    <w:basedOn w:val="Vanligtabell"/>
    <w:next w:val="Listetabell4uthevingsfarge2"/>
    <w:uiPriority w:val="49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F1A983"/>
        <w:left w:val="single" w:sz="4" w:space="0" w:color="F1A983"/>
        <w:bottom w:val="single" w:sz="4" w:space="0" w:color="F1A983"/>
        <w:right w:val="single" w:sz="4" w:space="0" w:color="F1A983"/>
        <w:insideH w:val="single" w:sz="4" w:space="0" w:color="F1A9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97132"/>
          <w:left w:val="single" w:sz="4" w:space="0" w:color="E97132"/>
          <w:bottom w:val="single" w:sz="4" w:space="0" w:color="E97132"/>
          <w:right w:val="single" w:sz="4" w:space="0" w:color="E97132"/>
          <w:insideH w:val="nil"/>
        </w:tcBorders>
        <w:shd w:val="clear" w:color="auto" w:fill="E97132"/>
      </w:tcPr>
    </w:tblStylePr>
    <w:tblStylePr w:type="lastRow">
      <w:rPr>
        <w:b/>
        <w:bCs/>
      </w:rPr>
      <w:tblPr/>
      <w:tcPr>
        <w:tcBorders>
          <w:top w:val="double" w:sz="4" w:space="0" w:color="F1A9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/>
      </w:tcPr>
    </w:tblStylePr>
    <w:tblStylePr w:type="band1Horz">
      <w:tblPr/>
      <w:tcPr>
        <w:shd w:val="clear" w:color="auto" w:fill="FAE2D5"/>
      </w:tcPr>
    </w:tblStylePr>
  </w:style>
  <w:style w:type="table" w:customStyle="1" w:styleId="Listetabell4uthevingsfarge32">
    <w:name w:val="Listetabell 4 – uthevingsfarge 32"/>
    <w:basedOn w:val="Vanligtabell"/>
    <w:next w:val="Listetabell4uthevingsfarge3"/>
    <w:uiPriority w:val="49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47D459"/>
        <w:left w:val="single" w:sz="4" w:space="0" w:color="47D459"/>
        <w:bottom w:val="single" w:sz="4" w:space="0" w:color="47D459"/>
        <w:right w:val="single" w:sz="4" w:space="0" w:color="47D459"/>
        <w:insideH w:val="single" w:sz="4" w:space="0" w:color="47D45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196B24"/>
          <w:left w:val="single" w:sz="4" w:space="0" w:color="196B24"/>
          <w:bottom w:val="single" w:sz="4" w:space="0" w:color="196B24"/>
          <w:right w:val="single" w:sz="4" w:space="0" w:color="196B24"/>
          <w:insideH w:val="nil"/>
        </w:tcBorders>
        <w:shd w:val="clear" w:color="auto" w:fill="196B24"/>
      </w:tcPr>
    </w:tblStylePr>
    <w:tblStylePr w:type="lastRow">
      <w:rPr>
        <w:b/>
        <w:bCs/>
      </w:rPr>
      <w:tblPr/>
      <w:tcPr>
        <w:tcBorders>
          <w:top w:val="double" w:sz="4" w:space="0" w:color="47D4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/>
      </w:tcPr>
    </w:tblStylePr>
    <w:tblStylePr w:type="band1Horz">
      <w:tblPr/>
      <w:tcPr>
        <w:shd w:val="clear" w:color="auto" w:fill="C1F0C7"/>
      </w:tcPr>
    </w:tblStylePr>
  </w:style>
  <w:style w:type="table" w:customStyle="1" w:styleId="Listetabell4uthevingsfarge42">
    <w:name w:val="Listetabell 4 – uthevingsfarge 42"/>
    <w:basedOn w:val="Vanligtabell"/>
    <w:next w:val="Listetabell4uthevingsfarge4"/>
    <w:uiPriority w:val="49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60CAF3"/>
        <w:left w:val="single" w:sz="4" w:space="0" w:color="60CAF3"/>
        <w:bottom w:val="single" w:sz="4" w:space="0" w:color="60CAF3"/>
        <w:right w:val="single" w:sz="4" w:space="0" w:color="60CAF3"/>
        <w:insideH w:val="single" w:sz="4" w:space="0" w:color="60CAF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F9ED5"/>
          <w:left w:val="single" w:sz="4" w:space="0" w:color="0F9ED5"/>
          <w:bottom w:val="single" w:sz="4" w:space="0" w:color="0F9ED5"/>
          <w:right w:val="single" w:sz="4" w:space="0" w:color="0F9ED5"/>
          <w:insideH w:val="nil"/>
        </w:tcBorders>
        <w:shd w:val="clear" w:color="auto" w:fill="0F9ED5"/>
      </w:tcPr>
    </w:tblStylePr>
    <w:tblStylePr w:type="lastRow">
      <w:rPr>
        <w:b/>
        <w:bCs/>
      </w:rPr>
      <w:tblPr/>
      <w:tcPr>
        <w:tcBorders>
          <w:top w:val="double" w:sz="4" w:space="0" w:color="60CAF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/>
      </w:tcPr>
    </w:tblStylePr>
    <w:tblStylePr w:type="band1Horz">
      <w:tblPr/>
      <w:tcPr>
        <w:shd w:val="clear" w:color="auto" w:fill="CAEDFB"/>
      </w:tcPr>
    </w:tblStylePr>
  </w:style>
  <w:style w:type="table" w:customStyle="1" w:styleId="Listetabell4uthevingsfarge52">
    <w:name w:val="Listetabell 4 – uthevingsfarge 52"/>
    <w:basedOn w:val="Vanligtabell"/>
    <w:next w:val="Listetabell4uthevingsfarge5"/>
    <w:uiPriority w:val="49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D86DCB"/>
        <w:left w:val="single" w:sz="4" w:space="0" w:color="D86DCB"/>
        <w:bottom w:val="single" w:sz="4" w:space="0" w:color="D86DCB"/>
        <w:right w:val="single" w:sz="4" w:space="0" w:color="D86DCB"/>
        <w:insideH w:val="single" w:sz="4" w:space="0" w:color="D86DC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02B93"/>
          <w:left w:val="single" w:sz="4" w:space="0" w:color="A02B93"/>
          <w:bottom w:val="single" w:sz="4" w:space="0" w:color="A02B93"/>
          <w:right w:val="single" w:sz="4" w:space="0" w:color="A02B93"/>
          <w:insideH w:val="nil"/>
        </w:tcBorders>
        <w:shd w:val="clear" w:color="auto" w:fill="A02B93"/>
      </w:tcPr>
    </w:tblStylePr>
    <w:tblStylePr w:type="lastRow">
      <w:rPr>
        <w:b/>
        <w:bCs/>
      </w:rPr>
      <w:tblPr/>
      <w:tcPr>
        <w:tcBorders>
          <w:top w:val="double" w:sz="4" w:space="0" w:color="D86DC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/>
      </w:tcPr>
    </w:tblStylePr>
    <w:tblStylePr w:type="band1Horz">
      <w:tblPr/>
      <w:tcPr>
        <w:shd w:val="clear" w:color="auto" w:fill="F2CEED"/>
      </w:tcPr>
    </w:tblStylePr>
  </w:style>
  <w:style w:type="table" w:customStyle="1" w:styleId="Listetabell4uthevingsfarge62">
    <w:name w:val="Listetabell 4 – uthevingsfarge 62"/>
    <w:basedOn w:val="Vanligtabell"/>
    <w:next w:val="Listetabell4uthevingsfarge6"/>
    <w:uiPriority w:val="49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8DD873"/>
        <w:left w:val="single" w:sz="4" w:space="0" w:color="8DD873"/>
        <w:bottom w:val="single" w:sz="4" w:space="0" w:color="8DD873"/>
        <w:right w:val="single" w:sz="4" w:space="0" w:color="8DD873"/>
        <w:insideH w:val="single" w:sz="4" w:space="0" w:color="8DD87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EA72E"/>
          <w:left w:val="single" w:sz="4" w:space="0" w:color="4EA72E"/>
          <w:bottom w:val="single" w:sz="4" w:space="0" w:color="4EA72E"/>
          <w:right w:val="single" w:sz="4" w:space="0" w:color="4EA72E"/>
          <w:insideH w:val="nil"/>
        </w:tcBorders>
        <w:shd w:val="clear" w:color="auto" w:fill="4EA72E"/>
      </w:tcPr>
    </w:tblStylePr>
    <w:tblStylePr w:type="lastRow">
      <w:rPr>
        <w:b/>
        <w:bCs/>
      </w:rPr>
      <w:tblPr/>
      <w:tcPr>
        <w:tcBorders>
          <w:top w:val="double" w:sz="4" w:space="0" w:color="8DD87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/>
      </w:tcPr>
    </w:tblStylePr>
    <w:tblStylePr w:type="band1Horz">
      <w:tblPr/>
      <w:tcPr>
        <w:shd w:val="clear" w:color="auto" w:fill="D9F2D0"/>
      </w:tcPr>
    </w:tblStylePr>
  </w:style>
  <w:style w:type="table" w:customStyle="1" w:styleId="Listetabell5mrk2">
    <w:name w:val="Listetabell 5 mørk2"/>
    <w:basedOn w:val="Vanligtabell"/>
    <w:next w:val="Listetabell5mrk"/>
    <w:uiPriority w:val="50"/>
    <w:rsid w:val="00840ECF"/>
    <w:pPr>
      <w:spacing w:after="0" w:line="240" w:lineRule="auto"/>
    </w:pPr>
    <w:rPr>
      <w:color w:val="FFFFFF"/>
      <w:kern w:val="2"/>
      <w14:ligatures w14:val="standardContextual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etabell5mrkuthevingsfarge12">
    <w:name w:val="Listetabell 5 mørk – uthevingsfarge 12"/>
    <w:basedOn w:val="Vanligtabell"/>
    <w:next w:val="Listetabell5mrkuthevingsfarge1"/>
    <w:uiPriority w:val="50"/>
    <w:rsid w:val="00840ECF"/>
    <w:pPr>
      <w:spacing w:after="0" w:line="240" w:lineRule="auto"/>
    </w:pPr>
    <w:rPr>
      <w:color w:val="FFFFFF"/>
      <w:kern w:val="2"/>
      <w14:ligatures w14:val="standardContextual"/>
    </w:rPr>
    <w:tblPr>
      <w:tblStyleRowBandSize w:val="1"/>
      <w:tblStyleColBandSize w:val="1"/>
      <w:tblBorders>
        <w:top w:val="single" w:sz="24" w:space="0" w:color="156082"/>
        <w:left w:val="single" w:sz="24" w:space="0" w:color="156082"/>
        <w:bottom w:val="single" w:sz="24" w:space="0" w:color="156082"/>
        <w:right w:val="single" w:sz="24" w:space="0" w:color="156082"/>
      </w:tblBorders>
    </w:tblPr>
    <w:tcPr>
      <w:shd w:val="clear" w:color="auto" w:fill="156082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etabell5mrkuthevingsfarge22">
    <w:name w:val="Listetabell 5 mørk – uthevingsfarge 22"/>
    <w:basedOn w:val="Vanligtabell"/>
    <w:next w:val="Listetabell5mrkuthevingsfarge2"/>
    <w:uiPriority w:val="50"/>
    <w:rsid w:val="00840ECF"/>
    <w:pPr>
      <w:spacing w:after="0" w:line="240" w:lineRule="auto"/>
    </w:pPr>
    <w:rPr>
      <w:color w:val="FFFFFF"/>
      <w:kern w:val="2"/>
      <w14:ligatures w14:val="standardContextual"/>
    </w:rPr>
    <w:tblPr>
      <w:tblStyleRowBandSize w:val="1"/>
      <w:tblStyleColBandSize w:val="1"/>
      <w:tblBorders>
        <w:top w:val="single" w:sz="24" w:space="0" w:color="E97132"/>
        <w:left w:val="single" w:sz="24" w:space="0" w:color="E97132"/>
        <w:bottom w:val="single" w:sz="24" w:space="0" w:color="E97132"/>
        <w:right w:val="single" w:sz="24" w:space="0" w:color="E97132"/>
      </w:tblBorders>
    </w:tblPr>
    <w:tcPr>
      <w:shd w:val="clear" w:color="auto" w:fill="E97132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etabell5mrkuthevingsfarge32">
    <w:name w:val="Listetabell 5 mørk – uthevingsfarge 32"/>
    <w:basedOn w:val="Vanligtabell"/>
    <w:next w:val="Listetabell5mrkuthevingsfarge3"/>
    <w:uiPriority w:val="50"/>
    <w:rsid w:val="00840ECF"/>
    <w:pPr>
      <w:spacing w:after="0" w:line="240" w:lineRule="auto"/>
    </w:pPr>
    <w:rPr>
      <w:color w:val="FFFFFF"/>
      <w:kern w:val="2"/>
      <w14:ligatures w14:val="standardContextual"/>
    </w:rPr>
    <w:tblPr>
      <w:tblStyleRowBandSize w:val="1"/>
      <w:tblStyleColBandSize w:val="1"/>
      <w:tblBorders>
        <w:top w:val="single" w:sz="24" w:space="0" w:color="196B24"/>
        <w:left w:val="single" w:sz="24" w:space="0" w:color="196B24"/>
        <w:bottom w:val="single" w:sz="24" w:space="0" w:color="196B24"/>
        <w:right w:val="single" w:sz="24" w:space="0" w:color="196B24"/>
      </w:tblBorders>
    </w:tblPr>
    <w:tcPr>
      <w:shd w:val="clear" w:color="auto" w:fill="196B2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etabell5mrkuthevingsfarge42">
    <w:name w:val="Listetabell 5 mørk – uthevingsfarge 42"/>
    <w:basedOn w:val="Vanligtabell"/>
    <w:next w:val="Listetabell5mrkuthevingsfarge4"/>
    <w:uiPriority w:val="50"/>
    <w:rsid w:val="00840ECF"/>
    <w:pPr>
      <w:spacing w:after="0" w:line="240" w:lineRule="auto"/>
    </w:pPr>
    <w:rPr>
      <w:color w:val="FFFFFF"/>
      <w:kern w:val="2"/>
      <w14:ligatures w14:val="standardContextual"/>
    </w:rPr>
    <w:tblPr>
      <w:tblStyleRowBandSize w:val="1"/>
      <w:tblStyleColBandSize w:val="1"/>
      <w:tblBorders>
        <w:top w:val="single" w:sz="24" w:space="0" w:color="0F9ED5"/>
        <w:left w:val="single" w:sz="24" w:space="0" w:color="0F9ED5"/>
        <w:bottom w:val="single" w:sz="24" w:space="0" w:color="0F9ED5"/>
        <w:right w:val="single" w:sz="24" w:space="0" w:color="0F9ED5"/>
      </w:tblBorders>
    </w:tblPr>
    <w:tcPr>
      <w:shd w:val="clear" w:color="auto" w:fill="0F9E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etabell5mrkuthevingsfarge52">
    <w:name w:val="Listetabell 5 mørk – uthevingsfarge 52"/>
    <w:basedOn w:val="Vanligtabell"/>
    <w:next w:val="Listetabell5mrkuthevingsfarge5"/>
    <w:uiPriority w:val="50"/>
    <w:rsid w:val="00840ECF"/>
    <w:pPr>
      <w:spacing w:after="0" w:line="240" w:lineRule="auto"/>
    </w:pPr>
    <w:rPr>
      <w:color w:val="FFFFFF"/>
      <w:kern w:val="2"/>
      <w14:ligatures w14:val="standardContextual"/>
    </w:rPr>
    <w:tblPr>
      <w:tblStyleRowBandSize w:val="1"/>
      <w:tblStyleColBandSize w:val="1"/>
      <w:tblBorders>
        <w:top w:val="single" w:sz="24" w:space="0" w:color="A02B93"/>
        <w:left w:val="single" w:sz="24" w:space="0" w:color="A02B93"/>
        <w:bottom w:val="single" w:sz="24" w:space="0" w:color="A02B93"/>
        <w:right w:val="single" w:sz="24" w:space="0" w:color="A02B93"/>
      </w:tblBorders>
    </w:tblPr>
    <w:tcPr>
      <w:shd w:val="clear" w:color="auto" w:fill="A02B93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etabell5mrkuthevingsfarge62">
    <w:name w:val="Listetabell 5 mørk – uthevingsfarge 62"/>
    <w:basedOn w:val="Vanligtabell"/>
    <w:next w:val="Listetabell5mrkuthevingsfarge6"/>
    <w:uiPriority w:val="50"/>
    <w:rsid w:val="00840ECF"/>
    <w:pPr>
      <w:spacing w:after="0" w:line="240" w:lineRule="auto"/>
    </w:pPr>
    <w:rPr>
      <w:color w:val="FFFFFF"/>
      <w:kern w:val="2"/>
      <w14:ligatures w14:val="standardContextual"/>
    </w:rPr>
    <w:tblPr>
      <w:tblStyleRowBandSize w:val="1"/>
      <w:tblStyleColBandSize w:val="1"/>
      <w:tblBorders>
        <w:top w:val="single" w:sz="24" w:space="0" w:color="4EA72E"/>
        <w:left w:val="single" w:sz="24" w:space="0" w:color="4EA72E"/>
        <w:bottom w:val="single" w:sz="24" w:space="0" w:color="4EA72E"/>
        <w:right w:val="single" w:sz="24" w:space="0" w:color="4EA72E"/>
      </w:tblBorders>
    </w:tblPr>
    <w:tcPr>
      <w:shd w:val="clear" w:color="auto" w:fill="4EA72E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etabell6fargerik2">
    <w:name w:val="Listetabell 6 fargerik2"/>
    <w:basedOn w:val="Vanligtabell"/>
    <w:next w:val="Listetabell6fargerik"/>
    <w:uiPriority w:val="51"/>
    <w:rsid w:val="00840ECF"/>
    <w:pPr>
      <w:spacing w:after="0" w:line="240" w:lineRule="auto"/>
    </w:pPr>
    <w:rPr>
      <w:color w:val="000000"/>
      <w:kern w:val="2"/>
      <w14:ligatures w14:val="standardContextual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tabell6fargerikuthevingsfarge12">
    <w:name w:val="Listetabell 6 fargerik – uthevingsfarge 12"/>
    <w:basedOn w:val="Vanligtabell"/>
    <w:next w:val="Listetabell6fargerikuthevingsfarge1"/>
    <w:uiPriority w:val="51"/>
    <w:rsid w:val="00840ECF"/>
    <w:pPr>
      <w:spacing w:after="0" w:line="240" w:lineRule="auto"/>
    </w:pPr>
    <w:rPr>
      <w:color w:val="0F4761"/>
      <w:kern w:val="2"/>
      <w14:ligatures w14:val="standardContextual"/>
    </w:rPr>
    <w:tblPr>
      <w:tblStyleRowBandSize w:val="1"/>
      <w:tblStyleColBandSize w:val="1"/>
      <w:tblBorders>
        <w:top w:val="single" w:sz="4" w:space="0" w:color="156082"/>
        <w:bottom w:val="single" w:sz="4" w:space="0" w:color="156082"/>
      </w:tblBorders>
    </w:tblPr>
    <w:tblStylePr w:type="firstRow">
      <w:rPr>
        <w:b/>
        <w:bCs/>
      </w:rPr>
      <w:tblPr/>
      <w:tcPr>
        <w:tcBorders>
          <w:bottom w:val="single" w:sz="4" w:space="0" w:color="156082"/>
        </w:tcBorders>
      </w:tcPr>
    </w:tblStylePr>
    <w:tblStylePr w:type="lastRow">
      <w:rPr>
        <w:b/>
        <w:bCs/>
      </w:rPr>
      <w:tblPr/>
      <w:tcPr>
        <w:tcBorders>
          <w:top w:val="double" w:sz="4" w:space="0" w:color="1560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/>
      </w:tcPr>
    </w:tblStylePr>
    <w:tblStylePr w:type="band1Horz">
      <w:tblPr/>
      <w:tcPr>
        <w:shd w:val="clear" w:color="auto" w:fill="C1E4F5"/>
      </w:tcPr>
    </w:tblStylePr>
  </w:style>
  <w:style w:type="table" w:customStyle="1" w:styleId="Listetabell6fargerikuthevingsfarge22">
    <w:name w:val="Listetabell 6 fargerik – uthevingsfarge 22"/>
    <w:basedOn w:val="Vanligtabell"/>
    <w:next w:val="Listetabell6fargerikuthevingsfarge2"/>
    <w:uiPriority w:val="51"/>
    <w:rsid w:val="00840ECF"/>
    <w:pPr>
      <w:spacing w:after="0" w:line="240" w:lineRule="auto"/>
    </w:pPr>
    <w:rPr>
      <w:color w:val="BF4E14"/>
      <w:kern w:val="2"/>
      <w14:ligatures w14:val="standardContextual"/>
    </w:rPr>
    <w:tblPr>
      <w:tblStyleRowBandSize w:val="1"/>
      <w:tblStyleColBandSize w:val="1"/>
      <w:tblBorders>
        <w:top w:val="single" w:sz="4" w:space="0" w:color="E97132"/>
        <w:bottom w:val="single" w:sz="4" w:space="0" w:color="E97132"/>
      </w:tblBorders>
    </w:tblPr>
    <w:tblStylePr w:type="firstRow">
      <w:rPr>
        <w:b/>
        <w:bCs/>
      </w:rPr>
      <w:tblPr/>
      <w:tcPr>
        <w:tcBorders>
          <w:bottom w:val="single" w:sz="4" w:space="0" w:color="E97132"/>
        </w:tcBorders>
      </w:tcPr>
    </w:tblStylePr>
    <w:tblStylePr w:type="lastRow">
      <w:rPr>
        <w:b/>
        <w:bCs/>
      </w:rPr>
      <w:tblPr/>
      <w:tcPr>
        <w:tcBorders>
          <w:top w:val="double" w:sz="4" w:space="0" w:color="E9713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/>
      </w:tcPr>
    </w:tblStylePr>
    <w:tblStylePr w:type="band1Horz">
      <w:tblPr/>
      <w:tcPr>
        <w:shd w:val="clear" w:color="auto" w:fill="FAE2D5"/>
      </w:tcPr>
    </w:tblStylePr>
  </w:style>
  <w:style w:type="table" w:customStyle="1" w:styleId="Listetabell6fargerikuthevingsfarge32">
    <w:name w:val="Listetabell 6 fargerik – uthevingsfarge 32"/>
    <w:basedOn w:val="Vanligtabell"/>
    <w:next w:val="Listetabell6fargerikuthevingsfarge3"/>
    <w:uiPriority w:val="51"/>
    <w:rsid w:val="00840ECF"/>
    <w:pPr>
      <w:spacing w:after="0" w:line="240" w:lineRule="auto"/>
    </w:pPr>
    <w:rPr>
      <w:color w:val="124F1A"/>
      <w:kern w:val="2"/>
      <w14:ligatures w14:val="standardContextual"/>
    </w:rPr>
    <w:tblPr>
      <w:tblStyleRowBandSize w:val="1"/>
      <w:tblStyleColBandSize w:val="1"/>
      <w:tblBorders>
        <w:top w:val="single" w:sz="4" w:space="0" w:color="196B24"/>
        <w:bottom w:val="single" w:sz="4" w:space="0" w:color="196B24"/>
      </w:tblBorders>
    </w:tblPr>
    <w:tblStylePr w:type="firstRow">
      <w:rPr>
        <w:b/>
        <w:bCs/>
      </w:rPr>
      <w:tblPr/>
      <w:tcPr>
        <w:tcBorders>
          <w:bottom w:val="single" w:sz="4" w:space="0" w:color="196B24"/>
        </w:tcBorders>
      </w:tcPr>
    </w:tblStylePr>
    <w:tblStylePr w:type="lastRow">
      <w:rPr>
        <w:b/>
        <w:bCs/>
      </w:rPr>
      <w:tblPr/>
      <w:tcPr>
        <w:tcBorders>
          <w:top w:val="double" w:sz="4" w:space="0" w:color="196B2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/>
      </w:tcPr>
    </w:tblStylePr>
    <w:tblStylePr w:type="band1Horz">
      <w:tblPr/>
      <w:tcPr>
        <w:shd w:val="clear" w:color="auto" w:fill="C1F0C7"/>
      </w:tcPr>
    </w:tblStylePr>
  </w:style>
  <w:style w:type="table" w:customStyle="1" w:styleId="Listetabell6fargerikuthevingsfarge42">
    <w:name w:val="Listetabell 6 fargerik – uthevingsfarge 42"/>
    <w:basedOn w:val="Vanligtabell"/>
    <w:next w:val="Listetabell6fargerikuthevingsfarge4"/>
    <w:uiPriority w:val="51"/>
    <w:rsid w:val="00840ECF"/>
    <w:pPr>
      <w:spacing w:after="0" w:line="240" w:lineRule="auto"/>
    </w:pPr>
    <w:rPr>
      <w:color w:val="0B769F"/>
      <w:kern w:val="2"/>
      <w14:ligatures w14:val="standardContextual"/>
    </w:rPr>
    <w:tblPr>
      <w:tblStyleRowBandSize w:val="1"/>
      <w:tblStyleColBandSize w:val="1"/>
      <w:tblBorders>
        <w:top w:val="single" w:sz="4" w:space="0" w:color="0F9ED5"/>
        <w:bottom w:val="single" w:sz="4" w:space="0" w:color="0F9ED5"/>
      </w:tblBorders>
    </w:tblPr>
    <w:tblStylePr w:type="firstRow">
      <w:rPr>
        <w:b/>
        <w:bCs/>
      </w:rPr>
      <w:tblPr/>
      <w:tcPr>
        <w:tcBorders>
          <w:bottom w:val="single" w:sz="4" w:space="0" w:color="0F9ED5"/>
        </w:tcBorders>
      </w:tcPr>
    </w:tblStylePr>
    <w:tblStylePr w:type="lastRow">
      <w:rPr>
        <w:b/>
        <w:bCs/>
      </w:rPr>
      <w:tblPr/>
      <w:tcPr>
        <w:tcBorders>
          <w:top w:val="double" w:sz="4" w:space="0" w:color="0F9E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/>
      </w:tcPr>
    </w:tblStylePr>
    <w:tblStylePr w:type="band1Horz">
      <w:tblPr/>
      <w:tcPr>
        <w:shd w:val="clear" w:color="auto" w:fill="CAEDFB"/>
      </w:tcPr>
    </w:tblStylePr>
  </w:style>
  <w:style w:type="table" w:customStyle="1" w:styleId="Listetabell6fargerikuthevingsfarge52">
    <w:name w:val="Listetabell 6 fargerik – uthevingsfarge 52"/>
    <w:basedOn w:val="Vanligtabell"/>
    <w:next w:val="Listetabell6fargerikuthevingsfarge5"/>
    <w:uiPriority w:val="51"/>
    <w:rsid w:val="00840ECF"/>
    <w:pPr>
      <w:spacing w:after="0" w:line="240" w:lineRule="auto"/>
    </w:pPr>
    <w:rPr>
      <w:color w:val="77206D"/>
      <w:kern w:val="2"/>
      <w14:ligatures w14:val="standardContextual"/>
    </w:rPr>
    <w:tblPr>
      <w:tblStyleRowBandSize w:val="1"/>
      <w:tblStyleColBandSize w:val="1"/>
      <w:tblBorders>
        <w:top w:val="single" w:sz="4" w:space="0" w:color="A02B93"/>
        <w:bottom w:val="single" w:sz="4" w:space="0" w:color="A02B93"/>
      </w:tblBorders>
    </w:tblPr>
    <w:tblStylePr w:type="firstRow">
      <w:rPr>
        <w:b/>
        <w:bCs/>
      </w:rPr>
      <w:tblPr/>
      <w:tcPr>
        <w:tcBorders>
          <w:bottom w:val="single" w:sz="4" w:space="0" w:color="A02B93"/>
        </w:tcBorders>
      </w:tcPr>
    </w:tblStylePr>
    <w:tblStylePr w:type="lastRow">
      <w:rPr>
        <w:b/>
        <w:bCs/>
      </w:rPr>
      <w:tblPr/>
      <w:tcPr>
        <w:tcBorders>
          <w:top w:val="double" w:sz="4" w:space="0" w:color="A02B9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/>
      </w:tcPr>
    </w:tblStylePr>
    <w:tblStylePr w:type="band1Horz">
      <w:tblPr/>
      <w:tcPr>
        <w:shd w:val="clear" w:color="auto" w:fill="F2CEED"/>
      </w:tcPr>
    </w:tblStylePr>
  </w:style>
  <w:style w:type="table" w:customStyle="1" w:styleId="Listetabell6fargerikuthevingsfarge62">
    <w:name w:val="Listetabell 6 fargerik – uthevingsfarge 62"/>
    <w:basedOn w:val="Vanligtabell"/>
    <w:next w:val="Listetabell6fargerikuthevingsfarge6"/>
    <w:uiPriority w:val="51"/>
    <w:rsid w:val="00840ECF"/>
    <w:pPr>
      <w:spacing w:after="0" w:line="240" w:lineRule="auto"/>
    </w:pPr>
    <w:rPr>
      <w:color w:val="3A7C22"/>
      <w:kern w:val="2"/>
      <w14:ligatures w14:val="standardContextual"/>
    </w:rPr>
    <w:tblPr>
      <w:tblStyleRowBandSize w:val="1"/>
      <w:tblStyleColBandSize w:val="1"/>
      <w:tblBorders>
        <w:top w:val="single" w:sz="4" w:space="0" w:color="4EA72E"/>
        <w:bottom w:val="single" w:sz="4" w:space="0" w:color="4EA72E"/>
      </w:tblBorders>
    </w:tblPr>
    <w:tblStylePr w:type="firstRow">
      <w:rPr>
        <w:b/>
        <w:bCs/>
      </w:rPr>
      <w:tblPr/>
      <w:tcPr>
        <w:tcBorders>
          <w:bottom w:val="single" w:sz="4" w:space="0" w:color="4EA72E"/>
        </w:tcBorders>
      </w:tcPr>
    </w:tblStylePr>
    <w:tblStylePr w:type="lastRow">
      <w:rPr>
        <w:b/>
        <w:bCs/>
      </w:rPr>
      <w:tblPr/>
      <w:tcPr>
        <w:tcBorders>
          <w:top w:val="double" w:sz="4" w:space="0" w:color="4EA72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/>
      </w:tcPr>
    </w:tblStylePr>
    <w:tblStylePr w:type="band1Horz">
      <w:tblPr/>
      <w:tcPr>
        <w:shd w:val="clear" w:color="auto" w:fill="D9F2D0"/>
      </w:tcPr>
    </w:tblStylePr>
  </w:style>
  <w:style w:type="table" w:customStyle="1" w:styleId="Listetabell7fargerik2">
    <w:name w:val="Listetabell 7 fargerik2"/>
    <w:basedOn w:val="Vanligtabell"/>
    <w:next w:val="Listetabell7fargerik"/>
    <w:uiPriority w:val="52"/>
    <w:rsid w:val="00840ECF"/>
    <w:pPr>
      <w:spacing w:after="0" w:line="240" w:lineRule="auto"/>
    </w:pPr>
    <w:rPr>
      <w:color w:val="000000"/>
      <w:kern w:val="2"/>
      <w14:ligatures w14:val="standardContextual"/>
    </w:rPr>
    <w:tblPr>
      <w:tblStyleRowBandSize w:val="1"/>
      <w:tblStyleColBandSize w:val="1"/>
    </w:tblPr>
    <w:tblStylePr w:type="firstRow">
      <w:rPr>
        <w:rFonts w:ascii="Aptos Display" w:eastAsia="Times New Roman" w:hAnsi="Aptos Display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Aptos Display" w:eastAsia="Times New Roman" w:hAnsi="Aptos Display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ptos Display" w:eastAsia="Times New Roman" w:hAnsi="Aptos Display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Aptos Display" w:eastAsia="Times New Roman" w:hAnsi="Aptos Display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etabell7fargerikuthevingsfarge12">
    <w:name w:val="Listetabell 7 fargerik – uthevingsfarge 12"/>
    <w:basedOn w:val="Vanligtabell"/>
    <w:next w:val="Listetabell7fargerikuthevingsfarge1"/>
    <w:uiPriority w:val="52"/>
    <w:rsid w:val="00840ECF"/>
    <w:pPr>
      <w:spacing w:after="0" w:line="240" w:lineRule="auto"/>
    </w:pPr>
    <w:rPr>
      <w:color w:val="0F4761"/>
      <w:kern w:val="2"/>
      <w14:ligatures w14:val="standardContextual"/>
    </w:rPr>
    <w:tblPr>
      <w:tblStyleRowBandSize w:val="1"/>
      <w:tblStyleColBandSize w:val="1"/>
    </w:tblPr>
    <w:tblStylePr w:type="firstRow">
      <w:rPr>
        <w:rFonts w:ascii="Aptos Display" w:eastAsia="Times New Roman" w:hAnsi="Aptos Display" w:cs="Times New Roman"/>
        <w:i/>
        <w:iCs/>
        <w:sz w:val="26"/>
      </w:rPr>
      <w:tblPr/>
      <w:tcPr>
        <w:tcBorders>
          <w:bottom w:val="single" w:sz="4" w:space="0" w:color="156082"/>
        </w:tcBorders>
        <w:shd w:val="clear" w:color="auto" w:fill="FFFFFF"/>
      </w:tcPr>
    </w:tblStylePr>
    <w:tblStylePr w:type="lastRow">
      <w:rPr>
        <w:rFonts w:ascii="Aptos Display" w:eastAsia="Times New Roman" w:hAnsi="Aptos Display" w:cs="Times New Roman"/>
        <w:i/>
        <w:iCs/>
        <w:sz w:val="26"/>
      </w:rPr>
      <w:tblPr/>
      <w:tcPr>
        <w:tcBorders>
          <w:top w:val="single" w:sz="4" w:space="0" w:color="156082"/>
        </w:tcBorders>
        <w:shd w:val="clear" w:color="auto" w:fill="FFFFFF"/>
      </w:tcPr>
    </w:tblStylePr>
    <w:tblStylePr w:type="firstCol">
      <w:pPr>
        <w:jc w:val="right"/>
      </w:pPr>
      <w:rPr>
        <w:rFonts w:ascii="Aptos Display" w:eastAsia="Times New Roman" w:hAnsi="Aptos Display" w:cs="Times New Roman"/>
        <w:i/>
        <w:iCs/>
        <w:sz w:val="26"/>
      </w:rPr>
      <w:tblPr/>
      <w:tcPr>
        <w:tcBorders>
          <w:right w:val="single" w:sz="4" w:space="0" w:color="156082"/>
        </w:tcBorders>
        <w:shd w:val="clear" w:color="auto" w:fill="FFFFFF"/>
      </w:tcPr>
    </w:tblStylePr>
    <w:tblStylePr w:type="lastCol">
      <w:rPr>
        <w:rFonts w:ascii="Aptos Display" w:eastAsia="Times New Roman" w:hAnsi="Aptos Display" w:cs="Times New Roman"/>
        <w:i/>
        <w:iCs/>
        <w:sz w:val="26"/>
      </w:rPr>
      <w:tblPr/>
      <w:tcPr>
        <w:tcBorders>
          <w:left w:val="single" w:sz="4" w:space="0" w:color="156082"/>
        </w:tcBorders>
        <w:shd w:val="clear" w:color="auto" w:fill="FFFFFF"/>
      </w:tcPr>
    </w:tblStylePr>
    <w:tblStylePr w:type="band1Vert">
      <w:tblPr/>
      <w:tcPr>
        <w:shd w:val="clear" w:color="auto" w:fill="C1E4F5"/>
      </w:tcPr>
    </w:tblStylePr>
    <w:tblStylePr w:type="band1Horz">
      <w:tblPr/>
      <w:tcPr>
        <w:shd w:val="clear" w:color="auto" w:fill="C1E4F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etabell7fargerikuthevingsfarge22">
    <w:name w:val="Listetabell 7 fargerik – uthevingsfarge 22"/>
    <w:basedOn w:val="Vanligtabell"/>
    <w:next w:val="Listetabell7fargerikuthevingsfarge2"/>
    <w:uiPriority w:val="52"/>
    <w:rsid w:val="00840ECF"/>
    <w:pPr>
      <w:spacing w:after="0" w:line="240" w:lineRule="auto"/>
    </w:pPr>
    <w:rPr>
      <w:color w:val="BF4E14"/>
      <w:kern w:val="2"/>
      <w14:ligatures w14:val="standardContextual"/>
    </w:rPr>
    <w:tblPr>
      <w:tblStyleRowBandSize w:val="1"/>
      <w:tblStyleColBandSize w:val="1"/>
    </w:tblPr>
    <w:tblStylePr w:type="firstRow">
      <w:rPr>
        <w:rFonts w:ascii="Aptos Display" w:eastAsia="Times New Roman" w:hAnsi="Aptos Display" w:cs="Times New Roman"/>
        <w:i/>
        <w:iCs/>
        <w:sz w:val="26"/>
      </w:rPr>
      <w:tblPr/>
      <w:tcPr>
        <w:tcBorders>
          <w:bottom w:val="single" w:sz="4" w:space="0" w:color="E97132"/>
        </w:tcBorders>
        <w:shd w:val="clear" w:color="auto" w:fill="FFFFFF"/>
      </w:tcPr>
    </w:tblStylePr>
    <w:tblStylePr w:type="lastRow">
      <w:rPr>
        <w:rFonts w:ascii="Aptos Display" w:eastAsia="Times New Roman" w:hAnsi="Aptos Display" w:cs="Times New Roman"/>
        <w:i/>
        <w:iCs/>
        <w:sz w:val="26"/>
      </w:rPr>
      <w:tblPr/>
      <w:tcPr>
        <w:tcBorders>
          <w:top w:val="single" w:sz="4" w:space="0" w:color="E97132"/>
        </w:tcBorders>
        <w:shd w:val="clear" w:color="auto" w:fill="FFFFFF"/>
      </w:tcPr>
    </w:tblStylePr>
    <w:tblStylePr w:type="firstCol">
      <w:pPr>
        <w:jc w:val="right"/>
      </w:pPr>
      <w:rPr>
        <w:rFonts w:ascii="Aptos Display" w:eastAsia="Times New Roman" w:hAnsi="Aptos Display" w:cs="Times New Roman"/>
        <w:i/>
        <w:iCs/>
        <w:sz w:val="26"/>
      </w:rPr>
      <w:tblPr/>
      <w:tcPr>
        <w:tcBorders>
          <w:right w:val="single" w:sz="4" w:space="0" w:color="E97132"/>
        </w:tcBorders>
        <w:shd w:val="clear" w:color="auto" w:fill="FFFFFF"/>
      </w:tcPr>
    </w:tblStylePr>
    <w:tblStylePr w:type="lastCol">
      <w:rPr>
        <w:rFonts w:ascii="Aptos Display" w:eastAsia="Times New Roman" w:hAnsi="Aptos Display" w:cs="Times New Roman"/>
        <w:i/>
        <w:iCs/>
        <w:sz w:val="26"/>
      </w:rPr>
      <w:tblPr/>
      <w:tcPr>
        <w:tcBorders>
          <w:left w:val="single" w:sz="4" w:space="0" w:color="E97132"/>
        </w:tcBorders>
        <w:shd w:val="clear" w:color="auto" w:fill="FFFFFF"/>
      </w:tcPr>
    </w:tblStylePr>
    <w:tblStylePr w:type="band1Vert">
      <w:tblPr/>
      <w:tcPr>
        <w:shd w:val="clear" w:color="auto" w:fill="FAE2D5"/>
      </w:tcPr>
    </w:tblStylePr>
    <w:tblStylePr w:type="band1Horz">
      <w:tblPr/>
      <w:tcPr>
        <w:shd w:val="clear" w:color="auto" w:fill="FAE2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etabell7fargerikuthevingsfarge32">
    <w:name w:val="Listetabell 7 fargerik – uthevingsfarge 32"/>
    <w:basedOn w:val="Vanligtabell"/>
    <w:next w:val="Listetabell7fargerikuthevingsfarge3"/>
    <w:uiPriority w:val="52"/>
    <w:rsid w:val="00840ECF"/>
    <w:pPr>
      <w:spacing w:after="0" w:line="240" w:lineRule="auto"/>
    </w:pPr>
    <w:rPr>
      <w:color w:val="124F1A"/>
      <w:kern w:val="2"/>
      <w14:ligatures w14:val="standardContextual"/>
    </w:rPr>
    <w:tblPr>
      <w:tblStyleRowBandSize w:val="1"/>
      <w:tblStyleColBandSize w:val="1"/>
    </w:tblPr>
    <w:tblStylePr w:type="firstRow">
      <w:rPr>
        <w:rFonts w:ascii="Aptos Display" w:eastAsia="Times New Roman" w:hAnsi="Aptos Display" w:cs="Times New Roman"/>
        <w:i/>
        <w:iCs/>
        <w:sz w:val="26"/>
      </w:rPr>
      <w:tblPr/>
      <w:tcPr>
        <w:tcBorders>
          <w:bottom w:val="single" w:sz="4" w:space="0" w:color="196B24"/>
        </w:tcBorders>
        <w:shd w:val="clear" w:color="auto" w:fill="FFFFFF"/>
      </w:tcPr>
    </w:tblStylePr>
    <w:tblStylePr w:type="lastRow">
      <w:rPr>
        <w:rFonts w:ascii="Aptos Display" w:eastAsia="Times New Roman" w:hAnsi="Aptos Display" w:cs="Times New Roman"/>
        <w:i/>
        <w:iCs/>
        <w:sz w:val="26"/>
      </w:rPr>
      <w:tblPr/>
      <w:tcPr>
        <w:tcBorders>
          <w:top w:val="single" w:sz="4" w:space="0" w:color="196B24"/>
        </w:tcBorders>
        <w:shd w:val="clear" w:color="auto" w:fill="FFFFFF"/>
      </w:tcPr>
    </w:tblStylePr>
    <w:tblStylePr w:type="firstCol">
      <w:pPr>
        <w:jc w:val="right"/>
      </w:pPr>
      <w:rPr>
        <w:rFonts w:ascii="Aptos Display" w:eastAsia="Times New Roman" w:hAnsi="Aptos Display" w:cs="Times New Roman"/>
        <w:i/>
        <w:iCs/>
        <w:sz w:val="26"/>
      </w:rPr>
      <w:tblPr/>
      <w:tcPr>
        <w:tcBorders>
          <w:right w:val="single" w:sz="4" w:space="0" w:color="196B24"/>
        </w:tcBorders>
        <w:shd w:val="clear" w:color="auto" w:fill="FFFFFF"/>
      </w:tcPr>
    </w:tblStylePr>
    <w:tblStylePr w:type="lastCol">
      <w:rPr>
        <w:rFonts w:ascii="Aptos Display" w:eastAsia="Times New Roman" w:hAnsi="Aptos Display" w:cs="Times New Roman"/>
        <w:i/>
        <w:iCs/>
        <w:sz w:val="26"/>
      </w:rPr>
      <w:tblPr/>
      <w:tcPr>
        <w:tcBorders>
          <w:left w:val="single" w:sz="4" w:space="0" w:color="196B24"/>
        </w:tcBorders>
        <w:shd w:val="clear" w:color="auto" w:fill="FFFFFF"/>
      </w:tcPr>
    </w:tblStylePr>
    <w:tblStylePr w:type="band1Vert">
      <w:tblPr/>
      <w:tcPr>
        <w:shd w:val="clear" w:color="auto" w:fill="C1F0C7"/>
      </w:tcPr>
    </w:tblStylePr>
    <w:tblStylePr w:type="band1Horz">
      <w:tblPr/>
      <w:tcPr>
        <w:shd w:val="clear" w:color="auto" w:fill="C1F0C7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etabell7fargerikuthevingsfarge42">
    <w:name w:val="Listetabell 7 fargerik – uthevingsfarge 42"/>
    <w:basedOn w:val="Vanligtabell"/>
    <w:next w:val="Listetabell7fargerikuthevingsfarge4"/>
    <w:uiPriority w:val="52"/>
    <w:rsid w:val="00840ECF"/>
    <w:pPr>
      <w:spacing w:after="0" w:line="240" w:lineRule="auto"/>
    </w:pPr>
    <w:rPr>
      <w:color w:val="0B769F"/>
      <w:kern w:val="2"/>
      <w14:ligatures w14:val="standardContextual"/>
    </w:rPr>
    <w:tblPr>
      <w:tblStyleRowBandSize w:val="1"/>
      <w:tblStyleColBandSize w:val="1"/>
    </w:tblPr>
    <w:tblStylePr w:type="firstRow">
      <w:rPr>
        <w:rFonts w:ascii="Aptos Display" w:eastAsia="Times New Roman" w:hAnsi="Aptos Display" w:cs="Times New Roman"/>
        <w:i/>
        <w:iCs/>
        <w:sz w:val="26"/>
      </w:rPr>
      <w:tblPr/>
      <w:tcPr>
        <w:tcBorders>
          <w:bottom w:val="single" w:sz="4" w:space="0" w:color="0F9ED5"/>
        </w:tcBorders>
        <w:shd w:val="clear" w:color="auto" w:fill="FFFFFF"/>
      </w:tcPr>
    </w:tblStylePr>
    <w:tblStylePr w:type="lastRow">
      <w:rPr>
        <w:rFonts w:ascii="Aptos Display" w:eastAsia="Times New Roman" w:hAnsi="Aptos Display" w:cs="Times New Roman"/>
        <w:i/>
        <w:iCs/>
        <w:sz w:val="26"/>
      </w:rPr>
      <w:tblPr/>
      <w:tcPr>
        <w:tcBorders>
          <w:top w:val="single" w:sz="4" w:space="0" w:color="0F9ED5"/>
        </w:tcBorders>
        <w:shd w:val="clear" w:color="auto" w:fill="FFFFFF"/>
      </w:tcPr>
    </w:tblStylePr>
    <w:tblStylePr w:type="firstCol">
      <w:pPr>
        <w:jc w:val="right"/>
      </w:pPr>
      <w:rPr>
        <w:rFonts w:ascii="Aptos Display" w:eastAsia="Times New Roman" w:hAnsi="Aptos Display" w:cs="Times New Roman"/>
        <w:i/>
        <w:iCs/>
        <w:sz w:val="26"/>
      </w:rPr>
      <w:tblPr/>
      <w:tcPr>
        <w:tcBorders>
          <w:right w:val="single" w:sz="4" w:space="0" w:color="0F9ED5"/>
        </w:tcBorders>
        <w:shd w:val="clear" w:color="auto" w:fill="FFFFFF"/>
      </w:tcPr>
    </w:tblStylePr>
    <w:tblStylePr w:type="lastCol">
      <w:rPr>
        <w:rFonts w:ascii="Aptos Display" w:eastAsia="Times New Roman" w:hAnsi="Aptos Display" w:cs="Times New Roman"/>
        <w:i/>
        <w:iCs/>
        <w:sz w:val="26"/>
      </w:rPr>
      <w:tblPr/>
      <w:tcPr>
        <w:tcBorders>
          <w:left w:val="single" w:sz="4" w:space="0" w:color="0F9ED5"/>
        </w:tcBorders>
        <w:shd w:val="clear" w:color="auto" w:fill="FFFFFF"/>
      </w:tcPr>
    </w:tblStylePr>
    <w:tblStylePr w:type="band1Vert">
      <w:tblPr/>
      <w:tcPr>
        <w:shd w:val="clear" w:color="auto" w:fill="CAEDFB"/>
      </w:tcPr>
    </w:tblStylePr>
    <w:tblStylePr w:type="band1Horz">
      <w:tblPr/>
      <w:tcPr>
        <w:shd w:val="clear" w:color="auto" w:fill="CAEDFB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etabell7fargerikuthevingsfarge52">
    <w:name w:val="Listetabell 7 fargerik – uthevingsfarge 52"/>
    <w:basedOn w:val="Vanligtabell"/>
    <w:next w:val="Listetabell7fargerikuthevingsfarge5"/>
    <w:uiPriority w:val="52"/>
    <w:rsid w:val="00840ECF"/>
    <w:pPr>
      <w:spacing w:after="0" w:line="240" w:lineRule="auto"/>
    </w:pPr>
    <w:rPr>
      <w:color w:val="77206D"/>
      <w:kern w:val="2"/>
      <w14:ligatures w14:val="standardContextual"/>
    </w:rPr>
    <w:tblPr>
      <w:tblStyleRowBandSize w:val="1"/>
      <w:tblStyleColBandSize w:val="1"/>
    </w:tblPr>
    <w:tblStylePr w:type="firstRow">
      <w:rPr>
        <w:rFonts w:ascii="Aptos Display" w:eastAsia="Times New Roman" w:hAnsi="Aptos Display" w:cs="Times New Roman"/>
        <w:i/>
        <w:iCs/>
        <w:sz w:val="26"/>
      </w:rPr>
      <w:tblPr/>
      <w:tcPr>
        <w:tcBorders>
          <w:bottom w:val="single" w:sz="4" w:space="0" w:color="A02B93"/>
        </w:tcBorders>
        <w:shd w:val="clear" w:color="auto" w:fill="FFFFFF"/>
      </w:tcPr>
    </w:tblStylePr>
    <w:tblStylePr w:type="lastRow">
      <w:rPr>
        <w:rFonts w:ascii="Aptos Display" w:eastAsia="Times New Roman" w:hAnsi="Aptos Display" w:cs="Times New Roman"/>
        <w:i/>
        <w:iCs/>
        <w:sz w:val="26"/>
      </w:rPr>
      <w:tblPr/>
      <w:tcPr>
        <w:tcBorders>
          <w:top w:val="single" w:sz="4" w:space="0" w:color="A02B93"/>
        </w:tcBorders>
        <w:shd w:val="clear" w:color="auto" w:fill="FFFFFF"/>
      </w:tcPr>
    </w:tblStylePr>
    <w:tblStylePr w:type="firstCol">
      <w:pPr>
        <w:jc w:val="right"/>
      </w:pPr>
      <w:rPr>
        <w:rFonts w:ascii="Aptos Display" w:eastAsia="Times New Roman" w:hAnsi="Aptos Display" w:cs="Times New Roman"/>
        <w:i/>
        <w:iCs/>
        <w:sz w:val="26"/>
      </w:rPr>
      <w:tblPr/>
      <w:tcPr>
        <w:tcBorders>
          <w:right w:val="single" w:sz="4" w:space="0" w:color="A02B93"/>
        </w:tcBorders>
        <w:shd w:val="clear" w:color="auto" w:fill="FFFFFF"/>
      </w:tcPr>
    </w:tblStylePr>
    <w:tblStylePr w:type="lastCol">
      <w:rPr>
        <w:rFonts w:ascii="Aptos Display" w:eastAsia="Times New Roman" w:hAnsi="Aptos Display" w:cs="Times New Roman"/>
        <w:i/>
        <w:iCs/>
        <w:sz w:val="26"/>
      </w:rPr>
      <w:tblPr/>
      <w:tcPr>
        <w:tcBorders>
          <w:left w:val="single" w:sz="4" w:space="0" w:color="A02B93"/>
        </w:tcBorders>
        <w:shd w:val="clear" w:color="auto" w:fill="FFFFFF"/>
      </w:tcPr>
    </w:tblStylePr>
    <w:tblStylePr w:type="band1Vert">
      <w:tblPr/>
      <w:tcPr>
        <w:shd w:val="clear" w:color="auto" w:fill="F2CEED"/>
      </w:tcPr>
    </w:tblStylePr>
    <w:tblStylePr w:type="band1Horz">
      <w:tblPr/>
      <w:tcPr>
        <w:shd w:val="clear" w:color="auto" w:fill="F2CE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etabell7fargerikuthevingsfarge62">
    <w:name w:val="Listetabell 7 fargerik – uthevingsfarge 62"/>
    <w:basedOn w:val="Vanligtabell"/>
    <w:next w:val="Listetabell7fargerikuthevingsfarge6"/>
    <w:uiPriority w:val="52"/>
    <w:rsid w:val="00840ECF"/>
    <w:pPr>
      <w:spacing w:after="0" w:line="240" w:lineRule="auto"/>
    </w:pPr>
    <w:rPr>
      <w:color w:val="3A7C22"/>
      <w:kern w:val="2"/>
      <w14:ligatures w14:val="standardContextual"/>
    </w:rPr>
    <w:tblPr>
      <w:tblStyleRowBandSize w:val="1"/>
      <w:tblStyleColBandSize w:val="1"/>
    </w:tblPr>
    <w:tblStylePr w:type="firstRow">
      <w:rPr>
        <w:rFonts w:ascii="Aptos Display" w:eastAsia="Times New Roman" w:hAnsi="Aptos Display" w:cs="Times New Roman"/>
        <w:i/>
        <w:iCs/>
        <w:sz w:val="26"/>
      </w:rPr>
      <w:tblPr/>
      <w:tcPr>
        <w:tcBorders>
          <w:bottom w:val="single" w:sz="4" w:space="0" w:color="4EA72E"/>
        </w:tcBorders>
        <w:shd w:val="clear" w:color="auto" w:fill="FFFFFF"/>
      </w:tcPr>
    </w:tblStylePr>
    <w:tblStylePr w:type="lastRow">
      <w:rPr>
        <w:rFonts w:ascii="Aptos Display" w:eastAsia="Times New Roman" w:hAnsi="Aptos Display" w:cs="Times New Roman"/>
        <w:i/>
        <w:iCs/>
        <w:sz w:val="26"/>
      </w:rPr>
      <w:tblPr/>
      <w:tcPr>
        <w:tcBorders>
          <w:top w:val="single" w:sz="4" w:space="0" w:color="4EA72E"/>
        </w:tcBorders>
        <w:shd w:val="clear" w:color="auto" w:fill="FFFFFF"/>
      </w:tcPr>
    </w:tblStylePr>
    <w:tblStylePr w:type="firstCol">
      <w:pPr>
        <w:jc w:val="right"/>
      </w:pPr>
      <w:rPr>
        <w:rFonts w:ascii="Aptos Display" w:eastAsia="Times New Roman" w:hAnsi="Aptos Display" w:cs="Times New Roman"/>
        <w:i/>
        <w:iCs/>
        <w:sz w:val="26"/>
      </w:rPr>
      <w:tblPr/>
      <w:tcPr>
        <w:tcBorders>
          <w:right w:val="single" w:sz="4" w:space="0" w:color="4EA72E"/>
        </w:tcBorders>
        <w:shd w:val="clear" w:color="auto" w:fill="FFFFFF"/>
      </w:tcPr>
    </w:tblStylePr>
    <w:tblStylePr w:type="lastCol">
      <w:rPr>
        <w:rFonts w:ascii="Aptos Display" w:eastAsia="Times New Roman" w:hAnsi="Aptos Display" w:cs="Times New Roman"/>
        <w:i/>
        <w:iCs/>
        <w:sz w:val="26"/>
      </w:rPr>
      <w:tblPr/>
      <w:tcPr>
        <w:tcBorders>
          <w:left w:val="single" w:sz="4" w:space="0" w:color="4EA72E"/>
        </w:tcBorders>
        <w:shd w:val="clear" w:color="auto" w:fill="FFFFFF"/>
      </w:tcPr>
    </w:tblStylePr>
    <w:tblStylePr w:type="band1Vert">
      <w:tblPr/>
      <w:tcPr>
        <w:shd w:val="clear" w:color="auto" w:fill="D9F2D0"/>
      </w:tcPr>
    </w:tblStylePr>
    <w:tblStylePr w:type="band1Horz">
      <w:tblPr/>
      <w:tcPr>
        <w:shd w:val="clear" w:color="auto" w:fill="D9F2D0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ysliste2">
    <w:name w:val="Lys liste2"/>
    <w:basedOn w:val="Vanligtabell"/>
    <w:next w:val="Lysliste"/>
    <w:uiPriority w:val="61"/>
    <w:semiHidden/>
    <w:unhideWhenUsed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yslisteuthevingsfarge12">
    <w:name w:val="Lys liste – uthevingsfarge 12"/>
    <w:basedOn w:val="Vanligtabell"/>
    <w:next w:val="Lyslisteuthevingsfarge1"/>
    <w:uiPriority w:val="61"/>
    <w:semiHidden/>
    <w:unhideWhenUsed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8" w:space="0" w:color="156082"/>
        <w:left w:val="single" w:sz="8" w:space="0" w:color="156082"/>
        <w:bottom w:val="single" w:sz="8" w:space="0" w:color="156082"/>
        <w:right w:val="single" w:sz="8" w:space="0" w:color="1560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15608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56082"/>
          <w:left w:val="single" w:sz="8" w:space="0" w:color="156082"/>
          <w:bottom w:val="single" w:sz="8" w:space="0" w:color="156082"/>
          <w:right w:val="single" w:sz="8" w:space="0" w:color="1560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56082"/>
          <w:left w:val="single" w:sz="8" w:space="0" w:color="156082"/>
          <w:bottom w:val="single" w:sz="8" w:space="0" w:color="156082"/>
          <w:right w:val="single" w:sz="8" w:space="0" w:color="156082"/>
        </w:tcBorders>
      </w:tcPr>
    </w:tblStylePr>
    <w:tblStylePr w:type="band1Horz">
      <w:tblPr/>
      <w:tcPr>
        <w:tcBorders>
          <w:top w:val="single" w:sz="8" w:space="0" w:color="156082"/>
          <w:left w:val="single" w:sz="8" w:space="0" w:color="156082"/>
          <w:bottom w:val="single" w:sz="8" w:space="0" w:color="156082"/>
          <w:right w:val="single" w:sz="8" w:space="0" w:color="156082"/>
        </w:tcBorders>
      </w:tcPr>
    </w:tblStylePr>
  </w:style>
  <w:style w:type="table" w:customStyle="1" w:styleId="Lyslisteuthevingsfarge22">
    <w:name w:val="Lys liste – uthevingsfarge 22"/>
    <w:basedOn w:val="Vanligtabell"/>
    <w:next w:val="Lyslisteuthevingsfarge2"/>
    <w:uiPriority w:val="61"/>
    <w:semiHidden/>
    <w:unhideWhenUsed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8" w:space="0" w:color="E97132"/>
        <w:left w:val="single" w:sz="8" w:space="0" w:color="E97132"/>
        <w:bottom w:val="single" w:sz="8" w:space="0" w:color="E97132"/>
        <w:right w:val="single" w:sz="8" w:space="0" w:color="E9713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9713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7132"/>
          <w:left w:val="single" w:sz="8" w:space="0" w:color="E97132"/>
          <w:bottom w:val="single" w:sz="8" w:space="0" w:color="E97132"/>
          <w:right w:val="single" w:sz="8" w:space="0" w:color="E9713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7132"/>
          <w:left w:val="single" w:sz="8" w:space="0" w:color="E97132"/>
          <w:bottom w:val="single" w:sz="8" w:space="0" w:color="E97132"/>
          <w:right w:val="single" w:sz="8" w:space="0" w:color="E97132"/>
        </w:tcBorders>
      </w:tcPr>
    </w:tblStylePr>
    <w:tblStylePr w:type="band1Horz">
      <w:tblPr/>
      <w:tcPr>
        <w:tcBorders>
          <w:top w:val="single" w:sz="8" w:space="0" w:color="E97132"/>
          <w:left w:val="single" w:sz="8" w:space="0" w:color="E97132"/>
          <w:bottom w:val="single" w:sz="8" w:space="0" w:color="E97132"/>
          <w:right w:val="single" w:sz="8" w:space="0" w:color="E97132"/>
        </w:tcBorders>
      </w:tcPr>
    </w:tblStylePr>
  </w:style>
  <w:style w:type="table" w:customStyle="1" w:styleId="Lyslisteuthevingsfarge32">
    <w:name w:val="Lys liste – uthevingsfarge 32"/>
    <w:basedOn w:val="Vanligtabell"/>
    <w:next w:val="Lyslisteuthevingsfarge3"/>
    <w:uiPriority w:val="61"/>
    <w:semiHidden/>
    <w:unhideWhenUsed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8" w:space="0" w:color="196B24"/>
        <w:left w:val="single" w:sz="8" w:space="0" w:color="196B24"/>
        <w:bottom w:val="single" w:sz="8" w:space="0" w:color="196B24"/>
        <w:right w:val="single" w:sz="8" w:space="0" w:color="196B2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196B2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96B24"/>
          <w:left w:val="single" w:sz="8" w:space="0" w:color="196B24"/>
          <w:bottom w:val="single" w:sz="8" w:space="0" w:color="196B24"/>
          <w:right w:val="single" w:sz="8" w:space="0" w:color="196B2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96B24"/>
          <w:left w:val="single" w:sz="8" w:space="0" w:color="196B24"/>
          <w:bottom w:val="single" w:sz="8" w:space="0" w:color="196B24"/>
          <w:right w:val="single" w:sz="8" w:space="0" w:color="196B24"/>
        </w:tcBorders>
      </w:tcPr>
    </w:tblStylePr>
    <w:tblStylePr w:type="band1Horz">
      <w:tblPr/>
      <w:tcPr>
        <w:tcBorders>
          <w:top w:val="single" w:sz="8" w:space="0" w:color="196B24"/>
          <w:left w:val="single" w:sz="8" w:space="0" w:color="196B24"/>
          <w:bottom w:val="single" w:sz="8" w:space="0" w:color="196B24"/>
          <w:right w:val="single" w:sz="8" w:space="0" w:color="196B24"/>
        </w:tcBorders>
      </w:tcPr>
    </w:tblStylePr>
  </w:style>
  <w:style w:type="table" w:customStyle="1" w:styleId="Lyslisteuthevingsfarge42">
    <w:name w:val="Lys liste – uthevingsfarge 42"/>
    <w:basedOn w:val="Vanligtabell"/>
    <w:next w:val="Lyslisteuthevingsfarge4"/>
    <w:uiPriority w:val="61"/>
    <w:semiHidden/>
    <w:unhideWhenUsed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8" w:space="0" w:color="0F9ED5"/>
        <w:left w:val="single" w:sz="8" w:space="0" w:color="0F9ED5"/>
        <w:bottom w:val="single" w:sz="8" w:space="0" w:color="0F9ED5"/>
        <w:right w:val="single" w:sz="8" w:space="0" w:color="0F9E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F9E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F9ED5"/>
          <w:left w:val="single" w:sz="8" w:space="0" w:color="0F9ED5"/>
          <w:bottom w:val="single" w:sz="8" w:space="0" w:color="0F9ED5"/>
          <w:right w:val="single" w:sz="8" w:space="0" w:color="0F9E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F9ED5"/>
          <w:left w:val="single" w:sz="8" w:space="0" w:color="0F9ED5"/>
          <w:bottom w:val="single" w:sz="8" w:space="0" w:color="0F9ED5"/>
          <w:right w:val="single" w:sz="8" w:space="0" w:color="0F9ED5"/>
        </w:tcBorders>
      </w:tcPr>
    </w:tblStylePr>
    <w:tblStylePr w:type="band1Horz">
      <w:tblPr/>
      <w:tcPr>
        <w:tcBorders>
          <w:top w:val="single" w:sz="8" w:space="0" w:color="0F9ED5"/>
          <w:left w:val="single" w:sz="8" w:space="0" w:color="0F9ED5"/>
          <w:bottom w:val="single" w:sz="8" w:space="0" w:color="0F9ED5"/>
          <w:right w:val="single" w:sz="8" w:space="0" w:color="0F9ED5"/>
        </w:tcBorders>
      </w:tcPr>
    </w:tblStylePr>
  </w:style>
  <w:style w:type="table" w:customStyle="1" w:styleId="Lyslisteuthevingsfarge52">
    <w:name w:val="Lys liste – uthevingsfarge 52"/>
    <w:basedOn w:val="Vanligtabell"/>
    <w:next w:val="Lyslisteuthevingsfarge5"/>
    <w:uiPriority w:val="61"/>
    <w:semiHidden/>
    <w:unhideWhenUsed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8" w:space="0" w:color="A02B93"/>
        <w:left w:val="single" w:sz="8" w:space="0" w:color="A02B93"/>
        <w:bottom w:val="single" w:sz="8" w:space="0" w:color="A02B93"/>
        <w:right w:val="single" w:sz="8" w:space="0" w:color="A02B93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02B9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02B93"/>
          <w:left w:val="single" w:sz="8" w:space="0" w:color="A02B93"/>
          <w:bottom w:val="single" w:sz="8" w:space="0" w:color="A02B93"/>
          <w:right w:val="single" w:sz="8" w:space="0" w:color="A02B9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02B93"/>
          <w:left w:val="single" w:sz="8" w:space="0" w:color="A02B93"/>
          <w:bottom w:val="single" w:sz="8" w:space="0" w:color="A02B93"/>
          <w:right w:val="single" w:sz="8" w:space="0" w:color="A02B93"/>
        </w:tcBorders>
      </w:tcPr>
    </w:tblStylePr>
    <w:tblStylePr w:type="band1Horz">
      <w:tblPr/>
      <w:tcPr>
        <w:tcBorders>
          <w:top w:val="single" w:sz="8" w:space="0" w:color="A02B93"/>
          <w:left w:val="single" w:sz="8" w:space="0" w:color="A02B93"/>
          <w:bottom w:val="single" w:sz="8" w:space="0" w:color="A02B93"/>
          <w:right w:val="single" w:sz="8" w:space="0" w:color="A02B93"/>
        </w:tcBorders>
      </w:tcPr>
    </w:tblStylePr>
  </w:style>
  <w:style w:type="table" w:customStyle="1" w:styleId="Lyslisteuthevingsfarge62">
    <w:name w:val="Lys liste – uthevingsfarge 62"/>
    <w:basedOn w:val="Vanligtabell"/>
    <w:next w:val="Lyslisteuthevingsfarge6"/>
    <w:uiPriority w:val="61"/>
    <w:semiHidden/>
    <w:unhideWhenUsed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8" w:space="0" w:color="4EA72E"/>
        <w:left w:val="single" w:sz="8" w:space="0" w:color="4EA72E"/>
        <w:bottom w:val="single" w:sz="8" w:space="0" w:color="4EA72E"/>
        <w:right w:val="single" w:sz="8" w:space="0" w:color="4EA72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EA72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EA72E"/>
          <w:left w:val="single" w:sz="8" w:space="0" w:color="4EA72E"/>
          <w:bottom w:val="single" w:sz="8" w:space="0" w:color="4EA72E"/>
          <w:right w:val="single" w:sz="8" w:space="0" w:color="4EA72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EA72E"/>
          <w:left w:val="single" w:sz="8" w:space="0" w:color="4EA72E"/>
          <w:bottom w:val="single" w:sz="8" w:space="0" w:color="4EA72E"/>
          <w:right w:val="single" w:sz="8" w:space="0" w:color="4EA72E"/>
        </w:tcBorders>
      </w:tcPr>
    </w:tblStylePr>
    <w:tblStylePr w:type="band1Horz">
      <w:tblPr/>
      <w:tcPr>
        <w:tcBorders>
          <w:top w:val="single" w:sz="8" w:space="0" w:color="4EA72E"/>
          <w:left w:val="single" w:sz="8" w:space="0" w:color="4EA72E"/>
          <w:bottom w:val="single" w:sz="8" w:space="0" w:color="4EA72E"/>
          <w:right w:val="single" w:sz="8" w:space="0" w:color="4EA72E"/>
        </w:tcBorders>
      </w:tcPr>
    </w:tblStylePr>
  </w:style>
  <w:style w:type="table" w:customStyle="1" w:styleId="Lysskyggelegging2">
    <w:name w:val="Lys skyggelegging2"/>
    <w:basedOn w:val="Vanligtabell"/>
    <w:next w:val="Lysskyggelegging"/>
    <w:uiPriority w:val="60"/>
    <w:semiHidden/>
    <w:unhideWhenUsed/>
    <w:rsid w:val="00840ECF"/>
    <w:pPr>
      <w:spacing w:after="0" w:line="240" w:lineRule="auto"/>
    </w:pPr>
    <w:rPr>
      <w:color w:val="000000"/>
      <w:kern w:val="2"/>
      <w14:ligatures w14:val="standardContextual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ysskyggelegginguthevingsfarge12">
    <w:name w:val="Lys skyggelegging – uthevingsfarge 12"/>
    <w:basedOn w:val="Vanligtabell"/>
    <w:next w:val="Lysskyggelegginguthevingsfarge1"/>
    <w:uiPriority w:val="60"/>
    <w:semiHidden/>
    <w:unhideWhenUsed/>
    <w:rsid w:val="00840ECF"/>
    <w:pPr>
      <w:spacing w:after="0" w:line="240" w:lineRule="auto"/>
    </w:pPr>
    <w:rPr>
      <w:color w:val="0F4761"/>
      <w:kern w:val="2"/>
      <w14:ligatures w14:val="standardContextual"/>
    </w:rPr>
    <w:tblPr>
      <w:tblStyleRowBandSize w:val="1"/>
      <w:tblStyleColBandSize w:val="1"/>
      <w:tblBorders>
        <w:top w:val="single" w:sz="8" w:space="0" w:color="156082"/>
        <w:bottom w:val="single" w:sz="8" w:space="0" w:color="15608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56082"/>
          <w:left w:val="nil"/>
          <w:bottom w:val="single" w:sz="8" w:space="0" w:color="15608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56082"/>
          <w:left w:val="nil"/>
          <w:bottom w:val="single" w:sz="8" w:space="0" w:color="15608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DEF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DEF2"/>
      </w:tcPr>
    </w:tblStylePr>
  </w:style>
  <w:style w:type="table" w:customStyle="1" w:styleId="Lysskyggelegginguthevingsfarge22">
    <w:name w:val="Lys skyggelegging – uthevingsfarge 22"/>
    <w:basedOn w:val="Vanligtabell"/>
    <w:next w:val="Lysskyggelegginguthevingsfarge2"/>
    <w:uiPriority w:val="60"/>
    <w:semiHidden/>
    <w:unhideWhenUsed/>
    <w:rsid w:val="00840ECF"/>
    <w:pPr>
      <w:spacing w:after="0" w:line="240" w:lineRule="auto"/>
    </w:pPr>
    <w:rPr>
      <w:color w:val="BF4E14"/>
      <w:kern w:val="2"/>
      <w14:ligatures w14:val="standardContextual"/>
    </w:rPr>
    <w:tblPr>
      <w:tblStyleRowBandSize w:val="1"/>
      <w:tblStyleColBandSize w:val="1"/>
      <w:tblBorders>
        <w:top w:val="single" w:sz="8" w:space="0" w:color="E97132"/>
        <w:bottom w:val="single" w:sz="8" w:space="0" w:color="E9713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7132"/>
          <w:left w:val="nil"/>
          <w:bottom w:val="single" w:sz="8" w:space="0" w:color="E9713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7132"/>
          <w:left w:val="nil"/>
          <w:bottom w:val="single" w:sz="8" w:space="0" w:color="E9713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DBCC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DBCC"/>
      </w:tcPr>
    </w:tblStylePr>
  </w:style>
  <w:style w:type="table" w:customStyle="1" w:styleId="Lysskyggelegginguthevingsfarge32">
    <w:name w:val="Lys skyggelegging – uthevingsfarge 32"/>
    <w:basedOn w:val="Vanligtabell"/>
    <w:next w:val="Lysskyggelegginguthevingsfarge3"/>
    <w:uiPriority w:val="60"/>
    <w:semiHidden/>
    <w:unhideWhenUsed/>
    <w:rsid w:val="00840ECF"/>
    <w:pPr>
      <w:spacing w:after="0" w:line="240" w:lineRule="auto"/>
    </w:pPr>
    <w:rPr>
      <w:color w:val="124F1A"/>
      <w:kern w:val="2"/>
      <w14:ligatures w14:val="standardContextual"/>
    </w:rPr>
    <w:tblPr>
      <w:tblStyleRowBandSize w:val="1"/>
      <w:tblStyleColBandSize w:val="1"/>
      <w:tblBorders>
        <w:top w:val="single" w:sz="8" w:space="0" w:color="196B24"/>
        <w:bottom w:val="single" w:sz="8" w:space="0" w:color="196B2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96B24"/>
          <w:left w:val="nil"/>
          <w:bottom w:val="single" w:sz="8" w:space="0" w:color="196B2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96B24"/>
          <w:left w:val="nil"/>
          <w:bottom w:val="single" w:sz="8" w:space="0" w:color="196B2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DBA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EDBA"/>
      </w:tcPr>
    </w:tblStylePr>
  </w:style>
  <w:style w:type="table" w:customStyle="1" w:styleId="Lysskyggelegginguthevingsfarge42">
    <w:name w:val="Lys skyggelegging – uthevingsfarge 42"/>
    <w:basedOn w:val="Vanligtabell"/>
    <w:next w:val="Lysskyggelegginguthevingsfarge4"/>
    <w:uiPriority w:val="60"/>
    <w:semiHidden/>
    <w:unhideWhenUsed/>
    <w:rsid w:val="00840ECF"/>
    <w:pPr>
      <w:spacing w:after="0" w:line="240" w:lineRule="auto"/>
    </w:pPr>
    <w:rPr>
      <w:color w:val="0B769F"/>
      <w:kern w:val="2"/>
      <w14:ligatures w14:val="standardContextual"/>
    </w:rPr>
    <w:tblPr>
      <w:tblStyleRowBandSize w:val="1"/>
      <w:tblStyleColBandSize w:val="1"/>
      <w:tblBorders>
        <w:top w:val="single" w:sz="8" w:space="0" w:color="0F9ED5"/>
        <w:bottom w:val="single" w:sz="8" w:space="0" w:color="0F9E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F9ED5"/>
          <w:left w:val="nil"/>
          <w:bottom w:val="single" w:sz="8" w:space="0" w:color="0F9E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F9ED5"/>
          <w:left w:val="nil"/>
          <w:bottom w:val="single" w:sz="8" w:space="0" w:color="0F9E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DE9FA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DE9FA"/>
      </w:tcPr>
    </w:tblStylePr>
  </w:style>
  <w:style w:type="table" w:customStyle="1" w:styleId="Lysskyggelegginguthevingsfarge52">
    <w:name w:val="Lys skyggelegging – uthevingsfarge 52"/>
    <w:basedOn w:val="Vanligtabell"/>
    <w:next w:val="Lysskyggelegginguthevingsfarge5"/>
    <w:uiPriority w:val="60"/>
    <w:semiHidden/>
    <w:unhideWhenUsed/>
    <w:rsid w:val="00840ECF"/>
    <w:pPr>
      <w:spacing w:after="0" w:line="240" w:lineRule="auto"/>
    </w:pPr>
    <w:rPr>
      <w:color w:val="77206D"/>
      <w:kern w:val="2"/>
      <w14:ligatures w14:val="standardContextual"/>
    </w:rPr>
    <w:tblPr>
      <w:tblStyleRowBandSize w:val="1"/>
      <w:tblStyleColBandSize w:val="1"/>
      <w:tblBorders>
        <w:top w:val="single" w:sz="8" w:space="0" w:color="A02B93"/>
        <w:bottom w:val="single" w:sz="8" w:space="0" w:color="A02B9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2B93"/>
          <w:left w:val="nil"/>
          <w:bottom w:val="single" w:sz="8" w:space="0" w:color="A02B9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2B93"/>
          <w:left w:val="nil"/>
          <w:bottom w:val="single" w:sz="8" w:space="0" w:color="A02B9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3E9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3E9"/>
      </w:tcPr>
    </w:tblStylePr>
  </w:style>
  <w:style w:type="table" w:customStyle="1" w:styleId="Lysskyggelegginguthevingsfarge62">
    <w:name w:val="Lys skyggelegging – uthevingsfarge 62"/>
    <w:basedOn w:val="Vanligtabell"/>
    <w:next w:val="Lysskyggelegginguthevingsfarge6"/>
    <w:uiPriority w:val="60"/>
    <w:semiHidden/>
    <w:unhideWhenUsed/>
    <w:rsid w:val="00840ECF"/>
    <w:pPr>
      <w:spacing w:after="0" w:line="240" w:lineRule="auto"/>
    </w:pPr>
    <w:rPr>
      <w:color w:val="3A7C22"/>
      <w:kern w:val="2"/>
      <w14:ligatures w14:val="standardContextual"/>
    </w:rPr>
    <w:tblPr>
      <w:tblStyleRowBandSize w:val="1"/>
      <w:tblStyleColBandSize w:val="1"/>
      <w:tblBorders>
        <w:top w:val="single" w:sz="8" w:space="0" w:color="4EA72E"/>
        <w:bottom w:val="single" w:sz="8" w:space="0" w:color="4EA72E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EA72E"/>
          <w:left w:val="nil"/>
          <w:bottom w:val="single" w:sz="8" w:space="0" w:color="4EA72E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EA72E"/>
          <w:left w:val="nil"/>
          <w:bottom w:val="single" w:sz="8" w:space="0" w:color="4EA72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EFC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EFC5"/>
      </w:tcPr>
    </w:tblStylePr>
  </w:style>
  <w:style w:type="table" w:customStyle="1" w:styleId="Lystrutenett2">
    <w:name w:val="Lyst rutenett2"/>
    <w:basedOn w:val="Vanligtabell"/>
    <w:next w:val="Lystrutenett"/>
    <w:uiPriority w:val="62"/>
    <w:semiHidden/>
    <w:unhideWhenUsed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Aptos Display" w:eastAsia="Times New Roman" w:hAnsi="Aptos Display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Aptos Display" w:eastAsia="Times New Roman" w:hAnsi="Aptos Display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Aptos Display" w:eastAsia="Times New Roman" w:hAnsi="Aptos Display" w:cs="Times New Roman"/>
        <w:b/>
        <w:bCs/>
      </w:rPr>
    </w:tblStylePr>
    <w:tblStylePr w:type="lastCol">
      <w:rPr>
        <w:rFonts w:ascii="Aptos Display" w:eastAsia="Times New Roman" w:hAnsi="Aptos Display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ystrutenettuthevingsfarge12">
    <w:name w:val="Lyst rutenett – uthevingsfarge 12"/>
    <w:basedOn w:val="Vanligtabell"/>
    <w:next w:val="Lystrutenettuthevingsfarge1"/>
    <w:uiPriority w:val="62"/>
    <w:semiHidden/>
    <w:unhideWhenUsed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8" w:space="0" w:color="156082"/>
        <w:left w:val="single" w:sz="8" w:space="0" w:color="156082"/>
        <w:bottom w:val="single" w:sz="8" w:space="0" w:color="156082"/>
        <w:right w:val="single" w:sz="8" w:space="0" w:color="156082"/>
        <w:insideH w:val="single" w:sz="8" w:space="0" w:color="156082"/>
        <w:insideV w:val="single" w:sz="8" w:space="0" w:color="156082"/>
      </w:tblBorders>
    </w:tblPr>
    <w:tblStylePr w:type="firstRow">
      <w:pPr>
        <w:spacing w:before="0" w:after="0" w:line="240" w:lineRule="auto"/>
      </w:pPr>
      <w:rPr>
        <w:rFonts w:ascii="Aptos Display" w:eastAsia="Times New Roman" w:hAnsi="Aptos Display" w:cs="Times New Roman"/>
        <w:b/>
        <w:bCs/>
      </w:rPr>
      <w:tblPr/>
      <w:tcPr>
        <w:tcBorders>
          <w:top w:val="single" w:sz="8" w:space="0" w:color="156082"/>
          <w:left w:val="single" w:sz="8" w:space="0" w:color="156082"/>
          <w:bottom w:val="single" w:sz="18" w:space="0" w:color="156082"/>
          <w:right w:val="single" w:sz="8" w:space="0" w:color="156082"/>
          <w:insideH w:val="nil"/>
          <w:insideV w:val="single" w:sz="8" w:space="0" w:color="156082"/>
        </w:tcBorders>
      </w:tcPr>
    </w:tblStylePr>
    <w:tblStylePr w:type="lastRow">
      <w:pPr>
        <w:spacing w:before="0" w:after="0" w:line="240" w:lineRule="auto"/>
      </w:pPr>
      <w:rPr>
        <w:rFonts w:ascii="Aptos Display" w:eastAsia="Times New Roman" w:hAnsi="Aptos Display" w:cs="Times New Roman"/>
        <w:b/>
        <w:bCs/>
      </w:rPr>
      <w:tblPr/>
      <w:tcPr>
        <w:tcBorders>
          <w:top w:val="double" w:sz="6" w:space="0" w:color="156082"/>
          <w:left w:val="single" w:sz="8" w:space="0" w:color="156082"/>
          <w:bottom w:val="single" w:sz="8" w:space="0" w:color="156082"/>
          <w:right w:val="single" w:sz="8" w:space="0" w:color="156082"/>
          <w:insideH w:val="nil"/>
          <w:insideV w:val="single" w:sz="8" w:space="0" w:color="156082"/>
        </w:tcBorders>
      </w:tcPr>
    </w:tblStylePr>
    <w:tblStylePr w:type="firstCol">
      <w:rPr>
        <w:rFonts w:ascii="Aptos Display" w:eastAsia="Times New Roman" w:hAnsi="Aptos Display" w:cs="Times New Roman"/>
        <w:b/>
        <w:bCs/>
      </w:rPr>
    </w:tblStylePr>
    <w:tblStylePr w:type="lastCol">
      <w:rPr>
        <w:rFonts w:ascii="Aptos Display" w:eastAsia="Times New Roman" w:hAnsi="Aptos Display" w:cs="Times New Roman"/>
        <w:b/>
        <w:bCs/>
      </w:rPr>
      <w:tblPr/>
      <w:tcPr>
        <w:tcBorders>
          <w:top w:val="single" w:sz="8" w:space="0" w:color="156082"/>
          <w:left w:val="single" w:sz="8" w:space="0" w:color="156082"/>
          <w:bottom w:val="single" w:sz="8" w:space="0" w:color="156082"/>
          <w:right w:val="single" w:sz="8" w:space="0" w:color="156082"/>
        </w:tcBorders>
      </w:tcPr>
    </w:tblStylePr>
    <w:tblStylePr w:type="band1Vert">
      <w:tblPr/>
      <w:tcPr>
        <w:tcBorders>
          <w:top w:val="single" w:sz="8" w:space="0" w:color="156082"/>
          <w:left w:val="single" w:sz="8" w:space="0" w:color="156082"/>
          <w:bottom w:val="single" w:sz="8" w:space="0" w:color="156082"/>
          <w:right w:val="single" w:sz="8" w:space="0" w:color="156082"/>
        </w:tcBorders>
        <w:shd w:val="clear" w:color="auto" w:fill="B2DEF2"/>
      </w:tcPr>
    </w:tblStylePr>
    <w:tblStylePr w:type="band1Horz">
      <w:tblPr/>
      <w:tcPr>
        <w:tcBorders>
          <w:top w:val="single" w:sz="8" w:space="0" w:color="156082"/>
          <w:left w:val="single" w:sz="8" w:space="0" w:color="156082"/>
          <w:bottom w:val="single" w:sz="8" w:space="0" w:color="156082"/>
          <w:right w:val="single" w:sz="8" w:space="0" w:color="156082"/>
          <w:insideV w:val="single" w:sz="8" w:space="0" w:color="156082"/>
        </w:tcBorders>
        <w:shd w:val="clear" w:color="auto" w:fill="B2DEF2"/>
      </w:tcPr>
    </w:tblStylePr>
    <w:tblStylePr w:type="band2Horz">
      <w:tblPr/>
      <w:tcPr>
        <w:tcBorders>
          <w:top w:val="single" w:sz="8" w:space="0" w:color="156082"/>
          <w:left w:val="single" w:sz="8" w:space="0" w:color="156082"/>
          <w:bottom w:val="single" w:sz="8" w:space="0" w:color="156082"/>
          <w:right w:val="single" w:sz="8" w:space="0" w:color="156082"/>
          <w:insideV w:val="single" w:sz="8" w:space="0" w:color="156082"/>
        </w:tcBorders>
      </w:tcPr>
    </w:tblStylePr>
  </w:style>
  <w:style w:type="table" w:customStyle="1" w:styleId="Lystrutenettuthevingsfarge22">
    <w:name w:val="Lyst rutenett – uthevingsfarge 22"/>
    <w:basedOn w:val="Vanligtabell"/>
    <w:next w:val="Lystrutenettuthevingsfarge2"/>
    <w:uiPriority w:val="62"/>
    <w:semiHidden/>
    <w:unhideWhenUsed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8" w:space="0" w:color="E97132"/>
        <w:left w:val="single" w:sz="8" w:space="0" w:color="E97132"/>
        <w:bottom w:val="single" w:sz="8" w:space="0" w:color="E97132"/>
        <w:right w:val="single" w:sz="8" w:space="0" w:color="E97132"/>
        <w:insideH w:val="single" w:sz="8" w:space="0" w:color="E97132"/>
        <w:insideV w:val="single" w:sz="8" w:space="0" w:color="E97132"/>
      </w:tblBorders>
    </w:tblPr>
    <w:tblStylePr w:type="firstRow">
      <w:pPr>
        <w:spacing w:before="0" w:after="0" w:line="240" w:lineRule="auto"/>
      </w:pPr>
      <w:rPr>
        <w:rFonts w:ascii="Aptos Display" w:eastAsia="Times New Roman" w:hAnsi="Aptos Display" w:cs="Times New Roman"/>
        <w:b/>
        <w:bCs/>
      </w:rPr>
      <w:tblPr/>
      <w:tcPr>
        <w:tcBorders>
          <w:top w:val="single" w:sz="8" w:space="0" w:color="E97132"/>
          <w:left w:val="single" w:sz="8" w:space="0" w:color="E97132"/>
          <w:bottom w:val="single" w:sz="18" w:space="0" w:color="E97132"/>
          <w:right w:val="single" w:sz="8" w:space="0" w:color="E97132"/>
          <w:insideH w:val="nil"/>
          <w:insideV w:val="single" w:sz="8" w:space="0" w:color="E97132"/>
        </w:tcBorders>
      </w:tcPr>
    </w:tblStylePr>
    <w:tblStylePr w:type="lastRow">
      <w:pPr>
        <w:spacing w:before="0" w:after="0" w:line="240" w:lineRule="auto"/>
      </w:pPr>
      <w:rPr>
        <w:rFonts w:ascii="Aptos Display" w:eastAsia="Times New Roman" w:hAnsi="Aptos Display" w:cs="Times New Roman"/>
        <w:b/>
        <w:bCs/>
      </w:rPr>
      <w:tblPr/>
      <w:tcPr>
        <w:tcBorders>
          <w:top w:val="double" w:sz="6" w:space="0" w:color="E97132"/>
          <w:left w:val="single" w:sz="8" w:space="0" w:color="E97132"/>
          <w:bottom w:val="single" w:sz="8" w:space="0" w:color="E97132"/>
          <w:right w:val="single" w:sz="8" w:space="0" w:color="E97132"/>
          <w:insideH w:val="nil"/>
          <w:insideV w:val="single" w:sz="8" w:space="0" w:color="E97132"/>
        </w:tcBorders>
      </w:tcPr>
    </w:tblStylePr>
    <w:tblStylePr w:type="firstCol">
      <w:rPr>
        <w:rFonts w:ascii="Aptos Display" w:eastAsia="Times New Roman" w:hAnsi="Aptos Display" w:cs="Times New Roman"/>
        <w:b/>
        <w:bCs/>
      </w:rPr>
    </w:tblStylePr>
    <w:tblStylePr w:type="lastCol">
      <w:rPr>
        <w:rFonts w:ascii="Aptos Display" w:eastAsia="Times New Roman" w:hAnsi="Aptos Display" w:cs="Times New Roman"/>
        <w:b/>
        <w:bCs/>
      </w:rPr>
      <w:tblPr/>
      <w:tcPr>
        <w:tcBorders>
          <w:top w:val="single" w:sz="8" w:space="0" w:color="E97132"/>
          <w:left w:val="single" w:sz="8" w:space="0" w:color="E97132"/>
          <w:bottom w:val="single" w:sz="8" w:space="0" w:color="E97132"/>
          <w:right w:val="single" w:sz="8" w:space="0" w:color="E97132"/>
        </w:tcBorders>
      </w:tcPr>
    </w:tblStylePr>
    <w:tblStylePr w:type="band1Vert">
      <w:tblPr/>
      <w:tcPr>
        <w:tcBorders>
          <w:top w:val="single" w:sz="8" w:space="0" w:color="E97132"/>
          <w:left w:val="single" w:sz="8" w:space="0" w:color="E97132"/>
          <w:bottom w:val="single" w:sz="8" w:space="0" w:color="E97132"/>
          <w:right w:val="single" w:sz="8" w:space="0" w:color="E97132"/>
        </w:tcBorders>
        <w:shd w:val="clear" w:color="auto" w:fill="F9DBCC"/>
      </w:tcPr>
    </w:tblStylePr>
    <w:tblStylePr w:type="band1Horz">
      <w:tblPr/>
      <w:tcPr>
        <w:tcBorders>
          <w:top w:val="single" w:sz="8" w:space="0" w:color="E97132"/>
          <w:left w:val="single" w:sz="8" w:space="0" w:color="E97132"/>
          <w:bottom w:val="single" w:sz="8" w:space="0" w:color="E97132"/>
          <w:right w:val="single" w:sz="8" w:space="0" w:color="E97132"/>
          <w:insideV w:val="single" w:sz="8" w:space="0" w:color="E97132"/>
        </w:tcBorders>
        <w:shd w:val="clear" w:color="auto" w:fill="F9DBCC"/>
      </w:tcPr>
    </w:tblStylePr>
    <w:tblStylePr w:type="band2Horz">
      <w:tblPr/>
      <w:tcPr>
        <w:tcBorders>
          <w:top w:val="single" w:sz="8" w:space="0" w:color="E97132"/>
          <w:left w:val="single" w:sz="8" w:space="0" w:color="E97132"/>
          <w:bottom w:val="single" w:sz="8" w:space="0" w:color="E97132"/>
          <w:right w:val="single" w:sz="8" w:space="0" w:color="E97132"/>
          <w:insideV w:val="single" w:sz="8" w:space="0" w:color="E97132"/>
        </w:tcBorders>
      </w:tcPr>
    </w:tblStylePr>
  </w:style>
  <w:style w:type="table" w:customStyle="1" w:styleId="Lystrutenettuthevingsfarge32">
    <w:name w:val="Lyst rutenett – uthevingsfarge 32"/>
    <w:basedOn w:val="Vanligtabell"/>
    <w:next w:val="Lystrutenettuthevingsfarge3"/>
    <w:uiPriority w:val="62"/>
    <w:semiHidden/>
    <w:unhideWhenUsed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8" w:space="0" w:color="196B24"/>
        <w:left w:val="single" w:sz="8" w:space="0" w:color="196B24"/>
        <w:bottom w:val="single" w:sz="8" w:space="0" w:color="196B24"/>
        <w:right w:val="single" w:sz="8" w:space="0" w:color="196B24"/>
        <w:insideH w:val="single" w:sz="8" w:space="0" w:color="196B24"/>
        <w:insideV w:val="single" w:sz="8" w:space="0" w:color="196B24"/>
      </w:tblBorders>
    </w:tblPr>
    <w:tblStylePr w:type="firstRow">
      <w:pPr>
        <w:spacing w:before="0" w:after="0" w:line="240" w:lineRule="auto"/>
      </w:pPr>
      <w:rPr>
        <w:rFonts w:ascii="Aptos Display" w:eastAsia="Times New Roman" w:hAnsi="Aptos Display" w:cs="Times New Roman"/>
        <w:b/>
        <w:bCs/>
      </w:rPr>
      <w:tblPr/>
      <w:tcPr>
        <w:tcBorders>
          <w:top w:val="single" w:sz="8" w:space="0" w:color="196B24"/>
          <w:left w:val="single" w:sz="8" w:space="0" w:color="196B24"/>
          <w:bottom w:val="single" w:sz="18" w:space="0" w:color="196B24"/>
          <w:right w:val="single" w:sz="8" w:space="0" w:color="196B24"/>
          <w:insideH w:val="nil"/>
          <w:insideV w:val="single" w:sz="8" w:space="0" w:color="196B24"/>
        </w:tcBorders>
      </w:tcPr>
    </w:tblStylePr>
    <w:tblStylePr w:type="lastRow">
      <w:pPr>
        <w:spacing w:before="0" w:after="0" w:line="240" w:lineRule="auto"/>
      </w:pPr>
      <w:rPr>
        <w:rFonts w:ascii="Aptos Display" w:eastAsia="Times New Roman" w:hAnsi="Aptos Display" w:cs="Times New Roman"/>
        <w:b/>
        <w:bCs/>
      </w:rPr>
      <w:tblPr/>
      <w:tcPr>
        <w:tcBorders>
          <w:top w:val="double" w:sz="6" w:space="0" w:color="196B24"/>
          <w:left w:val="single" w:sz="8" w:space="0" w:color="196B24"/>
          <w:bottom w:val="single" w:sz="8" w:space="0" w:color="196B24"/>
          <w:right w:val="single" w:sz="8" w:space="0" w:color="196B24"/>
          <w:insideH w:val="nil"/>
          <w:insideV w:val="single" w:sz="8" w:space="0" w:color="196B24"/>
        </w:tcBorders>
      </w:tcPr>
    </w:tblStylePr>
    <w:tblStylePr w:type="firstCol">
      <w:rPr>
        <w:rFonts w:ascii="Aptos Display" w:eastAsia="Times New Roman" w:hAnsi="Aptos Display" w:cs="Times New Roman"/>
        <w:b/>
        <w:bCs/>
      </w:rPr>
    </w:tblStylePr>
    <w:tblStylePr w:type="lastCol">
      <w:rPr>
        <w:rFonts w:ascii="Aptos Display" w:eastAsia="Times New Roman" w:hAnsi="Aptos Display" w:cs="Times New Roman"/>
        <w:b/>
        <w:bCs/>
      </w:rPr>
      <w:tblPr/>
      <w:tcPr>
        <w:tcBorders>
          <w:top w:val="single" w:sz="8" w:space="0" w:color="196B24"/>
          <w:left w:val="single" w:sz="8" w:space="0" w:color="196B24"/>
          <w:bottom w:val="single" w:sz="8" w:space="0" w:color="196B24"/>
          <w:right w:val="single" w:sz="8" w:space="0" w:color="196B24"/>
        </w:tcBorders>
      </w:tcPr>
    </w:tblStylePr>
    <w:tblStylePr w:type="band1Vert">
      <w:tblPr/>
      <w:tcPr>
        <w:tcBorders>
          <w:top w:val="single" w:sz="8" w:space="0" w:color="196B24"/>
          <w:left w:val="single" w:sz="8" w:space="0" w:color="196B24"/>
          <w:bottom w:val="single" w:sz="8" w:space="0" w:color="196B24"/>
          <w:right w:val="single" w:sz="8" w:space="0" w:color="196B24"/>
        </w:tcBorders>
        <w:shd w:val="clear" w:color="auto" w:fill="B3EDBA"/>
      </w:tcPr>
    </w:tblStylePr>
    <w:tblStylePr w:type="band1Horz">
      <w:tblPr/>
      <w:tcPr>
        <w:tcBorders>
          <w:top w:val="single" w:sz="8" w:space="0" w:color="196B24"/>
          <w:left w:val="single" w:sz="8" w:space="0" w:color="196B24"/>
          <w:bottom w:val="single" w:sz="8" w:space="0" w:color="196B24"/>
          <w:right w:val="single" w:sz="8" w:space="0" w:color="196B24"/>
          <w:insideV w:val="single" w:sz="8" w:space="0" w:color="196B24"/>
        </w:tcBorders>
        <w:shd w:val="clear" w:color="auto" w:fill="B3EDBA"/>
      </w:tcPr>
    </w:tblStylePr>
    <w:tblStylePr w:type="band2Horz">
      <w:tblPr/>
      <w:tcPr>
        <w:tcBorders>
          <w:top w:val="single" w:sz="8" w:space="0" w:color="196B24"/>
          <w:left w:val="single" w:sz="8" w:space="0" w:color="196B24"/>
          <w:bottom w:val="single" w:sz="8" w:space="0" w:color="196B24"/>
          <w:right w:val="single" w:sz="8" w:space="0" w:color="196B24"/>
          <w:insideV w:val="single" w:sz="8" w:space="0" w:color="196B24"/>
        </w:tcBorders>
      </w:tcPr>
    </w:tblStylePr>
  </w:style>
  <w:style w:type="table" w:customStyle="1" w:styleId="Lystrutenettuthevingsfarge42">
    <w:name w:val="Lyst rutenett – uthevingsfarge 42"/>
    <w:basedOn w:val="Vanligtabell"/>
    <w:next w:val="Lystrutenettuthevingsfarge4"/>
    <w:uiPriority w:val="62"/>
    <w:semiHidden/>
    <w:unhideWhenUsed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8" w:space="0" w:color="0F9ED5"/>
        <w:left w:val="single" w:sz="8" w:space="0" w:color="0F9ED5"/>
        <w:bottom w:val="single" w:sz="8" w:space="0" w:color="0F9ED5"/>
        <w:right w:val="single" w:sz="8" w:space="0" w:color="0F9ED5"/>
        <w:insideH w:val="single" w:sz="8" w:space="0" w:color="0F9ED5"/>
        <w:insideV w:val="single" w:sz="8" w:space="0" w:color="0F9ED5"/>
      </w:tblBorders>
    </w:tblPr>
    <w:tblStylePr w:type="firstRow">
      <w:pPr>
        <w:spacing w:before="0" w:after="0" w:line="240" w:lineRule="auto"/>
      </w:pPr>
      <w:rPr>
        <w:rFonts w:ascii="Aptos Display" w:eastAsia="Times New Roman" w:hAnsi="Aptos Display" w:cs="Times New Roman"/>
        <w:b/>
        <w:bCs/>
      </w:rPr>
      <w:tblPr/>
      <w:tcPr>
        <w:tcBorders>
          <w:top w:val="single" w:sz="8" w:space="0" w:color="0F9ED5"/>
          <w:left w:val="single" w:sz="8" w:space="0" w:color="0F9ED5"/>
          <w:bottom w:val="single" w:sz="18" w:space="0" w:color="0F9ED5"/>
          <w:right w:val="single" w:sz="8" w:space="0" w:color="0F9ED5"/>
          <w:insideH w:val="nil"/>
          <w:insideV w:val="single" w:sz="8" w:space="0" w:color="0F9ED5"/>
        </w:tcBorders>
      </w:tcPr>
    </w:tblStylePr>
    <w:tblStylePr w:type="lastRow">
      <w:pPr>
        <w:spacing w:before="0" w:after="0" w:line="240" w:lineRule="auto"/>
      </w:pPr>
      <w:rPr>
        <w:rFonts w:ascii="Aptos Display" w:eastAsia="Times New Roman" w:hAnsi="Aptos Display" w:cs="Times New Roman"/>
        <w:b/>
        <w:bCs/>
      </w:rPr>
      <w:tblPr/>
      <w:tcPr>
        <w:tcBorders>
          <w:top w:val="double" w:sz="6" w:space="0" w:color="0F9ED5"/>
          <w:left w:val="single" w:sz="8" w:space="0" w:color="0F9ED5"/>
          <w:bottom w:val="single" w:sz="8" w:space="0" w:color="0F9ED5"/>
          <w:right w:val="single" w:sz="8" w:space="0" w:color="0F9ED5"/>
          <w:insideH w:val="nil"/>
          <w:insideV w:val="single" w:sz="8" w:space="0" w:color="0F9ED5"/>
        </w:tcBorders>
      </w:tcPr>
    </w:tblStylePr>
    <w:tblStylePr w:type="firstCol">
      <w:rPr>
        <w:rFonts w:ascii="Aptos Display" w:eastAsia="Times New Roman" w:hAnsi="Aptos Display" w:cs="Times New Roman"/>
        <w:b/>
        <w:bCs/>
      </w:rPr>
    </w:tblStylePr>
    <w:tblStylePr w:type="lastCol">
      <w:rPr>
        <w:rFonts w:ascii="Aptos Display" w:eastAsia="Times New Roman" w:hAnsi="Aptos Display" w:cs="Times New Roman"/>
        <w:b/>
        <w:bCs/>
      </w:rPr>
      <w:tblPr/>
      <w:tcPr>
        <w:tcBorders>
          <w:top w:val="single" w:sz="8" w:space="0" w:color="0F9ED5"/>
          <w:left w:val="single" w:sz="8" w:space="0" w:color="0F9ED5"/>
          <w:bottom w:val="single" w:sz="8" w:space="0" w:color="0F9ED5"/>
          <w:right w:val="single" w:sz="8" w:space="0" w:color="0F9ED5"/>
        </w:tcBorders>
      </w:tcPr>
    </w:tblStylePr>
    <w:tblStylePr w:type="band1Vert">
      <w:tblPr/>
      <w:tcPr>
        <w:tcBorders>
          <w:top w:val="single" w:sz="8" w:space="0" w:color="0F9ED5"/>
          <w:left w:val="single" w:sz="8" w:space="0" w:color="0F9ED5"/>
          <w:bottom w:val="single" w:sz="8" w:space="0" w:color="0F9ED5"/>
          <w:right w:val="single" w:sz="8" w:space="0" w:color="0F9ED5"/>
        </w:tcBorders>
        <w:shd w:val="clear" w:color="auto" w:fill="BDE9FA"/>
      </w:tcPr>
    </w:tblStylePr>
    <w:tblStylePr w:type="band1Horz">
      <w:tblPr/>
      <w:tcPr>
        <w:tcBorders>
          <w:top w:val="single" w:sz="8" w:space="0" w:color="0F9ED5"/>
          <w:left w:val="single" w:sz="8" w:space="0" w:color="0F9ED5"/>
          <w:bottom w:val="single" w:sz="8" w:space="0" w:color="0F9ED5"/>
          <w:right w:val="single" w:sz="8" w:space="0" w:color="0F9ED5"/>
          <w:insideV w:val="single" w:sz="8" w:space="0" w:color="0F9ED5"/>
        </w:tcBorders>
        <w:shd w:val="clear" w:color="auto" w:fill="BDE9FA"/>
      </w:tcPr>
    </w:tblStylePr>
    <w:tblStylePr w:type="band2Horz">
      <w:tblPr/>
      <w:tcPr>
        <w:tcBorders>
          <w:top w:val="single" w:sz="8" w:space="0" w:color="0F9ED5"/>
          <w:left w:val="single" w:sz="8" w:space="0" w:color="0F9ED5"/>
          <w:bottom w:val="single" w:sz="8" w:space="0" w:color="0F9ED5"/>
          <w:right w:val="single" w:sz="8" w:space="0" w:color="0F9ED5"/>
          <w:insideV w:val="single" w:sz="8" w:space="0" w:color="0F9ED5"/>
        </w:tcBorders>
      </w:tcPr>
    </w:tblStylePr>
  </w:style>
  <w:style w:type="table" w:customStyle="1" w:styleId="Lystrutenettuthevingsfarge52">
    <w:name w:val="Lyst rutenett – uthevingsfarge 52"/>
    <w:basedOn w:val="Vanligtabell"/>
    <w:next w:val="Lystrutenettuthevingsfarge5"/>
    <w:uiPriority w:val="62"/>
    <w:semiHidden/>
    <w:unhideWhenUsed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8" w:space="0" w:color="A02B93"/>
        <w:left w:val="single" w:sz="8" w:space="0" w:color="A02B93"/>
        <w:bottom w:val="single" w:sz="8" w:space="0" w:color="A02B93"/>
        <w:right w:val="single" w:sz="8" w:space="0" w:color="A02B93"/>
        <w:insideH w:val="single" w:sz="8" w:space="0" w:color="A02B93"/>
        <w:insideV w:val="single" w:sz="8" w:space="0" w:color="A02B93"/>
      </w:tblBorders>
    </w:tblPr>
    <w:tblStylePr w:type="firstRow">
      <w:pPr>
        <w:spacing w:before="0" w:after="0" w:line="240" w:lineRule="auto"/>
      </w:pPr>
      <w:rPr>
        <w:rFonts w:ascii="Aptos Display" w:eastAsia="Times New Roman" w:hAnsi="Aptos Display" w:cs="Times New Roman"/>
        <w:b/>
        <w:bCs/>
      </w:rPr>
      <w:tblPr/>
      <w:tcPr>
        <w:tcBorders>
          <w:top w:val="single" w:sz="8" w:space="0" w:color="A02B93"/>
          <w:left w:val="single" w:sz="8" w:space="0" w:color="A02B93"/>
          <w:bottom w:val="single" w:sz="18" w:space="0" w:color="A02B93"/>
          <w:right w:val="single" w:sz="8" w:space="0" w:color="A02B93"/>
          <w:insideH w:val="nil"/>
          <w:insideV w:val="single" w:sz="8" w:space="0" w:color="A02B93"/>
        </w:tcBorders>
      </w:tcPr>
    </w:tblStylePr>
    <w:tblStylePr w:type="lastRow">
      <w:pPr>
        <w:spacing w:before="0" w:after="0" w:line="240" w:lineRule="auto"/>
      </w:pPr>
      <w:rPr>
        <w:rFonts w:ascii="Aptos Display" w:eastAsia="Times New Roman" w:hAnsi="Aptos Display" w:cs="Times New Roman"/>
        <w:b/>
        <w:bCs/>
      </w:rPr>
      <w:tblPr/>
      <w:tcPr>
        <w:tcBorders>
          <w:top w:val="double" w:sz="6" w:space="0" w:color="A02B93"/>
          <w:left w:val="single" w:sz="8" w:space="0" w:color="A02B93"/>
          <w:bottom w:val="single" w:sz="8" w:space="0" w:color="A02B93"/>
          <w:right w:val="single" w:sz="8" w:space="0" w:color="A02B93"/>
          <w:insideH w:val="nil"/>
          <w:insideV w:val="single" w:sz="8" w:space="0" w:color="A02B93"/>
        </w:tcBorders>
      </w:tcPr>
    </w:tblStylePr>
    <w:tblStylePr w:type="firstCol">
      <w:rPr>
        <w:rFonts w:ascii="Aptos Display" w:eastAsia="Times New Roman" w:hAnsi="Aptos Display" w:cs="Times New Roman"/>
        <w:b/>
        <w:bCs/>
      </w:rPr>
    </w:tblStylePr>
    <w:tblStylePr w:type="lastCol">
      <w:rPr>
        <w:rFonts w:ascii="Aptos Display" w:eastAsia="Times New Roman" w:hAnsi="Aptos Display" w:cs="Times New Roman"/>
        <w:b/>
        <w:bCs/>
      </w:rPr>
      <w:tblPr/>
      <w:tcPr>
        <w:tcBorders>
          <w:top w:val="single" w:sz="8" w:space="0" w:color="A02B93"/>
          <w:left w:val="single" w:sz="8" w:space="0" w:color="A02B93"/>
          <w:bottom w:val="single" w:sz="8" w:space="0" w:color="A02B93"/>
          <w:right w:val="single" w:sz="8" w:space="0" w:color="A02B93"/>
        </w:tcBorders>
      </w:tcPr>
    </w:tblStylePr>
    <w:tblStylePr w:type="band1Vert">
      <w:tblPr/>
      <w:tcPr>
        <w:tcBorders>
          <w:top w:val="single" w:sz="8" w:space="0" w:color="A02B93"/>
          <w:left w:val="single" w:sz="8" w:space="0" w:color="A02B93"/>
          <w:bottom w:val="single" w:sz="8" w:space="0" w:color="A02B93"/>
          <w:right w:val="single" w:sz="8" w:space="0" w:color="A02B93"/>
        </w:tcBorders>
        <w:shd w:val="clear" w:color="auto" w:fill="EFC3E9"/>
      </w:tcPr>
    </w:tblStylePr>
    <w:tblStylePr w:type="band1Horz">
      <w:tblPr/>
      <w:tcPr>
        <w:tcBorders>
          <w:top w:val="single" w:sz="8" w:space="0" w:color="A02B93"/>
          <w:left w:val="single" w:sz="8" w:space="0" w:color="A02B93"/>
          <w:bottom w:val="single" w:sz="8" w:space="0" w:color="A02B93"/>
          <w:right w:val="single" w:sz="8" w:space="0" w:color="A02B93"/>
          <w:insideV w:val="single" w:sz="8" w:space="0" w:color="A02B93"/>
        </w:tcBorders>
        <w:shd w:val="clear" w:color="auto" w:fill="EFC3E9"/>
      </w:tcPr>
    </w:tblStylePr>
    <w:tblStylePr w:type="band2Horz">
      <w:tblPr/>
      <w:tcPr>
        <w:tcBorders>
          <w:top w:val="single" w:sz="8" w:space="0" w:color="A02B93"/>
          <w:left w:val="single" w:sz="8" w:space="0" w:color="A02B93"/>
          <w:bottom w:val="single" w:sz="8" w:space="0" w:color="A02B93"/>
          <w:right w:val="single" w:sz="8" w:space="0" w:color="A02B93"/>
          <w:insideV w:val="single" w:sz="8" w:space="0" w:color="A02B93"/>
        </w:tcBorders>
      </w:tcPr>
    </w:tblStylePr>
  </w:style>
  <w:style w:type="table" w:customStyle="1" w:styleId="Lystrutenettuthevingsfarge62">
    <w:name w:val="Lyst rutenett – uthevingsfarge 62"/>
    <w:basedOn w:val="Vanligtabell"/>
    <w:next w:val="Lystrutenettuthevingsfarge6"/>
    <w:uiPriority w:val="62"/>
    <w:semiHidden/>
    <w:unhideWhenUsed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8" w:space="0" w:color="4EA72E"/>
        <w:left w:val="single" w:sz="8" w:space="0" w:color="4EA72E"/>
        <w:bottom w:val="single" w:sz="8" w:space="0" w:color="4EA72E"/>
        <w:right w:val="single" w:sz="8" w:space="0" w:color="4EA72E"/>
        <w:insideH w:val="single" w:sz="8" w:space="0" w:color="4EA72E"/>
        <w:insideV w:val="single" w:sz="8" w:space="0" w:color="4EA72E"/>
      </w:tblBorders>
    </w:tblPr>
    <w:tblStylePr w:type="firstRow">
      <w:pPr>
        <w:spacing w:before="0" w:after="0" w:line="240" w:lineRule="auto"/>
      </w:pPr>
      <w:rPr>
        <w:rFonts w:ascii="Aptos Display" w:eastAsia="Times New Roman" w:hAnsi="Aptos Display" w:cs="Times New Roman"/>
        <w:b/>
        <w:bCs/>
      </w:rPr>
      <w:tblPr/>
      <w:tcPr>
        <w:tcBorders>
          <w:top w:val="single" w:sz="8" w:space="0" w:color="4EA72E"/>
          <w:left w:val="single" w:sz="8" w:space="0" w:color="4EA72E"/>
          <w:bottom w:val="single" w:sz="18" w:space="0" w:color="4EA72E"/>
          <w:right w:val="single" w:sz="8" w:space="0" w:color="4EA72E"/>
          <w:insideH w:val="nil"/>
          <w:insideV w:val="single" w:sz="8" w:space="0" w:color="4EA72E"/>
        </w:tcBorders>
      </w:tcPr>
    </w:tblStylePr>
    <w:tblStylePr w:type="lastRow">
      <w:pPr>
        <w:spacing w:before="0" w:after="0" w:line="240" w:lineRule="auto"/>
      </w:pPr>
      <w:rPr>
        <w:rFonts w:ascii="Aptos Display" w:eastAsia="Times New Roman" w:hAnsi="Aptos Display" w:cs="Times New Roman"/>
        <w:b/>
        <w:bCs/>
      </w:rPr>
      <w:tblPr/>
      <w:tcPr>
        <w:tcBorders>
          <w:top w:val="double" w:sz="6" w:space="0" w:color="4EA72E"/>
          <w:left w:val="single" w:sz="8" w:space="0" w:color="4EA72E"/>
          <w:bottom w:val="single" w:sz="8" w:space="0" w:color="4EA72E"/>
          <w:right w:val="single" w:sz="8" w:space="0" w:color="4EA72E"/>
          <w:insideH w:val="nil"/>
          <w:insideV w:val="single" w:sz="8" w:space="0" w:color="4EA72E"/>
        </w:tcBorders>
      </w:tcPr>
    </w:tblStylePr>
    <w:tblStylePr w:type="firstCol">
      <w:rPr>
        <w:rFonts w:ascii="Aptos Display" w:eastAsia="Times New Roman" w:hAnsi="Aptos Display" w:cs="Times New Roman"/>
        <w:b/>
        <w:bCs/>
      </w:rPr>
    </w:tblStylePr>
    <w:tblStylePr w:type="lastCol">
      <w:rPr>
        <w:rFonts w:ascii="Aptos Display" w:eastAsia="Times New Roman" w:hAnsi="Aptos Display" w:cs="Times New Roman"/>
        <w:b/>
        <w:bCs/>
      </w:rPr>
      <w:tblPr/>
      <w:tcPr>
        <w:tcBorders>
          <w:top w:val="single" w:sz="8" w:space="0" w:color="4EA72E"/>
          <w:left w:val="single" w:sz="8" w:space="0" w:color="4EA72E"/>
          <w:bottom w:val="single" w:sz="8" w:space="0" w:color="4EA72E"/>
          <w:right w:val="single" w:sz="8" w:space="0" w:color="4EA72E"/>
        </w:tcBorders>
      </w:tcPr>
    </w:tblStylePr>
    <w:tblStylePr w:type="band1Vert">
      <w:tblPr/>
      <w:tcPr>
        <w:tcBorders>
          <w:top w:val="single" w:sz="8" w:space="0" w:color="4EA72E"/>
          <w:left w:val="single" w:sz="8" w:space="0" w:color="4EA72E"/>
          <w:bottom w:val="single" w:sz="8" w:space="0" w:color="4EA72E"/>
          <w:right w:val="single" w:sz="8" w:space="0" w:color="4EA72E"/>
        </w:tcBorders>
        <w:shd w:val="clear" w:color="auto" w:fill="D0EFC5"/>
      </w:tcPr>
    </w:tblStylePr>
    <w:tblStylePr w:type="band1Horz">
      <w:tblPr/>
      <w:tcPr>
        <w:tcBorders>
          <w:top w:val="single" w:sz="8" w:space="0" w:color="4EA72E"/>
          <w:left w:val="single" w:sz="8" w:space="0" w:color="4EA72E"/>
          <w:bottom w:val="single" w:sz="8" w:space="0" w:color="4EA72E"/>
          <w:right w:val="single" w:sz="8" w:space="0" w:color="4EA72E"/>
          <w:insideV w:val="single" w:sz="8" w:space="0" w:color="4EA72E"/>
        </w:tcBorders>
        <w:shd w:val="clear" w:color="auto" w:fill="D0EFC5"/>
      </w:tcPr>
    </w:tblStylePr>
    <w:tblStylePr w:type="band2Horz">
      <w:tblPr/>
      <w:tcPr>
        <w:tcBorders>
          <w:top w:val="single" w:sz="8" w:space="0" w:color="4EA72E"/>
          <w:left w:val="single" w:sz="8" w:space="0" w:color="4EA72E"/>
          <w:bottom w:val="single" w:sz="8" w:space="0" w:color="4EA72E"/>
          <w:right w:val="single" w:sz="8" w:space="0" w:color="4EA72E"/>
          <w:insideV w:val="single" w:sz="8" w:space="0" w:color="4EA72E"/>
        </w:tcBorders>
      </w:tcPr>
    </w:tblStylePr>
  </w:style>
  <w:style w:type="character" w:customStyle="1" w:styleId="MeldingshodeTegn1">
    <w:name w:val="Meldingshode Tegn1"/>
    <w:basedOn w:val="Standardskriftforavsnitt"/>
    <w:uiPriority w:val="99"/>
    <w:semiHidden/>
    <w:rsid w:val="00840ECF"/>
    <w:rPr>
      <w:rFonts w:ascii="Aptos Display" w:eastAsia="Times New Roman" w:hAnsi="Aptos Display" w:cs="Times New Roman"/>
      <w:sz w:val="24"/>
      <w:szCs w:val="24"/>
      <w:shd w:val="pct20" w:color="auto" w:fill="auto"/>
      <w:lang w:val="nb-NO"/>
    </w:rPr>
  </w:style>
  <w:style w:type="table" w:customStyle="1" w:styleId="Middelsliste12">
    <w:name w:val="Middels liste 12"/>
    <w:basedOn w:val="Vanligtabell"/>
    <w:next w:val="Middelsliste1"/>
    <w:uiPriority w:val="65"/>
    <w:semiHidden/>
    <w:unhideWhenUsed/>
    <w:rsid w:val="00840ECF"/>
    <w:pPr>
      <w:spacing w:after="0" w:line="240" w:lineRule="auto"/>
    </w:pPr>
    <w:rPr>
      <w:color w:val="000000"/>
      <w:kern w:val="2"/>
      <w14:ligatures w14:val="standardContextual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Aptos Display" w:eastAsia="Times New Roman" w:hAnsi="Aptos Display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0E2841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iddelsliste1uthevingsfarge12">
    <w:name w:val="Middels liste 1 – uthevingsfarge 12"/>
    <w:basedOn w:val="Vanligtabell"/>
    <w:next w:val="Middelsliste1uthevingsfarge1"/>
    <w:uiPriority w:val="65"/>
    <w:semiHidden/>
    <w:unhideWhenUsed/>
    <w:rsid w:val="00840ECF"/>
    <w:pPr>
      <w:spacing w:after="0" w:line="240" w:lineRule="auto"/>
    </w:pPr>
    <w:rPr>
      <w:color w:val="000000"/>
      <w:kern w:val="2"/>
      <w14:ligatures w14:val="standardContextual"/>
    </w:rPr>
    <w:tblPr>
      <w:tblStyleRowBandSize w:val="1"/>
      <w:tblStyleColBandSize w:val="1"/>
      <w:tblBorders>
        <w:top w:val="single" w:sz="8" w:space="0" w:color="156082"/>
        <w:bottom w:val="single" w:sz="8" w:space="0" w:color="156082"/>
      </w:tblBorders>
    </w:tblPr>
    <w:tblStylePr w:type="firstRow">
      <w:rPr>
        <w:rFonts w:ascii="Aptos Display" w:eastAsia="Times New Roman" w:hAnsi="Aptos Display" w:cs="Times New Roman"/>
      </w:rPr>
      <w:tblPr/>
      <w:tcPr>
        <w:tcBorders>
          <w:top w:val="nil"/>
          <w:bottom w:val="single" w:sz="8" w:space="0" w:color="156082"/>
        </w:tcBorders>
      </w:tcPr>
    </w:tblStylePr>
    <w:tblStylePr w:type="lastRow">
      <w:rPr>
        <w:b/>
        <w:bCs/>
        <w:color w:val="0E2841"/>
      </w:rPr>
      <w:tblPr/>
      <w:tcPr>
        <w:tcBorders>
          <w:top w:val="single" w:sz="8" w:space="0" w:color="156082"/>
          <w:bottom w:val="single" w:sz="8" w:space="0" w:color="1560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56082"/>
          <w:bottom w:val="single" w:sz="8" w:space="0" w:color="156082"/>
        </w:tcBorders>
      </w:tcPr>
    </w:tblStylePr>
    <w:tblStylePr w:type="band1Vert">
      <w:tblPr/>
      <w:tcPr>
        <w:shd w:val="clear" w:color="auto" w:fill="B2DEF2"/>
      </w:tcPr>
    </w:tblStylePr>
    <w:tblStylePr w:type="band1Horz">
      <w:tblPr/>
      <w:tcPr>
        <w:shd w:val="clear" w:color="auto" w:fill="B2DEF2"/>
      </w:tcPr>
    </w:tblStylePr>
  </w:style>
  <w:style w:type="table" w:customStyle="1" w:styleId="Middelsliste1uthevingsfarge22">
    <w:name w:val="Middels liste 1 – uthevingsfarge 22"/>
    <w:basedOn w:val="Vanligtabell"/>
    <w:next w:val="Middelsliste1uthevingsfarge2"/>
    <w:uiPriority w:val="65"/>
    <w:semiHidden/>
    <w:unhideWhenUsed/>
    <w:rsid w:val="00840ECF"/>
    <w:pPr>
      <w:spacing w:after="0" w:line="240" w:lineRule="auto"/>
    </w:pPr>
    <w:rPr>
      <w:color w:val="000000"/>
      <w:kern w:val="2"/>
      <w14:ligatures w14:val="standardContextual"/>
    </w:rPr>
    <w:tblPr>
      <w:tblStyleRowBandSize w:val="1"/>
      <w:tblStyleColBandSize w:val="1"/>
      <w:tblBorders>
        <w:top w:val="single" w:sz="8" w:space="0" w:color="E97132"/>
        <w:bottom w:val="single" w:sz="8" w:space="0" w:color="E97132"/>
      </w:tblBorders>
    </w:tblPr>
    <w:tblStylePr w:type="firstRow">
      <w:rPr>
        <w:rFonts w:ascii="Aptos Display" w:eastAsia="Times New Roman" w:hAnsi="Aptos Display" w:cs="Times New Roman"/>
      </w:rPr>
      <w:tblPr/>
      <w:tcPr>
        <w:tcBorders>
          <w:top w:val="nil"/>
          <w:bottom w:val="single" w:sz="8" w:space="0" w:color="E97132"/>
        </w:tcBorders>
      </w:tcPr>
    </w:tblStylePr>
    <w:tblStylePr w:type="lastRow">
      <w:rPr>
        <w:b/>
        <w:bCs/>
        <w:color w:val="0E2841"/>
      </w:rPr>
      <w:tblPr/>
      <w:tcPr>
        <w:tcBorders>
          <w:top w:val="single" w:sz="8" w:space="0" w:color="E97132"/>
          <w:bottom w:val="single" w:sz="8" w:space="0" w:color="E9713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7132"/>
          <w:bottom w:val="single" w:sz="8" w:space="0" w:color="E97132"/>
        </w:tcBorders>
      </w:tcPr>
    </w:tblStylePr>
    <w:tblStylePr w:type="band1Vert">
      <w:tblPr/>
      <w:tcPr>
        <w:shd w:val="clear" w:color="auto" w:fill="F9DBCC"/>
      </w:tcPr>
    </w:tblStylePr>
    <w:tblStylePr w:type="band1Horz">
      <w:tblPr/>
      <w:tcPr>
        <w:shd w:val="clear" w:color="auto" w:fill="F9DBCC"/>
      </w:tcPr>
    </w:tblStylePr>
  </w:style>
  <w:style w:type="table" w:customStyle="1" w:styleId="Middelsliste1uthevingsfarge32">
    <w:name w:val="Middels liste 1 – uthevingsfarge 32"/>
    <w:basedOn w:val="Vanligtabell"/>
    <w:next w:val="Middelsliste1uthevingsfarge3"/>
    <w:uiPriority w:val="65"/>
    <w:semiHidden/>
    <w:unhideWhenUsed/>
    <w:rsid w:val="00840ECF"/>
    <w:pPr>
      <w:spacing w:after="0" w:line="240" w:lineRule="auto"/>
    </w:pPr>
    <w:rPr>
      <w:color w:val="000000"/>
      <w:kern w:val="2"/>
      <w14:ligatures w14:val="standardContextual"/>
    </w:rPr>
    <w:tblPr>
      <w:tblStyleRowBandSize w:val="1"/>
      <w:tblStyleColBandSize w:val="1"/>
      <w:tblBorders>
        <w:top w:val="single" w:sz="8" w:space="0" w:color="196B24"/>
        <w:bottom w:val="single" w:sz="8" w:space="0" w:color="196B24"/>
      </w:tblBorders>
    </w:tblPr>
    <w:tblStylePr w:type="firstRow">
      <w:rPr>
        <w:rFonts w:ascii="Aptos Display" w:eastAsia="Times New Roman" w:hAnsi="Aptos Display" w:cs="Times New Roman"/>
      </w:rPr>
      <w:tblPr/>
      <w:tcPr>
        <w:tcBorders>
          <w:top w:val="nil"/>
          <w:bottom w:val="single" w:sz="8" w:space="0" w:color="196B24"/>
        </w:tcBorders>
      </w:tcPr>
    </w:tblStylePr>
    <w:tblStylePr w:type="lastRow">
      <w:rPr>
        <w:b/>
        <w:bCs/>
        <w:color w:val="0E2841"/>
      </w:rPr>
      <w:tblPr/>
      <w:tcPr>
        <w:tcBorders>
          <w:top w:val="single" w:sz="8" w:space="0" w:color="196B24"/>
          <w:bottom w:val="single" w:sz="8" w:space="0" w:color="196B2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96B24"/>
          <w:bottom w:val="single" w:sz="8" w:space="0" w:color="196B24"/>
        </w:tcBorders>
      </w:tcPr>
    </w:tblStylePr>
    <w:tblStylePr w:type="band1Vert">
      <w:tblPr/>
      <w:tcPr>
        <w:shd w:val="clear" w:color="auto" w:fill="B3EDBA"/>
      </w:tcPr>
    </w:tblStylePr>
    <w:tblStylePr w:type="band1Horz">
      <w:tblPr/>
      <w:tcPr>
        <w:shd w:val="clear" w:color="auto" w:fill="B3EDBA"/>
      </w:tcPr>
    </w:tblStylePr>
  </w:style>
  <w:style w:type="table" w:customStyle="1" w:styleId="Middelsliste1uthevingsfarge42">
    <w:name w:val="Middels liste 1 – uthevingsfarge 42"/>
    <w:basedOn w:val="Vanligtabell"/>
    <w:next w:val="Middelsliste1uthevingsfarge4"/>
    <w:uiPriority w:val="65"/>
    <w:semiHidden/>
    <w:unhideWhenUsed/>
    <w:rsid w:val="00840ECF"/>
    <w:pPr>
      <w:spacing w:after="0" w:line="240" w:lineRule="auto"/>
    </w:pPr>
    <w:rPr>
      <w:color w:val="000000"/>
      <w:kern w:val="2"/>
      <w14:ligatures w14:val="standardContextual"/>
    </w:rPr>
    <w:tblPr>
      <w:tblStyleRowBandSize w:val="1"/>
      <w:tblStyleColBandSize w:val="1"/>
      <w:tblBorders>
        <w:top w:val="single" w:sz="8" w:space="0" w:color="0F9ED5"/>
        <w:bottom w:val="single" w:sz="8" w:space="0" w:color="0F9ED5"/>
      </w:tblBorders>
    </w:tblPr>
    <w:tblStylePr w:type="firstRow">
      <w:rPr>
        <w:rFonts w:ascii="Aptos Display" w:eastAsia="Times New Roman" w:hAnsi="Aptos Display" w:cs="Times New Roman"/>
      </w:rPr>
      <w:tblPr/>
      <w:tcPr>
        <w:tcBorders>
          <w:top w:val="nil"/>
          <w:bottom w:val="single" w:sz="8" w:space="0" w:color="0F9ED5"/>
        </w:tcBorders>
      </w:tcPr>
    </w:tblStylePr>
    <w:tblStylePr w:type="lastRow">
      <w:rPr>
        <w:b/>
        <w:bCs/>
        <w:color w:val="0E2841"/>
      </w:rPr>
      <w:tblPr/>
      <w:tcPr>
        <w:tcBorders>
          <w:top w:val="single" w:sz="8" w:space="0" w:color="0F9ED5"/>
          <w:bottom w:val="single" w:sz="8" w:space="0" w:color="0F9E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F9ED5"/>
          <w:bottom w:val="single" w:sz="8" w:space="0" w:color="0F9ED5"/>
        </w:tcBorders>
      </w:tcPr>
    </w:tblStylePr>
    <w:tblStylePr w:type="band1Vert">
      <w:tblPr/>
      <w:tcPr>
        <w:shd w:val="clear" w:color="auto" w:fill="BDE9FA"/>
      </w:tcPr>
    </w:tblStylePr>
    <w:tblStylePr w:type="band1Horz">
      <w:tblPr/>
      <w:tcPr>
        <w:shd w:val="clear" w:color="auto" w:fill="BDE9FA"/>
      </w:tcPr>
    </w:tblStylePr>
  </w:style>
  <w:style w:type="table" w:customStyle="1" w:styleId="Middelsliste1uthevingsfarge52">
    <w:name w:val="Middels liste 1 – uthevingsfarge 52"/>
    <w:basedOn w:val="Vanligtabell"/>
    <w:next w:val="Middelsliste1uthevingsfarge5"/>
    <w:uiPriority w:val="65"/>
    <w:semiHidden/>
    <w:unhideWhenUsed/>
    <w:rsid w:val="00840ECF"/>
    <w:pPr>
      <w:spacing w:after="0" w:line="240" w:lineRule="auto"/>
    </w:pPr>
    <w:rPr>
      <w:color w:val="000000"/>
      <w:kern w:val="2"/>
      <w14:ligatures w14:val="standardContextual"/>
    </w:rPr>
    <w:tblPr>
      <w:tblStyleRowBandSize w:val="1"/>
      <w:tblStyleColBandSize w:val="1"/>
      <w:tblBorders>
        <w:top w:val="single" w:sz="8" w:space="0" w:color="A02B93"/>
        <w:bottom w:val="single" w:sz="8" w:space="0" w:color="A02B93"/>
      </w:tblBorders>
    </w:tblPr>
    <w:tblStylePr w:type="firstRow">
      <w:rPr>
        <w:rFonts w:ascii="Aptos Display" w:eastAsia="Times New Roman" w:hAnsi="Aptos Display" w:cs="Times New Roman"/>
      </w:rPr>
      <w:tblPr/>
      <w:tcPr>
        <w:tcBorders>
          <w:top w:val="nil"/>
          <w:bottom w:val="single" w:sz="8" w:space="0" w:color="A02B93"/>
        </w:tcBorders>
      </w:tcPr>
    </w:tblStylePr>
    <w:tblStylePr w:type="lastRow">
      <w:rPr>
        <w:b/>
        <w:bCs/>
        <w:color w:val="0E2841"/>
      </w:rPr>
      <w:tblPr/>
      <w:tcPr>
        <w:tcBorders>
          <w:top w:val="single" w:sz="8" w:space="0" w:color="A02B93"/>
          <w:bottom w:val="single" w:sz="8" w:space="0" w:color="A02B9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02B93"/>
          <w:bottom w:val="single" w:sz="8" w:space="0" w:color="A02B93"/>
        </w:tcBorders>
      </w:tcPr>
    </w:tblStylePr>
    <w:tblStylePr w:type="band1Vert">
      <w:tblPr/>
      <w:tcPr>
        <w:shd w:val="clear" w:color="auto" w:fill="EFC3E9"/>
      </w:tcPr>
    </w:tblStylePr>
    <w:tblStylePr w:type="band1Horz">
      <w:tblPr/>
      <w:tcPr>
        <w:shd w:val="clear" w:color="auto" w:fill="EFC3E9"/>
      </w:tcPr>
    </w:tblStylePr>
  </w:style>
  <w:style w:type="table" w:customStyle="1" w:styleId="Middelsliste1uthevingsfarge62">
    <w:name w:val="Middels liste 1 – uthevingsfarge 62"/>
    <w:basedOn w:val="Vanligtabell"/>
    <w:next w:val="Middelsliste1uthevingsfarge6"/>
    <w:uiPriority w:val="65"/>
    <w:semiHidden/>
    <w:unhideWhenUsed/>
    <w:rsid w:val="00840ECF"/>
    <w:pPr>
      <w:spacing w:after="0" w:line="240" w:lineRule="auto"/>
    </w:pPr>
    <w:rPr>
      <w:color w:val="000000"/>
      <w:kern w:val="2"/>
      <w14:ligatures w14:val="standardContextual"/>
    </w:rPr>
    <w:tblPr>
      <w:tblStyleRowBandSize w:val="1"/>
      <w:tblStyleColBandSize w:val="1"/>
      <w:tblBorders>
        <w:top w:val="single" w:sz="8" w:space="0" w:color="4EA72E"/>
        <w:bottom w:val="single" w:sz="8" w:space="0" w:color="4EA72E"/>
      </w:tblBorders>
    </w:tblPr>
    <w:tblStylePr w:type="firstRow">
      <w:rPr>
        <w:rFonts w:ascii="Aptos Display" w:eastAsia="Times New Roman" w:hAnsi="Aptos Display" w:cs="Times New Roman"/>
      </w:rPr>
      <w:tblPr/>
      <w:tcPr>
        <w:tcBorders>
          <w:top w:val="nil"/>
          <w:bottom w:val="single" w:sz="8" w:space="0" w:color="4EA72E"/>
        </w:tcBorders>
      </w:tcPr>
    </w:tblStylePr>
    <w:tblStylePr w:type="lastRow">
      <w:rPr>
        <w:b/>
        <w:bCs/>
        <w:color w:val="0E2841"/>
      </w:rPr>
      <w:tblPr/>
      <w:tcPr>
        <w:tcBorders>
          <w:top w:val="single" w:sz="8" w:space="0" w:color="4EA72E"/>
          <w:bottom w:val="single" w:sz="8" w:space="0" w:color="4EA72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EA72E"/>
          <w:bottom w:val="single" w:sz="8" w:space="0" w:color="4EA72E"/>
        </w:tcBorders>
      </w:tcPr>
    </w:tblStylePr>
    <w:tblStylePr w:type="band1Vert">
      <w:tblPr/>
      <w:tcPr>
        <w:shd w:val="clear" w:color="auto" w:fill="D0EFC5"/>
      </w:tcPr>
    </w:tblStylePr>
    <w:tblStylePr w:type="band1Horz">
      <w:tblPr/>
      <w:tcPr>
        <w:shd w:val="clear" w:color="auto" w:fill="D0EFC5"/>
      </w:tcPr>
    </w:tblStylePr>
  </w:style>
  <w:style w:type="table" w:customStyle="1" w:styleId="Middelsliste22">
    <w:name w:val="Middels liste 22"/>
    <w:basedOn w:val="Vanligtabell"/>
    <w:next w:val="Middelsliste2"/>
    <w:uiPriority w:val="66"/>
    <w:semiHidden/>
    <w:unhideWhenUsed/>
    <w:rsid w:val="00840ECF"/>
    <w:pPr>
      <w:spacing w:after="0" w:line="240" w:lineRule="auto"/>
    </w:pPr>
    <w:rPr>
      <w:rFonts w:ascii="Aptos Display" w:eastAsia="Times New Roman" w:hAnsi="Aptos Display" w:cs="Times New Roman"/>
      <w:color w:val="000000"/>
      <w:kern w:val="2"/>
      <w14:ligatures w14:val="standardContextu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iddelsliste2uthevingsfarge12">
    <w:name w:val="Middels liste 2 – uthevingsfarge 12"/>
    <w:basedOn w:val="Vanligtabell"/>
    <w:next w:val="Middelsliste2uthevingsfarge1"/>
    <w:uiPriority w:val="66"/>
    <w:semiHidden/>
    <w:unhideWhenUsed/>
    <w:rsid w:val="00840ECF"/>
    <w:pPr>
      <w:spacing w:after="0" w:line="240" w:lineRule="auto"/>
    </w:pPr>
    <w:rPr>
      <w:rFonts w:ascii="Aptos Display" w:eastAsia="Times New Roman" w:hAnsi="Aptos Display" w:cs="Times New Roman"/>
      <w:color w:val="000000"/>
      <w:kern w:val="2"/>
      <w14:ligatures w14:val="standardContextual"/>
    </w:rPr>
    <w:tblPr>
      <w:tblStyleRowBandSize w:val="1"/>
      <w:tblStyleColBandSize w:val="1"/>
      <w:tblBorders>
        <w:top w:val="single" w:sz="8" w:space="0" w:color="156082"/>
        <w:left w:val="single" w:sz="8" w:space="0" w:color="156082"/>
        <w:bottom w:val="single" w:sz="8" w:space="0" w:color="156082"/>
        <w:right w:val="single" w:sz="8" w:space="0" w:color="15608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5608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15608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5608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15608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DEF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2DEF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iddelsliste2uthevingsfarge22">
    <w:name w:val="Middels liste 2 – uthevingsfarge 22"/>
    <w:basedOn w:val="Vanligtabell"/>
    <w:next w:val="Middelsliste2uthevingsfarge2"/>
    <w:uiPriority w:val="66"/>
    <w:semiHidden/>
    <w:unhideWhenUsed/>
    <w:rsid w:val="00840ECF"/>
    <w:pPr>
      <w:spacing w:after="0" w:line="240" w:lineRule="auto"/>
    </w:pPr>
    <w:rPr>
      <w:rFonts w:ascii="Aptos Display" w:eastAsia="Times New Roman" w:hAnsi="Aptos Display" w:cs="Times New Roman"/>
      <w:color w:val="000000"/>
      <w:kern w:val="2"/>
      <w14:ligatures w14:val="standardContextual"/>
    </w:rPr>
    <w:tblPr>
      <w:tblStyleRowBandSize w:val="1"/>
      <w:tblStyleColBandSize w:val="1"/>
      <w:tblBorders>
        <w:top w:val="single" w:sz="8" w:space="0" w:color="E97132"/>
        <w:left w:val="single" w:sz="8" w:space="0" w:color="E97132"/>
        <w:bottom w:val="single" w:sz="8" w:space="0" w:color="E97132"/>
        <w:right w:val="single" w:sz="8" w:space="0" w:color="E9713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713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97132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713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9713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DBCC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DBCC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iddelsliste2uthevingsfarge32">
    <w:name w:val="Middels liste 2 – uthevingsfarge 32"/>
    <w:basedOn w:val="Vanligtabell"/>
    <w:next w:val="Middelsliste2uthevingsfarge3"/>
    <w:uiPriority w:val="66"/>
    <w:semiHidden/>
    <w:unhideWhenUsed/>
    <w:rsid w:val="00840ECF"/>
    <w:pPr>
      <w:spacing w:after="0" w:line="240" w:lineRule="auto"/>
    </w:pPr>
    <w:rPr>
      <w:rFonts w:ascii="Aptos Display" w:eastAsia="Times New Roman" w:hAnsi="Aptos Display" w:cs="Times New Roman"/>
      <w:color w:val="000000"/>
      <w:kern w:val="2"/>
      <w14:ligatures w14:val="standardContextual"/>
    </w:rPr>
    <w:tblPr>
      <w:tblStyleRowBandSize w:val="1"/>
      <w:tblStyleColBandSize w:val="1"/>
      <w:tblBorders>
        <w:top w:val="single" w:sz="8" w:space="0" w:color="196B24"/>
        <w:left w:val="single" w:sz="8" w:space="0" w:color="196B24"/>
        <w:bottom w:val="single" w:sz="8" w:space="0" w:color="196B24"/>
        <w:right w:val="single" w:sz="8" w:space="0" w:color="196B2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96B2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196B2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96B2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196B2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DBA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EDBA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iddelsliste2uthevingsfarge42">
    <w:name w:val="Middels liste 2 – uthevingsfarge 42"/>
    <w:basedOn w:val="Vanligtabell"/>
    <w:next w:val="Middelsliste2uthevingsfarge4"/>
    <w:uiPriority w:val="66"/>
    <w:semiHidden/>
    <w:unhideWhenUsed/>
    <w:rsid w:val="00840ECF"/>
    <w:pPr>
      <w:spacing w:after="0" w:line="240" w:lineRule="auto"/>
    </w:pPr>
    <w:rPr>
      <w:rFonts w:ascii="Aptos Display" w:eastAsia="Times New Roman" w:hAnsi="Aptos Display" w:cs="Times New Roman"/>
      <w:color w:val="000000"/>
      <w:kern w:val="2"/>
      <w14:ligatures w14:val="standardContextual"/>
    </w:rPr>
    <w:tblPr>
      <w:tblStyleRowBandSize w:val="1"/>
      <w:tblStyleColBandSize w:val="1"/>
      <w:tblBorders>
        <w:top w:val="single" w:sz="8" w:space="0" w:color="0F9ED5"/>
        <w:left w:val="single" w:sz="8" w:space="0" w:color="0F9ED5"/>
        <w:bottom w:val="single" w:sz="8" w:space="0" w:color="0F9ED5"/>
        <w:right w:val="single" w:sz="8" w:space="0" w:color="0F9E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9E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F9E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9E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F9E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DE9FA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DE9FA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iddelsliste2uthevingsfarge52">
    <w:name w:val="Middels liste 2 – uthevingsfarge 52"/>
    <w:basedOn w:val="Vanligtabell"/>
    <w:next w:val="Middelsliste2uthevingsfarge5"/>
    <w:uiPriority w:val="66"/>
    <w:semiHidden/>
    <w:unhideWhenUsed/>
    <w:rsid w:val="00840ECF"/>
    <w:pPr>
      <w:spacing w:after="0" w:line="240" w:lineRule="auto"/>
    </w:pPr>
    <w:rPr>
      <w:rFonts w:ascii="Aptos Display" w:eastAsia="Times New Roman" w:hAnsi="Aptos Display" w:cs="Times New Roman"/>
      <w:color w:val="000000"/>
      <w:kern w:val="2"/>
      <w14:ligatures w14:val="standardContextual"/>
    </w:rPr>
    <w:tblPr>
      <w:tblStyleRowBandSize w:val="1"/>
      <w:tblStyleColBandSize w:val="1"/>
      <w:tblBorders>
        <w:top w:val="single" w:sz="8" w:space="0" w:color="A02B93"/>
        <w:left w:val="single" w:sz="8" w:space="0" w:color="A02B93"/>
        <w:bottom w:val="single" w:sz="8" w:space="0" w:color="A02B93"/>
        <w:right w:val="single" w:sz="8" w:space="0" w:color="A02B9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02B93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02B93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02B93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02B93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3E9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3E9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iddelsliste2uthevingsfarge62">
    <w:name w:val="Middels liste 2 – uthevingsfarge 62"/>
    <w:basedOn w:val="Vanligtabell"/>
    <w:next w:val="Middelsliste2uthevingsfarge6"/>
    <w:uiPriority w:val="66"/>
    <w:semiHidden/>
    <w:unhideWhenUsed/>
    <w:rsid w:val="00840ECF"/>
    <w:pPr>
      <w:spacing w:after="0" w:line="240" w:lineRule="auto"/>
    </w:pPr>
    <w:rPr>
      <w:rFonts w:ascii="Aptos Display" w:eastAsia="Times New Roman" w:hAnsi="Aptos Display" w:cs="Times New Roman"/>
      <w:color w:val="000000"/>
      <w:kern w:val="2"/>
      <w14:ligatures w14:val="standardContextual"/>
    </w:rPr>
    <w:tblPr>
      <w:tblStyleRowBandSize w:val="1"/>
      <w:tblStyleColBandSize w:val="1"/>
      <w:tblBorders>
        <w:top w:val="single" w:sz="8" w:space="0" w:color="4EA72E"/>
        <w:left w:val="single" w:sz="8" w:space="0" w:color="4EA72E"/>
        <w:bottom w:val="single" w:sz="8" w:space="0" w:color="4EA72E"/>
        <w:right w:val="single" w:sz="8" w:space="0" w:color="4EA72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EA72E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EA72E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EA72E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EA72E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EFC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EFC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iddelsrutenett12">
    <w:name w:val="Middels rutenett 12"/>
    <w:basedOn w:val="Vanligtabell"/>
    <w:next w:val="Middelsrutenett1"/>
    <w:uiPriority w:val="67"/>
    <w:semiHidden/>
    <w:unhideWhenUsed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iddelsrutenett1uthevingsfarge12">
    <w:name w:val="Middels rutenett 1 – uthevingsfarge 12"/>
    <w:basedOn w:val="Vanligtabell"/>
    <w:next w:val="Middelsrutenett1uthevingsfarge1"/>
    <w:uiPriority w:val="67"/>
    <w:semiHidden/>
    <w:unhideWhenUsed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8" w:space="0" w:color="2198CF"/>
        <w:left w:val="single" w:sz="8" w:space="0" w:color="2198CF"/>
        <w:bottom w:val="single" w:sz="8" w:space="0" w:color="2198CF"/>
        <w:right w:val="single" w:sz="8" w:space="0" w:color="2198CF"/>
        <w:insideH w:val="single" w:sz="8" w:space="0" w:color="2198CF"/>
        <w:insideV w:val="single" w:sz="8" w:space="0" w:color="2198CF"/>
      </w:tblBorders>
    </w:tblPr>
    <w:tcPr>
      <w:shd w:val="clear" w:color="auto" w:fill="B2DEF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198C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4BDE6"/>
      </w:tcPr>
    </w:tblStylePr>
    <w:tblStylePr w:type="band1Horz">
      <w:tblPr/>
      <w:tcPr>
        <w:shd w:val="clear" w:color="auto" w:fill="64BDE6"/>
      </w:tcPr>
    </w:tblStylePr>
  </w:style>
  <w:style w:type="table" w:customStyle="1" w:styleId="Middelsrutenett1uthevingsfarge22">
    <w:name w:val="Middels rutenett 1 – uthevingsfarge 22"/>
    <w:basedOn w:val="Vanligtabell"/>
    <w:next w:val="Middelsrutenett1uthevingsfarge2"/>
    <w:uiPriority w:val="67"/>
    <w:semiHidden/>
    <w:unhideWhenUsed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8" w:space="0" w:color="EE9465"/>
        <w:left w:val="single" w:sz="8" w:space="0" w:color="EE9465"/>
        <w:bottom w:val="single" w:sz="8" w:space="0" w:color="EE9465"/>
        <w:right w:val="single" w:sz="8" w:space="0" w:color="EE9465"/>
        <w:insideH w:val="single" w:sz="8" w:space="0" w:color="EE9465"/>
        <w:insideV w:val="single" w:sz="8" w:space="0" w:color="EE9465"/>
      </w:tblBorders>
    </w:tblPr>
    <w:tcPr>
      <w:shd w:val="clear" w:color="auto" w:fill="F9DBCC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946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B798"/>
      </w:tcPr>
    </w:tblStylePr>
    <w:tblStylePr w:type="band1Horz">
      <w:tblPr/>
      <w:tcPr>
        <w:shd w:val="clear" w:color="auto" w:fill="F4B798"/>
      </w:tcPr>
    </w:tblStylePr>
  </w:style>
  <w:style w:type="table" w:customStyle="1" w:styleId="Middelsrutenett1uthevingsfarge32">
    <w:name w:val="Middels rutenett 1 – uthevingsfarge 32"/>
    <w:basedOn w:val="Vanligtabell"/>
    <w:next w:val="Middelsrutenett1uthevingsfarge3"/>
    <w:uiPriority w:val="67"/>
    <w:semiHidden/>
    <w:unhideWhenUsed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8" w:space="0" w:color="2BB73D"/>
        <w:left w:val="single" w:sz="8" w:space="0" w:color="2BB73D"/>
        <w:bottom w:val="single" w:sz="8" w:space="0" w:color="2BB73D"/>
        <w:right w:val="single" w:sz="8" w:space="0" w:color="2BB73D"/>
        <w:insideH w:val="single" w:sz="8" w:space="0" w:color="2BB73D"/>
        <w:insideV w:val="single" w:sz="8" w:space="0" w:color="2BB73D"/>
      </w:tblBorders>
    </w:tblPr>
    <w:tcPr>
      <w:shd w:val="clear" w:color="auto" w:fill="B3EDBA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BB73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6DB75"/>
      </w:tcPr>
    </w:tblStylePr>
    <w:tblStylePr w:type="band1Horz">
      <w:tblPr/>
      <w:tcPr>
        <w:shd w:val="clear" w:color="auto" w:fill="66DB75"/>
      </w:tcPr>
    </w:tblStylePr>
  </w:style>
  <w:style w:type="table" w:customStyle="1" w:styleId="Middelsrutenett1uthevingsfarge42">
    <w:name w:val="Middels rutenett 1 – uthevingsfarge 42"/>
    <w:basedOn w:val="Vanligtabell"/>
    <w:next w:val="Middelsrutenett1uthevingsfarge4"/>
    <w:uiPriority w:val="67"/>
    <w:semiHidden/>
    <w:unhideWhenUsed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8" w:space="0" w:color="39BEF1"/>
        <w:left w:val="single" w:sz="8" w:space="0" w:color="39BEF1"/>
        <w:bottom w:val="single" w:sz="8" w:space="0" w:color="39BEF1"/>
        <w:right w:val="single" w:sz="8" w:space="0" w:color="39BEF1"/>
        <w:insideH w:val="single" w:sz="8" w:space="0" w:color="39BEF1"/>
        <w:insideV w:val="single" w:sz="8" w:space="0" w:color="39BEF1"/>
      </w:tblBorders>
    </w:tblPr>
    <w:tcPr>
      <w:shd w:val="clear" w:color="auto" w:fill="BDE9FA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9BEF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BD3F5"/>
      </w:tcPr>
    </w:tblStylePr>
    <w:tblStylePr w:type="band1Horz">
      <w:tblPr/>
      <w:tcPr>
        <w:shd w:val="clear" w:color="auto" w:fill="7BD3F5"/>
      </w:tcPr>
    </w:tblStylePr>
  </w:style>
  <w:style w:type="table" w:customStyle="1" w:styleId="Middelsrutenett1uthevingsfarge52">
    <w:name w:val="Middels rutenett 1 – uthevingsfarge 52"/>
    <w:basedOn w:val="Vanligtabell"/>
    <w:next w:val="Middelsrutenett1uthevingsfarge5"/>
    <w:uiPriority w:val="67"/>
    <w:semiHidden/>
    <w:unhideWhenUsed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8" w:space="0" w:color="CE49BF"/>
        <w:left w:val="single" w:sz="8" w:space="0" w:color="CE49BF"/>
        <w:bottom w:val="single" w:sz="8" w:space="0" w:color="CE49BF"/>
        <w:right w:val="single" w:sz="8" w:space="0" w:color="CE49BF"/>
        <w:insideH w:val="single" w:sz="8" w:space="0" w:color="CE49BF"/>
        <w:insideV w:val="single" w:sz="8" w:space="0" w:color="CE49BF"/>
      </w:tblBorders>
    </w:tblPr>
    <w:tcPr>
      <w:shd w:val="clear" w:color="auto" w:fill="EFC3E9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E49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86D4"/>
      </w:tcPr>
    </w:tblStylePr>
    <w:tblStylePr w:type="band1Horz">
      <w:tblPr/>
      <w:tcPr>
        <w:shd w:val="clear" w:color="auto" w:fill="DE86D4"/>
      </w:tcPr>
    </w:tblStylePr>
  </w:style>
  <w:style w:type="table" w:customStyle="1" w:styleId="Middelsrutenett1uthevingsfarge62">
    <w:name w:val="Middels rutenett 1 – uthevingsfarge 62"/>
    <w:basedOn w:val="Vanligtabell"/>
    <w:next w:val="Middelsrutenett1uthevingsfarge6"/>
    <w:uiPriority w:val="67"/>
    <w:semiHidden/>
    <w:unhideWhenUsed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8" w:space="0" w:color="71CF50"/>
        <w:left w:val="single" w:sz="8" w:space="0" w:color="71CF50"/>
        <w:bottom w:val="single" w:sz="8" w:space="0" w:color="71CF50"/>
        <w:right w:val="single" w:sz="8" w:space="0" w:color="71CF50"/>
        <w:insideH w:val="single" w:sz="8" w:space="0" w:color="71CF50"/>
        <w:insideV w:val="single" w:sz="8" w:space="0" w:color="71CF50"/>
      </w:tblBorders>
    </w:tblPr>
    <w:tcPr>
      <w:shd w:val="clear" w:color="auto" w:fill="D0EFC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1CF5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0DF8A"/>
      </w:tcPr>
    </w:tblStylePr>
    <w:tblStylePr w:type="band1Horz">
      <w:tblPr/>
      <w:tcPr>
        <w:shd w:val="clear" w:color="auto" w:fill="A0DF8A"/>
      </w:tcPr>
    </w:tblStylePr>
  </w:style>
  <w:style w:type="table" w:customStyle="1" w:styleId="Middelsrutenett22">
    <w:name w:val="Middels rutenett 22"/>
    <w:basedOn w:val="Vanligtabell"/>
    <w:next w:val="Middelsrutenett2"/>
    <w:uiPriority w:val="68"/>
    <w:semiHidden/>
    <w:unhideWhenUsed/>
    <w:rsid w:val="00840ECF"/>
    <w:pPr>
      <w:spacing w:after="0" w:line="240" w:lineRule="auto"/>
    </w:pPr>
    <w:rPr>
      <w:rFonts w:ascii="Aptos Display" w:eastAsia="Times New Roman" w:hAnsi="Aptos Display" w:cs="Times New Roman"/>
      <w:color w:val="000000"/>
      <w:kern w:val="2"/>
      <w14:ligatures w14:val="standardContextu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iddelsrutenett2uthevingsfarge12">
    <w:name w:val="Middels rutenett 2 – uthevingsfarge 12"/>
    <w:basedOn w:val="Vanligtabell"/>
    <w:next w:val="Middelsrutenett2uthevingsfarge1"/>
    <w:uiPriority w:val="68"/>
    <w:semiHidden/>
    <w:unhideWhenUsed/>
    <w:rsid w:val="00840ECF"/>
    <w:pPr>
      <w:spacing w:after="0" w:line="240" w:lineRule="auto"/>
    </w:pPr>
    <w:rPr>
      <w:rFonts w:ascii="Aptos Display" w:eastAsia="Times New Roman" w:hAnsi="Aptos Display" w:cs="Times New Roman"/>
      <w:color w:val="000000"/>
      <w:kern w:val="2"/>
      <w14:ligatures w14:val="standardContextual"/>
    </w:rPr>
    <w:tblPr>
      <w:tblStyleRowBandSize w:val="1"/>
      <w:tblStyleColBandSize w:val="1"/>
      <w:tblBorders>
        <w:top w:val="single" w:sz="8" w:space="0" w:color="156082"/>
        <w:left w:val="single" w:sz="8" w:space="0" w:color="156082"/>
        <w:bottom w:val="single" w:sz="8" w:space="0" w:color="156082"/>
        <w:right w:val="single" w:sz="8" w:space="0" w:color="156082"/>
        <w:insideH w:val="single" w:sz="8" w:space="0" w:color="156082"/>
        <w:insideV w:val="single" w:sz="8" w:space="0" w:color="156082"/>
      </w:tblBorders>
    </w:tblPr>
    <w:tcPr>
      <w:shd w:val="clear" w:color="auto" w:fill="B2DEF2"/>
    </w:tcPr>
    <w:tblStylePr w:type="firstRow">
      <w:rPr>
        <w:b/>
        <w:bCs/>
        <w:color w:val="000000"/>
      </w:rPr>
      <w:tblPr/>
      <w:tcPr>
        <w:shd w:val="clear" w:color="auto" w:fill="E0F2F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E4F5"/>
      </w:tcPr>
    </w:tblStylePr>
    <w:tblStylePr w:type="band1Vert">
      <w:tblPr/>
      <w:tcPr>
        <w:shd w:val="clear" w:color="auto" w:fill="64BDE6"/>
      </w:tcPr>
    </w:tblStylePr>
    <w:tblStylePr w:type="band1Horz">
      <w:tblPr/>
      <w:tcPr>
        <w:tcBorders>
          <w:insideH w:val="single" w:sz="6" w:space="0" w:color="156082"/>
          <w:insideV w:val="single" w:sz="6" w:space="0" w:color="156082"/>
        </w:tcBorders>
        <w:shd w:val="clear" w:color="auto" w:fill="64BDE6"/>
      </w:tcPr>
    </w:tblStylePr>
    <w:tblStylePr w:type="nwCell">
      <w:tblPr/>
      <w:tcPr>
        <w:shd w:val="clear" w:color="auto" w:fill="FFFFFF"/>
      </w:tcPr>
    </w:tblStylePr>
  </w:style>
  <w:style w:type="table" w:customStyle="1" w:styleId="Middelsrutenett2uthevingsfarge22">
    <w:name w:val="Middels rutenett 2 – uthevingsfarge 22"/>
    <w:basedOn w:val="Vanligtabell"/>
    <w:next w:val="Middelsrutenett2uthevingsfarge2"/>
    <w:uiPriority w:val="68"/>
    <w:semiHidden/>
    <w:unhideWhenUsed/>
    <w:rsid w:val="00840ECF"/>
    <w:pPr>
      <w:spacing w:after="0" w:line="240" w:lineRule="auto"/>
    </w:pPr>
    <w:rPr>
      <w:rFonts w:ascii="Aptos Display" w:eastAsia="Times New Roman" w:hAnsi="Aptos Display" w:cs="Times New Roman"/>
      <w:color w:val="000000"/>
      <w:kern w:val="2"/>
      <w14:ligatures w14:val="standardContextual"/>
    </w:rPr>
    <w:tblPr>
      <w:tblStyleRowBandSize w:val="1"/>
      <w:tblStyleColBandSize w:val="1"/>
      <w:tblBorders>
        <w:top w:val="single" w:sz="8" w:space="0" w:color="E97132"/>
        <w:left w:val="single" w:sz="8" w:space="0" w:color="E97132"/>
        <w:bottom w:val="single" w:sz="8" w:space="0" w:color="E97132"/>
        <w:right w:val="single" w:sz="8" w:space="0" w:color="E97132"/>
        <w:insideH w:val="single" w:sz="8" w:space="0" w:color="E97132"/>
        <w:insideV w:val="single" w:sz="8" w:space="0" w:color="E97132"/>
      </w:tblBorders>
    </w:tblPr>
    <w:tcPr>
      <w:shd w:val="clear" w:color="auto" w:fill="F9DBCC"/>
    </w:tcPr>
    <w:tblStylePr w:type="firstRow">
      <w:rPr>
        <w:b/>
        <w:bCs/>
        <w:color w:val="000000"/>
      </w:rPr>
      <w:tblPr/>
      <w:tcPr>
        <w:shd w:val="clear" w:color="auto" w:fill="FCF0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E2D5"/>
      </w:tcPr>
    </w:tblStylePr>
    <w:tblStylePr w:type="band1Vert">
      <w:tblPr/>
      <w:tcPr>
        <w:shd w:val="clear" w:color="auto" w:fill="F4B798"/>
      </w:tcPr>
    </w:tblStylePr>
    <w:tblStylePr w:type="band1Horz">
      <w:tblPr/>
      <w:tcPr>
        <w:tcBorders>
          <w:insideH w:val="single" w:sz="6" w:space="0" w:color="E97132"/>
          <w:insideV w:val="single" w:sz="6" w:space="0" w:color="E97132"/>
        </w:tcBorders>
        <w:shd w:val="clear" w:color="auto" w:fill="F4B798"/>
      </w:tcPr>
    </w:tblStylePr>
    <w:tblStylePr w:type="nwCell">
      <w:tblPr/>
      <w:tcPr>
        <w:shd w:val="clear" w:color="auto" w:fill="FFFFFF"/>
      </w:tcPr>
    </w:tblStylePr>
  </w:style>
  <w:style w:type="table" w:customStyle="1" w:styleId="Middelsrutenett2uthevingsfarge32">
    <w:name w:val="Middels rutenett 2 – uthevingsfarge 32"/>
    <w:basedOn w:val="Vanligtabell"/>
    <w:next w:val="Middelsrutenett2uthevingsfarge3"/>
    <w:uiPriority w:val="68"/>
    <w:semiHidden/>
    <w:unhideWhenUsed/>
    <w:rsid w:val="00840ECF"/>
    <w:pPr>
      <w:spacing w:after="0" w:line="240" w:lineRule="auto"/>
    </w:pPr>
    <w:rPr>
      <w:rFonts w:ascii="Aptos Display" w:eastAsia="Times New Roman" w:hAnsi="Aptos Display" w:cs="Times New Roman"/>
      <w:color w:val="000000"/>
      <w:kern w:val="2"/>
      <w14:ligatures w14:val="standardContextual"/>
    </w:rPr>
    <w:tblPr>
      <w:tblStyleRowBandSize w:val="1"/>
      <w:tblStyleColBandSize w:val="1"/>
      <w:tblBorders>
        <w:top w:val="single" w:sz="8" w:space="0" w:color="196B24"/>
        <w:left w:val="single" w:sz="8" w:space="0" w:color="196B24"/>
        <w:bottom w:val="single" w:sz="8" w:space="0" w:color="196B24"/>
        <w:right w:val="single" w:sz="8" w:space="0" w:color="196B24"/>
        <w:insideH w:val="single" w:sz="8" w:space="0" w:color="196B24"/>
        <w:insideV w:val="single" w:sz="8" w:space="0" w:color="196B24"/>
      </w:tblBorders>
    </w:tblPr>
    <w:tcPr>
      <w:shd w:val="clear" w:color="auto" w:fill="B3EDBA"/>
    </w:tcPr>
    <w:tblStylePr w:type="firstRow">
      <w:rPr>
        <w:b/>
        <w:bCs/>
        <w:color w:val="000000"/>
      </w:rPr>
      <w:tblPr/>
      <w:tcPr>
        <w:shd w:val="clear" w:color="auto" w:fill="E0F8E3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F0C7"/>
      </w:tcPr>
    </w:tblStylePr>
    <w:tblStylePr w:type="band1Vert">
      <w:tblPr/>
      <w:tcPr>
        <w:shd w:val="clear" w:color="auto" w:fill="66DB75"/>
      </w:tcPr>
    </w:tblStylePr>
    <w:tblStylePr w:type="band1Horz">
      <w:tblPr/>
      <w:tcPr>
        <w:tcBorders>
          <w:insideH w:val="single" w:sz="6" w:space="0" w:color="196B24"/>
          <w:insideV w:val="single" w:sz="6" w:space="0" w:color="196B24"/>
        </w:tcBorders>
        <w:shd w:val="clear" w:color="auto" w:fill="66DB75"/>
      </w:tcPr>
    </w:tblStylePr>
    <w:tblStylePr w:type="nwCell">
      <w:tblPr/>
      <w:tcPr>
        <w:shd w:val="clear" w:color="auto" w:fill="FFFFFF"/>
      </w:tcPr>
    </w:tblStylePr>
  </w:style>
  <w:style w:type="table" w:customStyle="1" w:styleId="Middelsrutenett2uthevingsfarge42">
    <w:name w:val="Middels rutenett 2 – uthevingsfarge 42"/>
    <w:basedOn w:val="Vanligtabell"/>
    <w:next w:val="Middelsrutenett2uthevingsfarge4"/>
    <w:uiPriority w:val="68"/>
    <w:semiHidden/>
    <w:unhideWhenUsed/>
    <w:rsid w:val="00840ECF"/>
    <w:pPr>
      <w:spacing w:after="0" w:line="240" w:lineRule="auto"/>
    </w:pPr>
    <w:rPr>
      <w:rFonts w:ascii="Aptos Display" w:eastAsia="Times New Roman" w:hAnsi="Aptos Display" w:cs="Times New Roman"/>
      <w:color w:val="000000"/>
      <w:kern w:val="2"/>
      <w14:ligatures w14:val="standardContextual"/>
    </w:rPr>
    <w:tblPr>
      <w:tblStyleRowBandSize w:val="1"/>
      <w:tblStyleColBandSize w:val="1"/>
      <w:tblBorders>
        <w:top w:val="single" w:sz="8" w:space="0" w:color="0F9ED5"/>
        <w:left w:val="single" w:sz="8" w:space="0" w:color="0F9ED5"/>
        <w:bottom w:val="single" w:sz="8" w:space="0" w:color="0F9ED5"/>
        <w:right w:val="single" w:sz="8" w:space="0" w:color="0F9ED5"/>
        <w:insideH w:val="single" w:sz="8" w:space="0" w:color="0F9ED5"/>
        <w:insideV w:val="single" w:sz="8" w:space="0" w:color="0F9ED5"/>
      </w:tblBorders>
    </w:tblPr>
    <w:tcPr>
      <w:shd w:val="clear" w:color="auto" w:fill="BDE9FA"/>
    </w:tcPr>
    <w:tblStylePr w:type="firstRow">
      <w:rPr>
        <w:b/>
        <w:bCs/>
        <w:color w:val="000000"/>
      </w:rPr>
      <w:tblPr/>
      <w:tcPr>
        <w:shd w:val="clear" w:color="auto" w:fill="E5F6F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EDFB"/>
      </w:tcPr>
    </w:tblStylePr>
    <w:tblStylePr w:type="band1Vert">
      <w:tblPr/>
      <w:tcPr>
        <w:shd w:val="clear" w:color="auto" w:fill="7BD3F5"/>
      </w:tcPr>
    </w:tblStylePr>
    <w:tblStylePr w:type="band1Horz">
      <w:tblPr/>
      <w:tcPr>
        <w:tcBorders>
          <w:insideH w:val="single" w:sz="6" w:space="0" w:color="0F9ED5"/>
          <w:insideV w:val="single" w:sz="6" w:space="0" w:color="0F9ED5"/>
        </w:tcBorders>
        <w:shd w:val="clear" w:color="auto" w:fill="7BD3F5"/>
      </w:tcPr>
    </w:tblStylePr>
    <w:tblStylePr w:type="nwCell">
      <w:tblPr/>
      <w:tcPr>
        <w:shd w:val="clear" w:color="auto" w:fill="FFFFFF"/>
      </w:tcPr>
    </w:tblStylePr>
  </w:style>
  <w:style w:type="table" w:customStyle="1" w:styleId="Middelsrutenett2uthevingsfarge52">
    <w:name w:val="Middels rutenett 2 – uthevingsfarge 52"/>
    <w:basedOn w:val="Vanligtabell"/>
    <w:next w:val="Middelsrutenett2uthevingsfarge5"/>
    <w:uiPriority w:val="68"/>
    <w:semiHidden/>
    <w:unhideWhenUsed/>
    <w:rsid w:val="00840ECF"/>
    <w:pPr>
      <w:spacing w:after="0" w:line="240" w:lineRule="auto"/>
    </w:pPr>
    <w:rPr>
      <w:rFonts w:ascii="Aptos Display" w:eastAsia="Times New Roman" w:hAnsi="Aptos Display" w:cs="Times New Roman"/>
      <w:color w:val="000000"/>
      <w:kern w:val="2"/>
      <w14:ligatures w14:val="standardContextual"/>
    </w:rPr>
    <w:tblPr>
      <w:tblStyleRowBandSize w:val="1"/>
      <w:tblStyleColBandSize w:val="1"/>
      <w:tblBorders>
        <w:top w:val="single" w:sz="8" w:space="0" w:color="A02B93"/>
        <w:left w:val="single" w:sz="8" w:space="0" w:color="A02B93"/>
        <w:bottom w:val="single" w:sz="8" w:space="0" w:color="A02B93"/>
        <w:right w:val="single" w:sz="8" w:space="0" w:color="A02B93"/>
        <w:insideH w:val="single" w:sz="8" w:space="0" w:color="A02B93"/>
        <w:insideV w:val="single" w:sz="8" w:space="0" w:color="A02B93"/>
      </w:tblBorders>
    </w:tblPr>
    <w:tcPr>
      <w:shd w:val="clear" w:color="auto" w:fill="EFC3E9"/>
    </w:tcPr>
    <w:tblStylePr w:type="firstRow">
      <w:rPr>
        <w:b/>
        <w:bCs/>
        <w:color w:val="000000"/>
      </w:rPr>
      <w:tblPr/>
      <w:tcPr>
        <w:shd w:val="clear" w:color="auto" w:fill="F8E7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CEED"/>
      </w:tcPr>
    </w:tblStylePr>
    <w:tblStylePr w:type="band1Vert">
      <w:tblPr/>
      <w:tcPr>
        <w:shd w:val="clear" w:color="auto" w:fill="DE86D4"/>
      </w:tcPr>
    </w:tblStylePr>
    <w:tblStylePr w:type="band1Horz">
      <w:tblPr/>
      <w:tcPr>
        <w:tcBorders>
          <w:insideH w:val="single" w:sz="6" w:space="0" w:color="A02B93"/>
          <w:insideV w:val="single" w:sz="6" w:space="0" w:color="A02B93"/>
        </w:tcBorders>
        <w:shd w:val="clear" w:color="auto" w:fill="DE86D4"/>
      </w:tcPr>
    </w:tblStylePr>
    <w:tblStylePr w:type="nwCell">
      <w:tblPr/>
      <w:tcPr>
        <w:shd w:val="clear" w:color="auto" w:fill="FFFFFF"/>
      </w:tcPr>
    </w:tblStylePr>
  </w:style>
  <w:style w:type="table" w:customStyle="1" w:styleId="Middelsrutenett2uthevingsfarge62">
    <w:name w:val="Middels rutenett 2 – uthevingsfarge 62"/>
    <w:basedOn w:val="Vanligtabell"/>
    <w:next w:val="Middelsrutenett2uthevingsfarge6"/>
    <w:uiPriority w:val="68"/>
    <w:semiHidden/>
    <w:unhideWhenUsed/>
    <w:rsid w:val="00840ECF"/>
    <w:pPr>
      <w:spacing w:after="0" w:line="240" w:lineRule="auto"/>
    </w:pPr>
    <w:rPr>
      <w:rFonts w:ascii="Aptos Display" w:eastAsia="Times New Roman" w:hAnsi="Aptos Display" w:cs="Times New Roman"/>
      <w:color w:val="000000"/>
      <w:kern w:val="2"/>
      <w14:ligatures w14:val="standardContextual"/>
    </w:rPr>
    <w:tblPr>
      <w:tblStyleRowBandSize w:val="1"/>
      <w:tblStyleColBandSize w:val="1"/>
      <w:tblBorders>
        <w:top w:val="single" w:sz="8" w:space="0" w:color="4EA72E"/>
        <w:left w:val="single" w:sz="8" w:space="0" w:color="4EA72E"/>
        <w:bottom w:val="single" w:sz="8" w:space="0" w:color="4EA72E"/>
        <w:right w:val="single" w:sz="8" w:space="0" w:color="4EA72E"/>
        <w:insideH w:val="single" w:sz="8" w:space="0" w:color="4EA72E"/>
        <w:insideV w:val="single" w:sz="8" w:space="0" w:color="4EA72E"/>
      </w:tblBorders>
    </w:tblPr>
    <w:tcPr>
      <w:shd w:val="clear" w:color="auto" w:fill="D0EFC5"/>
    </w:tcPr>
    <w:tblStylePr w:type="firstRow">
      <w:rPr>
        <w:b/>
        <w:bCs/>
        <w:color w:val="000000"/>
      </w:rPr>
      <w:tblPr/>
      <w:tcPr>
        <w:shd w:val="clear" w:color="auto" w:fill="ECF8E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F2D0"/>
      </w:tcPr>
    </w:tblStylePr>
    <w:tblStylePr w:type="band1Vert">
      <w:tblPr/>
      <w:tcPr>
        <w:shd w:val="clear" w:color="auto" w:fill="A0DF8A"/>
      </w:tcPr>
    </w:tblStylePr>
    <w:tblStylePr w:type="band1Horz">
      <w:tblPr/>
      <w:tcPr>
        <w:tcBorders>
          <w:insideH w:val="single" w:sz="6" w:space="0" w:color="4EA72E"/>
          <w:insideV w:val="single" w:sz="6" w:space="0" w:color="4EA72E"/>
        </w:tcBorders>
        <w:shd w:val="clear" w:color="auto" w:fill="A0DF8A"/>
      </w:tcPr>
    </w:tblStylePr>
    <w:tblStylePr w:type="nwCell">
      <w:tblPr/>
      <w:tcPr>
        <w:shd w:val="clear" w:color="auto" w:fill="FFFFFF"/>
      </w:tcPr>
    </w:tblStylePr>
  </w:style>
  <w:style w:type="table" w:customStyle="1" w:styleId="Middelsrutenett32">
    <w:name w:val="Middels rutenett 32"/>
    <w:basedOn w:val="Vanligtabell"/>
    <w:next w:val="Middelsrutenett3"/>
    <w:uiPriority w:val="69"/>
    <w:semiHidden/>
    <w:unhideWhenUsed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iddelsrutenett3uthevingsfarge12">
    <w:name w:val="Middels rutenett 3 – uthevingsfarge 12"/>
    <w:basedOn w:val="Vanligtabell"/>
    <w:next w:val="Middelsrutenett3uthevingsfarge1"/>
    <w:uiPriority w:val="69"/>
    <w:semiHidden/>
    <w:unhideWhenUsed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B2DEF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15608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15608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15608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15608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64BDE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64BDE6"/>
      </w:tcPr>
    </w:tblStylePr>
  </w:style>
  <w:style w:type="table" w:customStyle="1" w:styleId="Middelsrutenett3uthevingsfarge22">
    <w:name w:val="Middels rutenett 3 – uthevingsfarge 22"/>
    <w:basedOn w:val="Vanligtabell"/>
    <w:next w:val="Middelsrutenett3uthevingsfarge2"/>
    <w:uiPriority w:val="69"/>
    <w:semiHidden/>
    <w:unhideWhenUsed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9DBCC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9713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9713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9713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9713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4B7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4B798"/>
      </w:tcPr>
    </w:tblStylePr>
  </w:style>
  <w:style w:type="table" w:customStyle="1" w:styleId="Middelsrutenett3uthevingsfarge32">
    <w:name w:val="Middels rutenett 3 – uthevingsfarge 32"/>
    <w:basedOn w:val="Vanligtabell"/>
    <w:next w:val="Middelsrutenett3uthevingsfarge3"/>
    <w:uiPriority w:val="69"/>
    <w:semiHidden/>
    <w:unhideWhenUsed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B3EDBA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196B2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196B2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196B2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196B2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66DB75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66DB75"/>
      </w:tcPr>
    </w:tblStylePr>
  </w:style>
  <w:style w:type="table" w:customStyle="1" w:styleId="Middelsrutenett3uthevingsfarge42">
    <w:name w:val="Middels rutenett 3 – uthevingsfarge 42"/>
    <w:basedOn w:val="Vanligtabell"/>
    <w:next w:val="Middelsrutenett3uthevingsfarge4"/>
    <w:uiPriority w:val="69"/>
    <w:semiHidden/>
    <w:unhideWhenUsed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BDE9FA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F9E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F9E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F9E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F9E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7BD3F5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7BD3F5"/>
      </w:tcPr>
    </w:tblStylePr>
  </w:style>
  <w:style w:type="table" w:customStyle="1" w:styleId="Middelsrutenett3uthevingsfarge52">
    <w:name w:val="Middels rutenett 3 – uthevingsfarge 52"/>
    <w:basedOn w:val="Vanligtabell"/>
    <w:next w:val="Middelsrutenett3uthevingsfarge5"/>
    <w:uiPriority w:val="69"/>
    <w:semiHidden/>
    <w:unhideWhenUsed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C3E9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02B93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02B93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02B93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02B93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E86D4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E86D4"/>
      </w:tcPr>
    </w:tblStylePr>
  </w:style>
  <w:style w:type="table" w:customStyle="1" w:styleId="Middelsrutenett3uthevingsfarge62">
    <w:name w:val="Middels rutenett 3 – uthevingsfarge 62"/>
    <w:basedOn w:val="Vanligtabell"/>
    <w:next w:val="Middelsrutenett3uthevingsfarge6"/>
    <w:uiPriority w:val="69"/>
    <w:semiHidden/>
    <w:unhideWhenUsed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EFC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EA72E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EA72E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EA72E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EA72E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0DF8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0DF8A"/>
      </w:tcPr>
    </w:tblStylePr>
  </w:style>
  <w:style w:type="table" w:customStyle="1" w:styleId="Middelsskyggelegging12">
    <w:name w:val="Middels skyggelegging 12"/>
    <w:basedOn w:val="Vanligtabell"/>
    <w:next w:val="Middelsskyggelegging1"/>
    <w:uiPriority w:val="63"/>
    <w:semiHidden/>
    <w:unhideWhenUsed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iddelsskyggelegging1uthevingsfarge12">
    <w:name w:val="Middels skyggelegging 1 – uthevingsfarge 12"/>
    <w:basedOn w:val="Vanligtabell"/>
    <w:next w:val="Middelsskyggelegging1uthevingsfarge1"/>
    <w:uiPriority w:val="63"/>
    <w:semiHidden/>
    <w:unhideWhenUsed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8" w:space="0" w:color="2198CF"/>
        <w:left w:val="single" w:sz="8" w:space="0" w:color="2198CF"/>
        <w:bottom w:val="single" w:sz="8" w:space="0" w:color="2198CF"/>
        <w:right w:val="single" w:sz="8" w:space="0" w:color="2198CF"/>
        <w:insideH w:val="single" w:sz="8" w:space="0" w:color="2198C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2198CF"/>
          <w:left w:val="single" w:sz="8" w:space="0" w:color="2198CF"/>
          <w:bottom w:val="single" w:sz="8" w:space="0" w:color="2198CF"/>
          <w:right w:val="single" w:sz="8" w:space="0" w:color="2198CF"/>
          <w:insideH w:val="nil"/>
          <w:insideV w:val="nil"/>
        </w:tcBorders>
        <w:shd w:val="clear" w:color="auto" w:fill="15608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198CF"/>
          <w:left w:val="single" w:sz="8" w:space="0" w:color="2198CF"/>
          <w:bottom w:val="single" w:sz="8" w:space="0" w:color="2198CF"/>
          <w:right w:val="single" w:sz="8" w:space="0" w:color="2198C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DEF2"/>
      </w:tcPr>
    </w:tblStylePr>
    <w:tblStylePr w:type="band1Horz">
      <w:tblPr/>
      <w:tcPr>
        <w:tcBorders>
          <w:insideH w:val="nil"/>
          <w:insideV w:val="nil"/>
        </w:tcBorders>
        <w:shd w:val="clear" w:color="auto" w:fill="B2DEF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iddelsskyggelegging1uthevingsfarge22">
    <w:name w:val="Middels skyggelegging 1 – uthevingsfarge 22"/>
    <w:basedOn w:val="Vanligtabell"/>
    <w:next w:val="Middelsskyggelegging1uthevingsfarge2"/>
    <w:uiPriority w:val="63"/>
    <w:semiHidden/>
    <w:unhideWhenUsed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8" w:space="0" w:color="EE9465"/>
        <w:left w:val="single" w:sz="8" w:space="0" w:color="EE9465"/>
        <w:bottom w:val="single" w:sz="8" w:space="0" w:color="EE9465"/>
        <w:right w:val="single" w:sz="8" w:space="0" w:color="EE9465"/>
        <w:insideH w:val="single" w:sz="8" w:space="0" w:color="EE946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EE9465"/>
          <w:left w:val="single" w:sz="8" w:space="0" w:color="EE9465"/>
          <w:bottom w:val="single" w:sz="8" w:space="0" w:color="EE9465"/>
          <w:right w:val="single" w:sz="8" w:space="0" w:color="EE9465"/>
          <w:insideH w:val="nil"/>
          <w:insideV w:val="nil"/>
        </w:tcBorders>
        <w:shd w:val="clear" w:color="auto" w:fill="E9713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9465"/>
          <w:left w:val="single" w:sz="8" w:space="0" w:color="EE9465"/>
          <w:bottom w:val="single" w:sz="8" w:space="0" w:color="EE9465"/>
          <w:right w:val="single" w:sz="8" w:space="0" w:color="EE946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BCC"/>
      </w:tcPr>
    </w:tblStylePr>
    <w:tblStylePr w:type="band1Horz">
      <w:tblPr/>
      <w:tcPr>
        <w:tcBorders>
          <w:insideH w:val="nil"/>
          <w:insideV w:val="nil"/>
        </w:tcBorders>
        <w:shd w:val="clear" w:color="auto" w:fill="F9DBCC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iddelsskyggelegging1uthevingsfarge32">
    <w:name w:val="Middels skyggelegging 1 – uthevingsfarge 32"/>
    <w:basedOn w:val="Vanligtabell"/>
    <w:next w:val="Middelsskyggelegging1uthevingsfarge3"/>
    <w:uiPriority w:val="63"/>
    <w:semiHidden/>
    <w:unhideWhenUsed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8" w:space="0" w:color="2BB73D"/>
        <w:left w:val="single" w:sz="8" w:space="0" w:color="2BB73D"/>
        <w:bottom w:val="single" w:sz="8" w:space="0" w:color="2BB73D"/>
        <w:right w:val="single" w:sz="8" w:space="0" w:color="2BB73D"/>
        <w:insideH w:val="single" w:sz="8" w:space="0" w:color="2BB73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2BB73D"/>
          <w:left w:val="single" w:sz="8" w:space="0" w:color="2BB73D"/>
          <w:bottom w:val="single" w:sz="8" w:space="0" w:color="2BB73D"/>
          <w:right w:val="single" w:sz="8" w:space="0" w:color="2BB73D"/>
          <w:insideH w:val="nil"/>
          <w:insideV w:val="nil"/>
        </w:tcBorders>
        <w:shd w:val="clear" w:color="auto" w:fill="196B2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BB73D"/>
          <w:left w:val="single" w:sz="8" w:space="0" w:color="2BB73D"/>
          <w:bottom w:val="single" w:sz="8" w:space="0" w:color="2BB73D"/>
          <w:right w:val="single" w:sz="8" w:space="0" w:color="2BB73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DBA"/>
      </w:tcPr>
    </w:tblStylePr>
    <w:tblStylePr w:type="band1Horz">
      <w:tblPr/>
      <w:tcPr>
        <w:tcBorders>
          <w:insideH w:val="nil"/>
          <w:insideV w:val="nil"/>
        </w:tcBorders>
        <w:shd w:val="clear" w:color="auto" w:fill="B3EDBA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iddelsskyggelegging1uthevingsfarge42">
    <w:name w:val="Middels skyggelegging 1 – uthevingsfarge 42"/>
    <w:basedOn w:val="Vanligtabell"/>
    <w:next w:val="Middelsskyggelegging1uthevingsfarge4"/>
    <w:uiPriority w:val="63"/>
    <w:semiHidden/>
    <w:unhideWhenUsed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8" w:space="0" w:color="39BEF1"/>
        <w:left w:val="single" w:sz="8" w:space="0" w:color="39BEF1"/>
        <w:bottom w:val="single" w:sz="8" w:space="0" w:color="39BEF1"/>
        <w:right w:val="single" w:sz="8" w:space="0" w:color="39BEF1"/>
        <w:insideH w:val="single" w:sz="8" w:space="0" w:color="39BEF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39BEF1"/>
          <w:left w:val="single" w:sz="8" w:space="0" w:color="39BEF1"/>
          <w:bottom w:val="single" w:sz="8" w:space="0" w:color="39BEF1"/>
          <w:right w:val="single" w:sz="8" w:space="0" w:color="39BEF1"/>
          <w:insideH w:val="nil"/>
          <w:insideV w:val="nil"/>
        </w:tcBorders>
        <w:shd w:val="clear" w:color="auto" w:fill="0F9E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9BEF1"/>
          <w:left w:val="single" w:sz="8" w:space="0" w:color="39BEF1"/>
          <w:bottom w:val="single" w:sz="8" w:space="0" w:color="39BEF1"/>
          <w:right w:val="single" w:sz="8" w:space="0" w:color="39BEF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E9FA"/>
      </w:tcPr>
    </w:tblStylePr>
    <w:tblStylePr w:type="band1Horz">
      <w:tblPr/>
      <w:tcPr>
        <w:tcBorders>
          <w:insideH w:val="nil"/>
          <w:insideV w:val="nil"/>
        </w:tcBorders>
        <w:shd w:val="clear" w:color="auto" w:fill="BDE9FA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iddelsskyggelegging1uthevingsfarge52">
    <w:name w:val="Middels skyggelegging 1 – uthevingsfarge 52"/>
    <w:basedOn w:val="Vanligtabell"/>
    <w:next w:val="Middelsskyggelegging1uthevingsfarge5"/>
    <w:uiPriority w:val="63"/>
    <w:semiHidden/>
    <w:unhideWhenUsed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8" w:space="0" w:color="CE49BF"/>
        <w:left w:val="single" w:sz="8" w:space="0" w:color="CE49BF"/>
        <w:bottom w:val="single" w:sz="8" w:space="0" w:color="CE49BF"/>
        <w:right w:val="single" w:sz="8" w:space="0" w:color="CE49BF"/>
        <w:insideH w:val="single" w:sz="8" w:space="0" w:color="CE49B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E49BF"/>
          <w:left w:val="single" w:sz="8" w:space="0" w:color="CE49BF"/>
          <w:bottom w:val="single" w:sz="8" w:space="0" w:color="CE49BF"/>
          <w:right w:val="single" w:sz="8" w:space="0" w:color="CE49BF"/>
          <w:insideH w:val="nil"/>
          <w:insideV w:val="nil"/>
        </w:tcBorders>
        <w:shd w:val="clear" w:color="auto" w:fill="A02B9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E49BF"/>
          <w:left w:val="single" w:sz="8" w:space="0" w:color="CE49BF"/>
          <w:bottom w:val="single" w:sz="8" w:space="0" w:color="CE49BF"/>
          <w:right w:val="single" w:sz="8" w:space="0" w:color="CE49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3E9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3E9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iddelsskyggelegging1uthevingsfarge62">
    <w:name w:val="Middels skyggelegging 1 – uthevingsfarge 62"/>
    <w:basedOn w:val="Vanligtabell"/>
    <w:next w:val="Middelsskyggelegging1uthevingsfarge6"/>
    <w:uiPriority w:val="63"/>
    <w:semiHidden/>
    <w:unhideWhenUsed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8" w:space="0" w:color="71CF50"/>
        <w:left w:val="single" w:sz="8" w:space="0" w:color="71CF50"/>
        <w:bottom w:val="single" w:sz="8" w:space="0" w:color="71CF50"/>
        <w:right w:val="single" w:sz="8" w:space="0" w:color="71CF50"/>
        <w:insideH w:val="single" w:sz="8" w:space="0" w:color="71CF5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1CF50"/>
          <w:left w:val="single" w:sz="8" w:space="0" w:color="71CF50"/>
          <w:bottom w:val="single" w:sz="8" w:space="0" w:color="71CF50"/>
          <w:right w:val="single" w:sz="8" w:space="0" w:color="71CF50"/>
          <w:insideH w:val="nil"/>
          <w:insideV w:val="nil"/>
        </w:tcBorders>
        <w:shd w:val="clear" w:color="auto" w:fill="4EA72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1CF50"/>
          <w:left w:val="single" w:sz="8" w:space="0" w:color="71CF50"/>
          <w:bottom w:val="single" w:sz="8" w:space="0" w:color="71CF50"/>
          <w:right w:val="single" w:sz="8" w:space="0" w:color="71CF5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EFC5"/>
      </w:tcPr>
    </w:tblStylePr>
    <w:tblStylePr w:type="band1Horz">
      <w:tblPr/>
      <w:tcPr>
        <w:tcBorders>
          <w:insideH w:val="nil"/>
          <w:insideV w:val="nil"/>
        </w:tcBorders>
        <w:shd w:val="clear" w:color="auto" w:fill="D0EFC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iddelsskyggelegging22">
    <w:name w:val="Middels skyggelegging 22"/>
    <w:basedOn w:val="Vanligtabell"/>
    <w:next w:val="Middelsskyggelegging2"/>
    <w:uiPriority w:val="64"/>
    <w:semiHidden/>
    <w:unhideWhenUsed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iddelsskyggelegging2uthevingsfarge12">
    <w:name w:val="Middels skyggelegging 2 – uthevingsfarge 12"/>
    <w:basedOn w:val="Vanligtabell"/>
    <w:next w:val="Middelsskyggelegging2uthevingsfarge1"/>
    <w:uiPriority w:val="64"/>
    <w:semiHidden/>
    <w:unhideWhenUsed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5608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5608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5608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iddelsskyggelegging2uthevingsfarge22">
    <w:name w:val="Middels skyggelegging 2 – uthevingsfarge 22"/>
    <w:basedOn w:val="Vanligtabell"/>
    <w:next w:val="Middelsskyggelegging2uthevingsfarge2"/>
    <w:uiPriority w:val="64"/>
    <w:semiHidden/>
    <w:unhideWhenUsed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713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713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713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iddelsskyggelegging2uthevingsfarge32">
    <w:name w:val="Middels skyggelegging 2 – uthevingsfarge 32"/>
    <w:basedOn w:val="Vanligtabell"/>
    <w:next w:val="Middelsskyggelegging2uthevingsfarge3"/>
    <w:uiPriority w:val="64"/>
    <w:semiHidden/>
    <w:unhideWhenUsed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96B2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96B2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96B2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iddelsskyggelegging2uthevingsfarge42">
    <w:name w:val="Middels skyggelegging 2 – uthevingsfarge 42"/>
    <w:basedOn w:val="Vanligtabell"/>
    <w:next w:val="Middelsskyggelegging2uthevingsfarge4"/>
    <w:uiPriority w:val="64"/>
    <w:semiHidden/>
    <w:unhideWhenUsed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F9E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F9E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F9E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iddelsskyggelegging2uthevingsfarge52">
    <w:name w:val="Middels skyggelegging 2 – uthevingsfarge 52"/>
    <w:basedOn w:val="Vanligtabell"/>
    <w:next w:val="Middelsskyggelegging2uthevingsfarge5"/>
    <w:uiPriority w:val="64"/>
    <w:semiHidden/>
    <w:unhideWhenUsed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02B9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02B93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02B9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iddelsskyggelegging2uthevingsfarge62">
    <w:name w:val="Middels skyggelegging 2 – uthevingsfarge 62"/>
    <w:basedOn w:val="Vanligtabell"/>
    <w:next w:val="Middelsskyggelegging2uthevingsfarge6"/>
    <w:uiPriority w:val="64"/>
    <w:semiHidden/>
    <w:unhideWhenUsed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EA72E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EA72E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EA72E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rkliste2">
    <w:name w:val="Mørk liste2"/>
    <w:basedOn w:val="Vanligtabell"/>
    <w:next w:val="Mrkliste"/>
    <w:uiPriority w:val="70"/>
    <w:semiHidden/>
    <w:unhideWhenUsed/>
    <w:rsid w:val="00840ECF"/>
    <w:pPr>
      <w:spacing w:after="0" w:line="240" w:lineRule="auto"/>
    </w:pPr>
    <w:rPr>
      <w:color w:val="FFFFFF"/>
      <w:kern w:val="2"/>
      <w14:ligatures w14:val="standardContextual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Mrklisteuthevingsfarge12">
    <w:name w:val="Mørk liste – uthevingsfarge 12"/>
    <w:basedOn w:val="Vanligtabell"/>
    <w:next w:val="Mrklisteuthevingsfarge1"/>
    <w:uiPriority w:val="70"/>
    <w:semiHidden/>
    <w:unhideWhenUsed/>
    <w:rsid w:val="00840ECF"/>
    <w:pPr>
      <w:spacing w:after="0" w:line="240" w:lineRule="auto"/>
    </w:pPr>
    <w:rPr>
      <w:color w:val="FFFFFF"/>
      <w:kern w:val="2"/>
      <w14:ligatures w14:val="standardContextual"/>
    </w:rPr>
    <w:tblPr>
      <w:tblStyleRowBandSize w:val="1"/>
      <w:tblStyleColBandSize w:val="1"/>
    </w:tblPr>
    <w:tcPr>
      <w:shd w:val="clear" w:color="auto" w:fill="15608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A2F4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F476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F476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476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4761"/>
      </w:tcPr>
    </w:tblStylePr>
  </w:style>
  <w:style w:type="table" w:customStyle="1" w:styleId="Mrklisteuthevingsfarge22">
    <w:name w:val="Mørk liste – uthevingsfarge 22"/>
    <w:basedOn w:val="Vanligtabell"/>
    <w:next w:val="Mrklisteuthevingsfarge2"/>
    <w:uiPriority w:val="70"/>
    <w:semiHidden/>
    <w:unhideWhenUsed/>
    <w:rsid w:val="00840ECF"/>
    <w:pPr>
      <w:spacing w:after="0" w:line="240" w:lineRule="auto"/>
    </w:pPr>
    <w:rPr>
      <w:color w:val="FFFFFF"/>
      <w:kern w:val="2"/>
      <w14:ligatures w14:val="standardContextual"/>
    </w:rPr>
    <w:tblPr>
      <w:tblStyleRowBandSize w:val="1"/>
      <w:tblStyleColBandSize w:val="1"/>
    </w:tblPr>
    <w:tcPr>
      <w:shd w:val="clear" w:color="auto" w:fill="E9713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340D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4E1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4E1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4E1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4E14"/>
      </w:tcPr>
    </w:tblStylePr>
  </w:style>
  <w:style w:type="table" w:customStyle="1" w:styleId="Mrklisteuthevingsfarge32">
    <w:name w:val="Mørk liste – uthevingsfarge 32"/>
    <w:basedOn w:val="Vanligtabell"/>
    <w:next w:val="Mrklisteuthevingsfarge3"/>
    <w:uiPriority w:val="70"/>
    <w:semiHidden/>
    <w:unhideWhenUsed/>
    <w:rsid w:val="00840ECF"/>
    <w:pPr>
      <w:spacing w:after="0" w:line="240" w:lineRule="auto"/>
    </w:pPr>
    <w:rPr>
      <w:color w:val="FFFFFF"/>
      <w:kern w:val="2"/>
      <w14:ligatures w14:val="standardContextual"/>
    </w:rPr>
    <w:tblPr>
      <w:tblStyleRowBandSize w:val="1"/>
      <w:tblStyleColBandSize w:val="1"/>
    </w:tblPr>
    <w:tcPr>
      <w:shd w:val="clear" w:color="auto" w:fill="196B2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C351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124F1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124F1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4F1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4F1A"/>
      </w:tcPr>
    </w:tblStylePr>
  </w:style>
  <w:style w:type="table" w:customStyle="1" w:styleId="Mrklisteuthevingsfarge42">
    <w:name w:val="Mørk liste – uthevingsfarge 42"/>
    <w:basedOn w:val="Vanligtabell"/>
    <w:next w:val="Mrklisteuthevingsfarge4"/>
    <w:uiPriority w:val="70"/>
    <w:semiHidden/>
    <w:unhideWhenUsed/>
    <w:rsid w:val="00840ECF"/>
    <w:pPr>
      <w:spacing w:after="0" w:line="240" w:lineRule="auto"/>
    </w:pPr>
    <w:rPr>
      <w:color w:val="FFFFFF"/>
      <w:kern w:val="2"/>
      <w14:ligatures w14:val="standardContextual"/>
    </w:rPr>
    <w:tblPr>
      <w:tblStyleRowBandSize w:val="1"/>
      <w:tblStyleColBandSize w:val="1"/>
    </w:tblPr>
    <w:tcPr>
      <w:shd w:val="clear" w:color="auto" w:fill="0F9E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74E69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B769F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B769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B769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B769F"/>
      </w:tcPr>
    </w:tblStylePr>
  </w:style>
  <w:style w:type="table" w:customStyle="1" w:styleId="Mrklisteuthevingsfarge52">
    <w:name w:val="Mørk liste – uthevingsfarge 52"/>
    <w:basedOn w:val="Vanligtabell"/>
    <w:next w:val="Mrklisteuthevingsfarge5"/>
    <w:uiPriority w:val="70"/>
    <w:semiHidden/>
    <w:unhideWhenUsed/>
    <w:rsid w:val="00840ECF"/>
    <w:pPr>
      <w:spacing w:after="0" w:line="240" w:lineRule="auto"/>
    </w:pPr>
    <w:rPr>
      <w:color w:val="FFFFFF"/>
      <w:kern w:val="2"/>
      <w14:ligatures w14:val="standardContextual"/>
    </w:rPr>
    <w:tblPr>
      <w:tblStyleRowBandSize w:val="1"/>
      <w:tblStyleColBandSize w:val="1"/>
    </w:tblPr>
    <w:tcPr>
      <w:shd w:val="clear" w:color="auto" w:fill="A02B9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F154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7206D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7206D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06D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06D"/>
      </w:tcPr>
    </w:tblStylePr>
  </w:style>
  <w:style w:type="table" w:customStyle="1" w:styleId="Mrklisteuthevingsfarge62">
    <w:name w:val="Mørk liste – uthevingsfarge 62"/>
    <w:basedOn w:val="Vanligtabell"/>
    <w:next w:val="Mrklisteuthevingsfarge6"/>
    <w:uiPriority w:val="70"/>
    <w:semiHidden/>
    <w:unhideWhenUsed/>
    <w:rsid w:val="00840ECF"/>
    <w:pPr>
      <w:spacing w:after="0" w:line="240" w:lineRule="auto"/>
    </w:pPr>
    <w:rPr>
      <w:color w:val="FFFFFF"/>
      <w:kern w:val="2"/>
      <w14:ligatures w14:val="standardContextual"/>
    </w:rPr>
    <w:tblPr>
      <w:tblStyleRowBandSize w:val="1"/>
      <w:tblStyleColBandSize w:val="1"/>
    </w:tblPr>
    <w:tcPr>
      <w:shd w:val="clear" w:color="auto" w:fill="4EA72E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6531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A7C22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A7C22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7C22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7C22"/>
      </w:tcPr>
    </w:tblStylePr>
  </w:style>
  <w:style w:type="table" w:customStyle="1" w:styleId="Rutenettabell1lysuthevingsfarge12">
    <w:name w:val="Rutenettabell 1 lys – uthevingsfarge 12"/>
    <w:basedOn w:val="Vanligtabell"/>
    <w:next w:val="Rutenettabell1lysuthevingsfarge1"/>
    <w:uiPriority w:val="46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83CAEB"/>
        <w:left w:val="single" w:sz="4" w:space="0" w:color="83CAEB"/>
        <w:bottom w:val="single" w:sz="4" w:space="0" w:color="83CAEB"/>
        <w:right w:val="single" w:sz="4" w:space="0" w:color="83CAEB"/>
        <w:insideH w:val="single" w:sz="4" w:space="0" w:color="83CAEB"/>
        <w:insideV w:val="single" w:sz="4" w:space="0" w:color="83CAEB"/>
      </w:tblBorders>
    </w:tblPr>
    <w:tblStylePr w:type="firstRow">
      <w:rPr>
        <w:b/>
        <w:bCs/>
      </w:rPr>
      <w:tblPr/>
      <w:tcPr>
        <w:tcBorders>
          <w:bottom w:val="single" w:sz="12" w:space="0" w:color="45B0E1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Rutenettabell1lysuthevingsfarge22">
    <w:name w:val="Rutenettabell 1 lys – uthevingsfarge 22"/>
    <w:basedOn w:val="Vanligtabell"/>
    <w:next w:val="Rutenettabell1lysuthevingsfarge2"/>
    <w:uiPriority w:val="46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F6C5AC"/>
        <w:left w:val="single" w:sz="4" w:space="0" w:color="F6C5AC"/>
        <w:bottom w:val="single" w:sz="4" w:space="0" w:color="F6C5AC"/>
        <w:right w:val="single" w:sz="4" w:space="0" w:color="F6C5AC"/>
        <w:insideH w:val="single" w:sz="4" w:space="0" w:color="F6C5AC"/>
        <w:insideV w:val="single" w:sz="4" w:space="0" w:color="F6C5AC"/>
      </w:tblBorders>
    </w:tblPr>
    <w:tblStylePr w:type="firstRow">
      <w:rPr>
        <w:b/>
        <w:bCs/>
      </w:rPr>
      <w:tblPr/>
      <w:tcPr>
        <w:tcBorders>
          <w:bottom w:val="single" w:sz="12" w:space="0" w:color="F1A983"/>
        </w:tcBorders>
      </w:tcPr>
    </w:tblStylePr>
    <w:tblStylePr w:type="lastRow">
      <w:rPr>
        <w:b/>
        <w:bCs/>
      </w:rPr>
      <w:tblPr/>
      <w:tcPr>
        <w:tcBorders>
          <w:top w:val="double" w:sz="2" w:space="0" w:color="F1A9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Rutenettabell1lysuthevingsfarge32">
    <w:name w:val="Rutenettabell 1 lys – uthevingsfarge 32"/>
    <w:basedOn w:val="Vanligtabell"/>
    <w:next w:val="Rutenettabell1lysuthevingsfarge3"/>
    <w:uiPriority w:val="46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84E290"/>
        <w:left w:val="single" w:sz="4" w:space="0" w:color="84E290"/>
        <w:bottom w:val="single" w:sz="4" w:space="0" w:color="84E290"/>
        <w:right w:val="single" w:sz="4" w:space="0" w:color="84E290"/>
        <w:insideH w:val="single" w:sz="4" w:space="0" w:color="84E290"/>
        <w:insideV w:val="single" w:sz="4" w:space="0" w:color="84E290"/>
      </w:tblBorders>
    </w:tblPr>
    <w:tblStylePr w:type="firstRow">
      <w:rPr>
        <w:b/>
        <w:bCs/>
      </w:rPr>
      <w:tblPr/>
      <w:tcPr>
        <w:tcBorders>
          <w:bottom w:val="single" w:sz="12" w:space="0" w:color="47D459"/>
        </w:tcBorders>
      </w:tcPr>
    </w:tblStylePr>
    <w:tblStylePr w:type="lastRow">
      <w:rPr>
        <w:b/>
        <w:bCs/>
      </w:rPr>
      <w:tblPr/>
      <w:tcPr>
        <w:tcBorders>
          <w:top w:val="double" w:sz="2" w:space="0" w:color="47D4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Rutenettabell1lysuthevingsfarge42">
    <w:name w:val="Rutenettabell 1 lys – uthevingsfarge 42"/>
    <w:basedOn w:val="Vanligtabell"/>
    <w:next w:val="Rutenettabell1lysuthevingsfarge4"/>
    <w:uiPriority w:val="46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95DCF7"/>
        <w:left w:val="single" w:sz="4" w:space="0" w:color="95DCF7"/>
        <w:bottom w:val="single" w:sz="4" w:space="0" w:color="95DCF7"/>
        <w:right w:val="single" w:sz="4" w:space="0" w:color="95DCF7"/>
        <w:insideH w:val="single" w:sz="4" w:space="0" w:color="95DCF7"/>
        <w:insideV w:val="single" w:sz="4" w:space="0" w:color="95DCF7"/>
      </w:tblBorders>
    </w:tblPr>
    <w:tblStylePr w:type="firstRow">
      <w:rPr>
        <w:b/>
        <w:bCs/>
      </w:rPr>
      <w:tblPr/>
      <w:tcPr>
        <w:tcBorders>
          <w:bottom w:val="single" w:sz="12" w:space="0" w:color="60CAF3"/>
        </w:tcBorders>
      </w:tcPr>
    </w:tblStylePr>
    <w:tblStylePr w:type="lastRow">
      <w:rPr>
        <w:b/>
        <w:bCs/>
      </w:rPr>
      <w:tblPr/>
      <w:tcPr>
        <w:tcBorders>
          <w:top w:val="double" w:sz="2" w:space="0" w:color="60CAF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Rutenettabell1lysuthevingsfarge52">
    <w:name w:val="Rutenettabell 1 lys – uthevingsfarge 52"/>
    <w:basedOn w:val="Vanligtabell"/>
    <w:next w:val="Rutenettabell1lysuthevingsfarge5"/>
    <w:uiPriority w:val="46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E59EDC"/>
        <w:left w:val="single" w:sz="4" w:space="0" w:color="E59EDC"/>
        <w:bottom w:val="single" w:sz="4" w:space="0" w:color="E59EDC"/>
        <w:right w:val="single" w:sz="4" w:space="0" w:color="E59EDC"/>
        <w:insideH w:val="single" w:sz="4" w:space="0" w:color="E59EDC"/>
        <w:insideV w:val="single" w:sz="4" w:space="0" w:color="E59EDC"/>
      </w:tblBorders>
    </w:tblPr>
    <w:tblStylePr w:type="firstRow">
      <w:rPr>
        <w:b/>
        <w:bCs/>
      </w:rPr>
      <w:tblPr/>
      <w:tcPr>
        <w:tcBorders>
          <w:bottom w:val="single" w:sz="12" w:space="0" w:color="D86DCB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Rutenettabell1lysuthevingsfarge62">
    <w:name w:val="Rutenettabell 1 lys – uthevingsfarge 62"/>
    <w:basedOn w:val="Vanligtabell"/>
    <w:next w:val="Rutenettabell1lysuthevingsfarge6"/>
    <w:uiPriority w:val="46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B3E5A1"/>
        <w:left w:val="single" w:sz="4" w:space="0" w:color="B3E5A1"/>
        <w:bottom w:val="single" w:sz="4" w:space="0" w:color="B3E5A1"/>
        <w:right w:val="single" w:sz="4" w:space="0" w:color="B3E5A1"/>
        <w:insideH w:val="single" w:sz="4" w:space="0" w:color="B3E5A1"/>
        <w:insideV w:val="single" w:sz="4" w:space="0" w:color="B3E5A1"/>
      </w:tblBorders>
    </w:tblPr>
    <w:tblStylePr w:type="firstRow">
      <w:rPr>
        <w:b/>
        <w:bCs/>
      </w:rPr>
      <w:tblPr/>
      <w:tcPr>
        <w:tcBorders>
          <w:bottom w:val="single" w:sz="12" w:space="0" w:color="8DD873"/>
        </w:tcBorders>
      </w:tcPr>
    </w:tblStylePr>
    <w:tblStylePr w:type="lastRow">
      <w:rPr>
        <w:b/>
        <w:bCs/>
      </w:rPr>
      <w:tblPr/>
      <w:tcPr>
        <w:tcBorders>
          <w:top w:val="double" w:sz="2" w:space="0" w:color="8DD87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Rutenettabell22">
    <w:name w:val="Rutenettabell 22"/>
    <w:basedOn w:val="Vanligtabell"/>
    <w:next w:val="Rutenettabell2"/>
    <w:uiPriority w:val="47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Rutenettabell2uthevingsfarge12">
    <w:name w:val="Rutenettabell 2 – uthevingsfarge 12"/>
    <w:basedOn w:val="Vanligtabell"/>
    <w:next w:val="Rutenettabell2uthevingsfarge1"/>
    <w:uiPriority w:val="47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2" w:space="0" w:color="45B0E1"/>
        <w:bottom w:val="single" w:sz="2" w:space="0" w:color="45B0E1"/>
        <w:insideH w:val="single" w:sz="2" w:space="0" w:color="45B0E1"/>
        <w:insideV w:val="single" w:sz="2" w:space="0" w:color="45B0E1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5B0E1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45B0E1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/>
      </w:tcPr>
    </w:tblStylePr>
    <w:tblStylePr w:type="band1Horz">
      <w:tblPr/>
      <w:tcPr>
        <w:shd w:val="clear" w:color="auto" w:fill="C1E4F5"/>
      </w:tcPr>
    </w:tblStylePr>
  </w:style>
  <w:style w:type="table" w:customStyle="1" w:styleId="Rutenettabell2uthevingsfarge22">
    <w:name w:val="Rutenettabell 2 – uthevingsfarge 22"/>
    <w:basedOn w:val="Vanligtabell"/>
    <w:next w:val="Rutenettabell2uthevingsfarge2"/>
    <w:uiPriority w:val="47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2" w:space="0" w:color="F1A983"/>
        <w:bottom w:val="single" w:sz="2" w:space="0" w:color="F1A983"/>
        <w:insideH w:val="single" w:sz="2" w:space="0" w:color="F1A983"/>
        <w:insideV w:val="single" w:sz="2" w:space="0" w:color="F1A9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A9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1A9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/>
      </w:tcPr>
    </w:tblStylePr>
    <w:tblStylePr w:type="band1Horz">
      <w:tblPr/>
      <w:tcPr>
        <w:shd w:val="clear" w:color="auto" w:fill="FAE2D5"/>
      </w:tcPr>
    </w:tblStylePr>
  </w:style>
  <w:style w:type="table" w:customStyle="1" w:styleId="Rutenettabell2uthevingsfarge32">
    <w:name w:val="Rutenettabell 2 – uthevingsfarge 32"/>
    <w:basedOn w:val="Vanligtabell"/>
    <w:next w:val="Rutenettabell2uthevingsfarge3"/>
    <w:uiPriority w:val="47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2" w:space="0" w:color="47D459"/>
        <w:bottom w:val="single" w:sz="2" w:space="0" w:color="47D459"/>
        <w:insideH w:val="single" w:sz="2" w:space="0" w:color="47D459"/>
        <w:insideV w:val="single" w:sz="2" w:space="0" w:color="47D45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7D45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47D45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/>
      </w:tcPr>
    </w:tblStylePr>
    <w:tblStylePr w:type="band1Horz">
      <w:tblPr/>
      <w:tcPr>
        <w:shd w:val="clear" w:color="auto" w:fill="C1F0C7"/>
      </w:tcPr>
    </w:tblStylePr>
  </w:style>
  <w:style w:type="table" w:customStyle="1" w:styleId="Rutenettabell2uthevingsfarge42">
    <w:name w:val="Rutenettabell 2 – uthevingsfarge 42"/>
    <w:basedOn w:val="Vanligtabell"/>
    <w:next w:val="Rutenettabell2uthevingsfarge4"/>
    <w:uiPriority w:val="47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2" w:space="0" w:color="60CAF3"/>
        <w:bottom w:val="single" w:sz="2" w:space="0" w:color="60CAF3"/>
        <w:insideH w:val="single" w:sz="2" w:space="0" w:color="60CAF3"/>
        <w:insideV w:val="single" w:sz="2" w:space="0" w:color="60CAF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0CAF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0CAF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/>
      </w:tcPr>
    </w:tblStylePr>
    <w:tblStylePr w:type="band1Horz">
      <w:tblPr/>
      <w:tcPr>
        <w:shd w:val="clear" w:color="auto" w:fill="CAEDFB"/>
      </w:tcPr>
    </w:tblStylePr>
  </w:style>
  <w:style w:type="table" w:customStyle="1" w:styleId="Rutenettabell2uthevingsfarge52">
    <w:name w:val="Rutenettabell 2 – uthevingsfarge 52"/>
    <w:basedOn w:val="Vanligtabell"/>
    <w:next w:val="Rutenettabell2uthevingsfarge5"/>
    <w:uiPriority w:val="47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2" w:space="0" w:color="D86DCB"/>
        <w:bottom w:val="single" w:sz="2" w:space="0" w:color="D86DCB"/>
        <w:insideH w:val="single" w:sz="2" w:space="0" w:color="D86DCB"/>
        <w:insideV w:val="single" w:sz="2" w:space="0" w:color="D86DC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86DC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D86DC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/>
      </w:tcPr>
    </w:tblStylePr>
    <w:tblStylePr w:type="band1Horz">
      <w:tblPr/>
      <w:tcPr>
        <w:shd w:val="clear" w:color="auto" w:fill="F2CEED"/>
      </w:tcPr>
    </w:tblStylePr>
  </w:style>
  <w:style w:type="table" w:customStyle="1" w:styleId="Rutenettabell2uthevingsfarge62">
    <w:name w:val="Rutenettabell 2 – uthevingsfarge 62"/>
    <w:basedOn w:val="Vanligtabell"/>
    <w:next w:val="Rutenettabell2uthevingsfarge6"/>
    <w:uiPriority w:val="47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2" w:space="0" w:color="8DD873"/>
        <w:bottom w:val="single" w:sz="2" w:space="0" w:color="8DD873"/>
        <w:insideH w:val="single" w:sz="2" w:space="0" w:color="8DD873"/>
        <w:insideV w:val="single" w:sz="2" w:space="0" w:color="8DD87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DD87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DD87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/>
      </w:tcPr>
    </w:tblStylePr>
    <w:tblStylePr w:type="band1Horz">
      <w:tblPr/>
      <w:tcPr>
        <w:shd w:val="clear" w:color="auto" w:fill="D9F2D0"/>
      </w:tcPr>
    </w:tblStylePr>
  </w:style>
  <w:style w:type="table" w:customStyle="1" w:styleId="Rutenettabell32">
    <w:name w:val="Rutenettabell 32"/>
    <w:basedOn w:val="Vanligtabell"/>
    <w:next w:val="Rutenettabell3"/>
    <w:uiPriority w:val="48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Rutenettabell3uthevingsfarge12">
    <w:name w:val="Rutenettabell 3 – uthevingsfarge 12"/>
    <w:basedOn w:val="Vanligtabell"/>
    <w:next w:val="Rutenettabell3uthevingsfarge1"/>
    <w:uiPriority w:val="48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45B0E1"/>
        <w:left w:val="single" w:sz="4" w:space="0" w:color="45B0E1"/>
        <w:bottom w:val="single" w:sz="4" w:space="0" w:color="45B0E1"/>
        <w:right w:val="single" w:sz="4" w:space="0" w:color="45B0E1"/>
        <w:insideH w:val="single" w:sz="4" w:space="0" w:color="45B0E1"/>
        <w:insideV w:val="single" w:sz="4" w:space="0" w:color="45B0E1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1E4F5"/>
      </w:tcPr>
    </w:tblStylePr>
    <w:tblStylePr w:type="band1Horz">
      <w:tblPr/>
      <w:tcPr>
        <w:shd w:val="clear" w:color="auto" w:fill="C1E4F5"/>
      </w:tcPr>
    </w:tblStylePr>
    <w:tblStylePr w:type="neCell">
      <w:tblPr/>
      <w:tcPr>
        <w:tcBorders>
          <w:bottom w:val="single" w:sz="4" w:space="0" w:color="45B0E1"/>
        </w:tcBorders>
      </w:tcPr>
    </w:tblStylePr>
    <w:tblStylePr w:type="nwCell">
      <w:tblPr/>
      <w:tcPr>
        <w:tcBorders>
          <w:bottom w:val="single" w:sz="4" w:space="0" w:color="45B0E1"/>
        </w:tcBorders>
      </w:tcPr>
    </w:tblStylePr>
    <w:tblStylePr w:type="seCell">
      <w:tblPr/>
      <w:tcPr>
        <w:tcBorders>
          <w:top w:val="single" w:sz="4" w:space="0" w:color="45B0E1"/>
        </w:tcBorders>
      </w:tcPr>
    </w:tblStylePr>
    <w:tblStylePr w:type="swCell">
      <w:tblPr/>
      <w:tcPr>
        <w:tcBorders>
          <w:top w:val="single" w:sz="4" w:space="0" w:color="45B0E1"/>
        </w:tcBorders>
      </w:tcPr>
    </w:tblStylePr>
  </w:style>
  <w:style w:type="table" w:customStyle="1" w:styleId="Rutenettabell3uthevingsfarge22">
    <w:name w:val="Rutenettabell 3 – uthevingsfarge 22"/>
    <w:basedOn w:val="Vanligtabell"/>
    <w:next w:val="Rutenettabell3uthevingsfarge2"/>
    <w:uiPriority w:val="48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F1A983"/>
        <w:left w:val="single" w:sz="4" w:space="0" w:color="F1A983"/>
        <w:bottom w:val="single" w:sz="4" w:space="0" w:color="F1A983"/>
        <w:right w:val="single" w:sz="4" w:space="0" w:color="F1A983"/>
        <w:insideH w:val="single" w:sz="4" w:space="0" w:color="F1A983"/>
        <w:insideV w:val="single" w:sz="4" w:space="0" w:color="F1A9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AE2D5"/>
      </w:tcPr>
    </w:tblStylePr>
    <w:tblStylePr w:type="band1Horz">
      <w:tblPr/>
      <w:tcPr>
        <w:shd w:val="clear" w:color="auto" w:fill="FAE2D5"/>
      </w:tcPr>
    </w:tblStylePr>
    <w:tblStylePr w:type="neCell">
      <w:tblPr/>
      <w:tcPr>
        <w:tcBorders>
          <w:bottom w:val="single" w:sz="4" w:space="0" w:color="F1A983"/>
        </w:tcBorders>
      </w:tcPr>
    </w:tblStylePr>
    <w:tblStylePr w:type="nwCell">
      <w:tblPr/>
      <w:tcPr>
        <w:tcBorders>
          <w:bottom w:val="single" w:sz="4" w:space="0" w:color="F1A983"/>
        </w:tcBorders>
      </w:tcPr>
    </w:tblStylePr>
    <w:tblStylePr w:type="seCell">
      <w:tblPr/>
      <w:tcPr>
        <w:tcBorders>
          <w:top w:val="single" w:sz="4" w:space="0" w:color="F1A983"/>
        </w:tcBorders>
      </w:tcPr>
    </w:tblStylePr>
    <w:tblStylePr w:type="swCell">
      <w:tblPr/>
      <w:tcPr>
        <w:tcBorders>
          <w:top w:val="single" w:sz="4" w:space="0" w:color="F1A983"/>
        </w:tcBorders>
      </w:tcPr>
    </w:tblStylePr>
  </w:style>
  <w:style w:type="table" w:customStyle="1" w:styleId="Rutenettabell3uthevingsfarge32">
    <w:name w:val="Rutenettabell 3 – uthevingsfarge 32"/>
    <w:basedOn w:val="Vanligtabell"/>
    <w:next w:val="Rutenettabell3uthevingsfarge3"/>
    <w:uiPriority w:val="48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47D459"/>
        <w:left w:val="single" w:sz="4" w:space="0" w:color="47D459"/>
        <w:bottom w:val="single" w:sz="4" w:space="0" w:color="47D459"/>
        <w:right w:val="single" w:sz="4" w:space="0" w:color="47D459"/>
        <w:insideH w:val="single" w:sz="4" w:space="0" w:color="47D459"/>
        <w:insideV w:val="single" w:sz="4" w:space="0" w:color="47D45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1F0C7"/>
      </w:tcPr>
    </w:tblStylePr>
    <w:tblStylePr w:type="band1Horz">
      <w:tblPr/>
      <w:tcPr>
        <w:shd w:val="clear" w:color="auto" w:fill="C1F0C7"/>
      </w:tcPr>
    </w:tblStylePr>
    <w:tblStylePr w:type="neCell">
      <w:tblPr/>
      <w:tcPr>
        <w:tcBorders>
          <w:bottom w:val="single" w:sz="4" w:space="0" w:color="47D459"/>
        </w:tcBorders>
      </w:tcPr>
    </w:tblStylePr>
    <w:tblStylePr w:type="nwCell">
      <w:tblPr/>
      <w:tcPr>
        <w:tcBorders>
          <w:bottom w:val="single" w:sz="4" w:space="0" w:color="47D459"/>
        </w:tcBorders>
      </w:tcPr>
    </w:tblStylePr>
    <w:tblStylePr w:type="seCell">
      <w:tblPr/>
      <w:tcPr>
        <w:tcBorders>
          <w:top w:val="single" w:sz="4" w:space="0" w:color="47D459"/>
        </w:tcBorders>
      </w:tcPr>
    </w:tblStylePr>
    <w:tblStylePr w:type="swCell">
      <w:tblPr/>
      <w:tcPr>
        <w:tcBorders>
          <w:top w:val="single" w:sz="4" w:space="0" w:color="47D459"/>
        </w:tcBorders>
      </w:tcPr>
    </w:tblStylePr>
  </w:style>
  <w:style w:type="table" w:customStyle="1" w:styleId="Rutenettabell3uthevingsfarge42">
    <w:name w:val="Rutenettabell 3 – uthevingsfarge 42"/>
    <w:basedOn w:val="Vanligtabell"/>
    <w:next w:val="Rutenettabell3uthevingsfarge4"/>
    <w:uiPriority w:val="48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60CAF3"/>
        <w:left w:val="single" w:sz="4" w:space="0" w:color="60CAF3"/>
        <w:bottom w:val="single" w:sz="4" w:space="0" w:color="60CAF3"/>
        <w:right w:val="single" w:sz="4" w:space="0" w:color="60CAF3"/>
        <w:insideH w:val="single" w:sz="4" w:space="0" w:color="60CAF3"/>
        <w:insideV w:val="single" w:sz="4" w:space="0" w:color="60CAF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AEDFB"/>
      </w:tcPr>
    </w:tblStylePr>
    <w:tblStylePr w:type="band1Horz">
      <w:tblPr/>
      <w:tcPr>
        <w:shd w:val="clear" w:color="auto" w:fill="CAEDFB"/>
      </w:tcPr>
    </w:tblStylePr>
    <w:tblStylePr w:type="neCell">
      <w:tblPr/>
      <w:tcPr>
        <w:tcBorders>
          <w:bottom w:val="single" w:sz="4" w:space="0" w:color="60CAF3"/>
        </w:tcBorders>
      </w:tcPr>
    </w:tblStylePr>
    <w:tblStylePr w:type="nwCell">
      <w:tblPr/>
      <w:tcPr>
        <w:tcBorders>
          <w:bottom w:val="single" w:sz="4" w:space="0" w:color="60CAF3"/>
        </w:tcBorders>
      </w:tcPr>
    </w:tblStylePr>
    <w:tblStylePr w:type="seCell">
      <w:tblPr/>
      <w:tcPr>
        <w:tcBorders>
          <w:top w:val="single" w:sz="4" w:space="0" w:color="60CAF3"/>
        </w:tcBorders>
      </w:tcPr>
    </w:tblStylePr>
    <w:tblStylePr w:type="swCell">
      <w:tblPr/>
      <w:tcPr>
        <w:tcBorders>
          <w:top w:val="single" w:sz="4" w:space="0" w:color="60CAF3"/>
        </w:tcBorders>
      </w:tcPr>
    </w:tblStylePr>
  </w:style>
  <w:style w:type="table" w:customStyle="1" w:styleId="Rutenettabell3uthevingsfarge52">
    <w:name w:val="Rutenettabell 3 – uthevingsfarge 52"/>
    <w:basedOn w:val="Vanligtabell"/>
    <w:next w:val="Rutenettabell3uthevingsfarge5"/>
    <w:uiPriority w:val="48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D86DCB"/>
        <w:left w:val="single" w:sz="4" w:space="0" w:color="D86DCB"/>
        <w:bottom w:val="single" w:sz="4" w:space="0" w:color="D86DCB"/>
        <w:right w:val="single" w:sz="4" w:space="0" w:color="D86DCB"/>
        <w:insideH w:val="single" w:sz="4" w:space="0" w:color="D86DCB"/>
        <w:insideV w:val="single" w:sz="4" w:space="0" w:color="D86DC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2CEED"/>
      </w:tcPr>
    </w:tblStylePr>
    <w:tblStylePr w:type="band1Horz">
      <w:tblPr/>
      <w:tcPr>
        <w:shd w:val="clear" w:color="auto" w:fill="F2CEED"/>
      </w:tcPr>
    </w:tblStylePr>
    <w:tblStylePr w:type="neCell">
      <w:tblPr/>
      <w:tcPr>
        <w:tcBorders>
          <w:bottom w:val="single" w:sz="4" w:space="0" w:color="D86DCB"/>
        </w:tcBorders>
      </w:tcPr>
    </w:tblStylePr>
    <w:tblStylePr w:type="nwCell">
      <w:tblPr/>
      <w:tcPr>
        <w:tcBorders>
          <w:bottom w:val="single" w:sz="4" w:space="0" w:color="D86DCB"/>
        </w:tcBorders>
      </w:tcPr>
    </w:tblStylePr>
    <w:tblStylePr w:type="seCell">
      <w:tblPr/>
      <w:tcPr>
        <w:tcBorders>
          <w:top w:val="single" w:sz="4" w:space="0" w:color="D86DCB"/>
        </w:tcBorders>
      </w:tcPr>
    </w:tblStylePr>
    <w:tblStylePr w:type="swCell">
      <w:tblPr/>
      <w:tcPr>
        <w:tcBorders>
          <w:top w:val="single" w:sz="4" w:space="0" w:color="D86DCB"/>
        </w:tcBorders>
      </w:tcPr>
    </w:tblStylePr>
  </w:style>
  <w:style w:type="table" w:customStyle="1" w:styleId="Rutenettabell3uthevingsfarge62">
    <w:name w:val="Rutenettabell 3 – uthevingsfarge 62"/>
    <w:basedOn w:val="Vanligtabell"/>
    <w:next w:val="Rutenettabell3uthevingsfarge6"/>
    <w:uiPriority w:val="48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8DD873"/>
        <w:left w:val="single" w:sz="4" w:space="0" w:color="8DD873"/>
        <w:bottom w:val="single" w:sz="4" w:space="0" w:color="8DD873"/>
        <w:right w:val="single" w:sz="4" w:space="0" w:color="8DD873"/>
        <w:insideH w:val="single" w:sz="4" w:space="0" w:color="8DD873"/>
        <w:insideV w:val="single" w:sz="4" w:space="0" w:color="8DD87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F2D0"/>
      </w:tcPr>
    </w:tblStylePr>
    <w:tblStylePr w:type="band1Horz">
      <w:tblPr/>
      <w:tcPr>
        <w:shd w:val="clear" w:color="auto" w:fill="D9F2D0"/>
      </w:tcPr>
    </w:tblStylePr>
    <w:tblStylePr w:type="neCell">
      <w:tblPr/>
      <w:tcPr>
        <w:tcBorders>
          <w:bottom w:val="single" w:sz="4" w:space="0" w:color="8DD873"/>
        </w:tcBorders>
      </w:tcPr>
    </w:tblStylePr>
    <w:tblStylePr w:type="nwCell">
      <w:tblPr/>
      <w:tcPr>
        <w:tcBorders>
          <w:bottom w:val="single" w:sz="4" w:space="0" w:color="8DD873"/>
        </w:tcBorders>
      </w:tcPr>
    </w:tblStylePr>
    <w:tblStylePr w:type="seCell">
      <w:tblPr/>
      <w:tcPr>
        <w:tcBorders>
          <w:top w:val="single" w:sz="4" w:space="0" w:color="8DD873"/>
        </w:tcBorders>
      </w:tcPr>
    </w:tblStylePr>
    <w:tblStylePr w:type="swCell">
      <w:tblPr/>
      <w:tcPr>
        <w:tcBorders>
          <w:top w:val="single" w:sz="4" w:space="0" w:color="8DD873"/>
        </w:tcBorders>
      </w:tcPr>
    </w:tblStylePr>
  </w:style>
  <w:style w:type="table" w:customStyle="1" w:styleId="Rutenettabell42">
    <w:name w:val="Rutenettabell 42"/>
    <w:basedOn w:val="Vanligtabell"/>
    <w:next w:val="Rutenettabell4"/>
    <w:uiPriority w:val="49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Rutenettabell4uthevingsfarge12">
    <w:name w:val="Rutenettabell 4 – uthevingsfarge 12"/>
    <w:basedOn w:val="Vanligtabell"/>
    <w:next w:val="Rutenettabell4uthevingsfarge1"/>
    <w:uiPriority w:val="49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45B0E1"/>
        <w:left w:val="single" w:sz="4" w:space="0" w:color="45B0E1"/>
        <w:bottom w:val="single" w:sz="4" w:space="0" w:color="45B0E1"/>
        <w:right w:val="single" w:sz="4" w:space="0" w:color="45B0E1"/>
        <w:insideH w:val="single" w:sz="4" w:space="0" w:color="45B0E1"/>
        <w:insideV w:val="single" w:sz="4" w:space="0" w:color="45B0E1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156082"/>
          <w:left w:val="single" w:sz="4" w:space="0" w:color="156082"/>
          <w:bottom w:val="single" w:sz="4" w:space="0" w:color="156082"/>
          <w:right w:val="single" w:sz="4" w:space="0" w:color="156082"/>
          <w:insideH w:val="nil"/>
          <w:insideV w:val="nil"/>
        </w:tcBorders>
        <w:shd w:val="clear" w:color="auto" w:fill="156082"/>
      </w:tcPr>
    </w:tblStylePr>
    <w:tblStylePr w:type="lastRow">
      <w:rPr>
        <w:b/>
        <w:bCs/>
      </w:rPr>
      <w:tblPr/>
      <w:tcPr>
        <w:tcBorders>
          <w:top w:val="double" w:sz="4" w:space="0" w:color="1560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/>
      </w:tcPr>
    </w:tblStylePr>
    <w:tblStylePr w:type="band1Horz">
      <w:tblPr/>
      <w:tcPr>
        <w:shd w:val="clear" w:color="auto" w:fill="C1E4F5"/>
      </w:tcPr>
    </w:tblStylePr>
  </w:style>
  <w:style w:type="table" w:customStyle="1" w:styleId="Rutenettabell4uthevingsfarge22">
    <w:name w:val="Rutenettabell 4 – uthevingsfarge 22"/>
    <w:basedOn w:val="Vanligtabell"/>
    <w:next w:val="Rutenettabell4uthevingsfarge2"/>
    <w:uiPriority w:val="49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F1A983"/>
        <w:left w:val="single" w:sz="4" w:space="0" w:color="F1A983"/>
        <w:bottom w:val="single" w:sz="4" w:space="0" w:color="F1A983"/>
        <w:right w:val="single" w:sz="4" w:space="0" w:color="F1A983"/>
        <w:insideH w:val="single" w:sz="4" w:space="0" w:color="F1A983"/>
        <w:insideV w:val="single" w:sz="4" w:space="0" w:color="F1A9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97132"/>
          <w:left w:val="single" w:sz="4" w:space="0" w:color="E97132"/>
          <w:bottom w:val="single" w:sz="4" w:space="0" w:color="E97132"/>
          <w:right w:val="single" w:sz="4" w:space="0" w:color="E97132"/>
          <w:insideH w:val="nil"/>
          <w:insideV w:val="nil"/>
        </w:tcBorders>
        <w:shd w:val="clear" w:color="auto" w:fill="E97132"/>
      </w:tcPr>
    </w:tblStylePr>
    <w:tblStylePr w:type="lastRow">
      <w:rPr>
        <w:b/>
        <w:bCs/>
      </w:rPr>
      <w:tblPr/>
      <w:tcPr>
        <w:tcBorders>
          <w:top w:val="double" w:sz="4" w:space="0" w:color="E9713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/>
      </w:tcPr>
    </w:tblStylePr>
    <w:tblStylePr w:type="band1Horz">
      <w:tblPr/>
      <w:tcPr>
        <w:shd w:val="clear" w:color="auto" w:fill="FAE2D5"/>
      </w:tcPr>
    </w:tblStylePr>
  </w:style>
  <w:style w:type="table" w:customStyle="1" w:styleId="Rutenettabell4uthevingsfarge32">
    <w:name w:val="Rutenettabell 4 – uthevingsfarge 32"/>
    <w:basedOn w:val="Vanligtabell"/>
    <w:next w:val="Rutenettabell4uthevingsfarge3"/>
    <w:uiPriority w:val="49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47D459"/>
        <w:left w:val="single" w:sz="4" w:space="0" w:color="47D459"/>
        <w:bottom w:val="single" w:sz="4" w:space="0" w:color="47D459"/>
        <w:right w:val="single" w:sz="4" w:space="0" w:color="47D459"/>
        <w:insideH w:val="single" w:sz="4" w:space="0" w:color="47D459"/>
        <w:insideV w:val="single" w:sz="4" w:space="0" w:color="47D45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196B24"/>
          <w:left w:val="single" w:sz="4" w:space="0" w:color="196B24"/>
          <w:bottom w:val="single" w:sz="4" w:space="0" w:color="196B24"/>
          <w:right w:val="single" w:sz="4" w:space="0" w:color="196B24"/>
          <w:insideH w:val="nil"/>
          <w:insideV w:val="nil"/>
        </w:tcBorders>
        <w:shd w:val="clear" w:color="auto" w:fill="196B24"/>
      </w:tcPr>
    </w:tblStylePr>
    <w:tblStylePr w:type="lastRow">
      <w:rPr>
        <w:b/>
        <w:bCs/>
      </w:rPr>
      <w:tblPr/>
      <w:tcPr>
        <w:tcBorders>
          <w:top w:val="double" w:sz="4" w:space="0" w:color="196B2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/>
      </w:tcPr>
    </w:tblStylePr>
    <w:tblStylePr w:type="band1Horz">
      <w:tblPr/>
      <w:tcPr>
        <w:shd w:val="clear" w:color="auto" w:fill="C1F0C7"/>
      </w:tcPr>
    </w:tblStylePr>
  </w:style>
  <w:style w:type="table" w:customStyle="1" w:styleId="Rutenettabell4uthevingsfarge42">
    <w:name w:val="Rutenettabell 4 – uthevingsfarge 42"/>
    <w:basedOn w:val="Vanligtabell"/>
    <w:next w:val="Rutenettabell4uthevingsfarge4"/>
    <w:uiPriority w:val="49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60CAF3"/>
        <w:left w:val="single" w:sz="4" w:space="0" w:color="60CAF3"/>
        <w:bottom w:val="single" w:sz="4" w:space="0" w:color="60CAF3"/>
        <w:right w:val="single" w:sz="4" w:space="0" w:color="60CAF3"/>
        <w:insideH w:val="single" w:sz="4" w:space="0" w:color="60CAF3"/>
        <w:insideV w:val="single" w:sz="4" w:space="0" w:color="60CAF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F9ED5"/>
          <w:left w:val="single" w:sz="4" w:space="0" w:color="0F9ED5"/>
          <w:bottom w:val="single" w:sz="4" w:space="0" w:color="0F9ED5"/>
          <w:right w:val="single" w:sz="4" w:space="0" w:color="0F9ED5"/>
          <w:insideH w:val="nil"/>
          <w:insideV w:val="nil"/>
        </w:tcBorders>
        <w:shd w:val="clear" w:color="auto" w:fill="0F9ED5"/>
      </w:tcPr>
    </w:tblStylePr>
    <w:tblStylePr w:type="lastRow">
      <w:rPr>
        <w:b/>
        <w:bCs/>
      </w:rPr>
      <w:tblPr/>
      <w:tcPr>
        <w:tcBorders>
          <w:top w:val="double" w:sz="4" w:space="0" w:color="0F9E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/>
      </w:tcPr>
    </w:tblStylePr>
    <w:tblStylePr w:type="band1Horz">
      <w:tblPr/>
      <w:tcPr>
        <w:shd w:val="clear" w:color="auto" w:fill="CAEDFB"/>
      </w:tcPr>
    </w:tblStylePr>
  </w:style>
  <w:style w:type="table" w:customStyle="1" w:styleId="Rutenettabell4uthevingsfarge52">
    <w:name w:val="Rutenettabell 4 – uthevingsfarge 52"/>
    <w:basedOn w:val="Vanligtabell"/>
    <w:next w:val="Rutenettabell4uthevingsfarge5"/>
    <w:uiPriority w:val="49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D86DCB"/>
        <w:left w:val="single" w:sz="4" w:space="0" w:color="D86DCB"/>
        <w:bottom w:val="single" w:sz="4" w:space="0" w:color="D86DCB"/>
        <w:right w:val="single" w:sz="4" w:space="0" w:color="D86DCB"/>
        <w:insideH w:val="single" w:sz="4" w:space="0" w:color="D86DCB"/>
        <w:insideV w:val="single" w:sz="4" w:space="0" w:color="D86DC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02B93"/>
          <w:left w:val="single" w:sz="4" w:space="0" w:color="A02B93"/>
          <w:bottom w:val="single" w:sz="4" w:space="0" w:color="A02B93"/>
          <w:right w:val="single" w:sz="4" w:space="0" w:color="A02B93"/>
          <w:insideH w:val="nil"/>
          <w:insideV w:val="nil"/>
        </w:tcBorders>
        <w:shd w:val="clear" w:color="auto" w:fill="A02B93"/>
      </w:tcPr>
    </w:tblStylePr>
    <w:tblStylePr w:type="lastRow">
      <w:rPr>
        <w:b/>
        <w:bCs/>
      </w:rPr>
      <w:tblPr/>
      <w:tcPr>
        <w:tcBorders>
          <w:top w:val="double" w:sz="4" w:space="0" w:color="A02B9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/>
      </w:tcPr>
    </w:tblStylePr>
    <w:tblStylePr w:type="band1Horz">
      <w:tblPr/>
      <w:tcPr>
        <w:shd w:val="clear" w:color="auto" w:fill="F2CEED"/>
      </w:tcPr>
    </w:tblStylePr>
  </w:style>
  <w:style w:type="table" w:customStyle="1" w:styleId="Rutenettabell4uthevingsfarge62">
    <w:name w:val="Rutenettabell 4 – uthevingsfarge 62"/>
    <w:basedOn w:val="Vanligtabell"/>
    <w:next w:val="Rutenettabell4uthevingsfarge6"/>
    <w:uiPriority w:val="49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8DD873"/>
        <w:left w:val="single" w:sz="4" w:space="0" w:color="8DD873"/>
        <w:bottom w:val="single" w:sz="4" w:space="0" w:color="8DD873"/>
        <w:right w:val="single" w:sz="4" w:space="0" w:color="8DD873"/>
        <w:insideH w:val="single" w:sz="4" w:space="0" w:color="8DD873"/>
        <w:insideV w:val="single" w:sz="4" w:space="0" w:color="8DD87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EA72E"/>
          <w:left w:val="single" w:sz="4" w:space="0" w:color="4EA72E"/>
          <w:bottom w:val="single" w:sz="4" w:space="0" w:color="4EA72E"/>
          <w:right w:val="single" w:sz="4" w:space="0" w:color="4EA72E"/>
          <w:insideH w:val="nil"/>
          <w:insideV w:val="nil"/>
        </w:tcBorders>
        <w:shd w:val="clear" w:color="auto" w:fill="4EA72E"/>
      </w:tcPr>
    </w:tblStylePr>
    <w:tblStylePr w:type="lastRow">
      <w:rPr>
        <w:b/>
        <w:bCs/>
      </w:rPr>
      <w:tblPr/>
      <w:tcPr>
        <w:tcBorders>
          <w:top w:val="double" w:sz="4" w:space="0" w:color="4EA72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/>
      </w:tcPr>
    </w:tblStylePr>
    <w:tblStylePr w:type="band1Horz">
      <w:tblPr/>
      <w:tcPr>
        <w:shd w:val="clear" w:color="auto" w:fill="D9F2D0"/>
      </w:tcPr>
    </w:tblStylePr>
  </w:style>
  <w:style w:type="table" w:customStyle="1" w:styleId="Rutenettabell5mrk2">
    <w:name w:val="Rutenettabell 5 mørk2"/>
    <w:basedOn w:val="Vanligtabell"/>
    <w:next w:val="Rutenettabell5mrk"/>
    <w:uiPriority w:val="50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Rutenettabell5mrkuthevingsfarge12">
    <w:name w:val="Rutenettabell 5 mørk – uthevingsfarge 12"/>
    <w:basedOn w:val="Vanligtabell"/>
    <w:next w:val="Rutenettabell5mrkuthevingsfarge1"/>
    <w:uiPriority w:val="50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1E4F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156082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156082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156082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156082"/>
      </w:tcPr>
    </w:tblStylePr>
    <w:tblStylePr w:type="band1Vert">
      <w:tblPr/>
      <w:tcPr>
        <w:shd w:val="clear" w:color="auto" w:fill="83CAEB"/>
      </w:tcPr>
    </w:tblStylePr>
    <w:tblStylePr w:type="band1Horz">
      <w:tblPr/>
      <w:tcPr>
        <w:shd w:val="clear" w:color="auto" w:fill="83CAEB"/>
      </w:tcPr>
    </w:tblStylePr>
  </w:style>
  <w:style w:type="table" w:customStyle="1" w:styleId="Rutenettabell5mrkuthevingsfarge22">
    <w:name w:val="Rutenettabell 5 mørk – uthevingsfarge 22"/>
    <w:basedOn w:val="Vanligtabell"/>
    <w:next w:val="Rutenettabell5mrkuthevingsfarge2"/>
    <w:uiPriority w:val="50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AE2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97132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97132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97132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97132"/>
      </w:tcPr>
    </w:tblStylePr>
    <w:tblStylePr w:type="band1Vert">
      <w:tblPr/>
      <w:tcPr>
        <w:shd w:val="clear" w:color="auto" w:fill="F6C5AC"/>
      </w:tcPr>
    </w:tblStylePr>
    <w:tblStylePr w:type="band1Horz">
      <w:tblPr/>
      <w:tcPr>
        <w:shd w:val="clear" w:color="auto" w:fill="F6C5AC"/>
      </w:tcPr>
    </w:tblStylePr>
  </w:style>
  <w:style w:type="table" w:customStyle="1" w:styleId="Rutenettabell5mrkuthevingsfarge32">
    <w:name w:val="Rutenettabell 5 mørk – uthevingsfarge 32"/>
    <w:basedOn w:val="Vanligtabell"/>
    <w:next w:val="Rutenettabell5mrkuthevingsfarge3"/>
    <w:uiPriority w:val="50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1F0C7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196B2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196B2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196B2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196B24"/>
      </w:tcPr>
    </w:tblStylePr>
    <w:tblStylePr w:type="band1Vert">
      <w:tblPr/>
      <w:tcPr>
        <w:shd w:val="clear" w:color="auto" w:fill="84E290"/>
      </w:tcPr>
    </w:tblStylePr>
    <w:tblStylePr w:type="band1Horz">
      <w:tblPr/>
      <w:tcPr>
        <w:shd w:val="clear" w:color="auto" w:fill="84E290"/>
      </w:tcPr>
    </w:tblStylePr>
  </w:style>
  <w:style w:type="table" w:customStyle="1" w:styleId="Rutenettabell5mrkuthevingsfarge42">
    <w:name w:val="Rutenettabell 5 mørk – uthevingsfarge 42"/>
    <w:basedOn w:val="Vanligtabell"/>
    <w:next w:val="Rutenettabell5mrkuthevingsfarge4"/>
    <w:uiPriority w:val="50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AEDFB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F9E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F9E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F9E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F9ED5"/>
      </w:tcPr>
    </w:tblStylePr>
    <w:tblStylePr w:type="band1Vert">
      <w:tblPr/>
      <w:tcPr>
        <w:shd w:val="clear" w:color="auto" w:fill="95DCF7"/>
      </w:tcPr>
    </w:tblStylePr>
    <w:tblStylePr w:type="band1Horz">
      <w:tblPr/>
      <w:tcPr>
        <w:shd w:val="clear" w:color="auto" w:fill="95DCF7"/>
      </w:tcPr>
    </w:tblStylePr>
  </w:style>
  <w:style w:type="table" w:customStyle="1" w:styleId="Rutenettabell5mrkuthevingsfarge52">
    <w:name w:val="Rutenettabell 5 mørk – uthevingsfarge 52"/>
    <w:basedOn w:val="Vanligtabell"/>
    <w:next w:val="Rutenettabell5mrkuthevingsfarge5"/>
    <w:uiPriority w:val="50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2CE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02B93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02B93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02B93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02B93"/>
      </w:tcPr>
    </w:tblStylePr>
    <w:tblStylePr w:type="band1Vert">
      <w:tblPr/>
      <w:tcPr>
        <w:shd w:val="clear" w:color="auto" w:fill="E59EDC"/>
      </w:tcPr>
    </w:tblStylePr>
    <w:tblStylePr w:type="band1Horz">
      <w:tblPr/>
      <w:tcPr>
        <w:shd w:val="clear" w:color="auto" w:fill="E59EDC"/>
      </w:tcPr>
    </w:tblStylePr>
  </w:style>
  <w:style w:type="table" w:customStyle="1" w:styleId="Rutenettabell5mrkuthevingsfarge62">
    <w:name w:val="Rutenettabell 5 mørk – uthevingsfarge 62"/>
    <w:basedOn w:val="Vanligtabell"/>
    <w:next w:val="Rutenettabell5mrkuthevingsfarge6"/>
    <w:uiPriority w:val="50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F2D0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EA72E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EA72E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EA72E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EA72E"/>
      </w:tcPr>
    </w:tblStylePr>
    <w:tblStylePr w:type="band1Vert">
      <w:tblPr/>
      <w:tcPr>
        <w:shd w:val="clear" w:color="auto" w:fill="B3E5A1"/>
      </w:tcPr>
    </w:tblStylePr>
    <w:tblStylePr w:type="band1Horz">
      <w:tblPr/>
      <w:tcPr>
        <w:shd w:val="clear" w:color="auto" w:fill="B3E5A1"/>
      </w:tcPr>
    </w:tblStylePr>
  </w:style>
  <w:style w:type="table" w:customStyle="1" w:styleId="Rutenettabell6fargerik2">
    <w:name w:val="Rutenettabell 6 fargerik2"/>
    <w:basedOn w:val="Vanligtabell"/>
    <w:next w:val="Rutenettabell6fargerik"/>
    <w:uiPriority w:val="51"/>
    <w:rsid w:val="00840ECF"/>
    <w:pPr>
      <w:spacing w:after="0" w:line="240" w:lineRule="auto"/>
    </w:pPr>
    <w:rPr>
      <w:color w:val="000000"/>
      <w:kern w:val="2"/>
      <w14:ligatures w14:val="standardContextual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Rutenettabell6fargerikuthevingsfarge12">
    <w:name w:val="Rutenettabell 6 fargerik – uthevingsfarge 12"/>
    <w:basedOn w:val="Vanligtabell"/>
    <w:next w:val="Rutenettabell6fargerikuthevingsfarge1"/>
    <w:uiPriority w:val="51"/>
    <w:rsid w:val="00840ECF"/>
    <w:pPr>
      <w:spacing w:after="0" w:line="240" w:lineRule="auto"/>
    </w:pPr>
    <w:rPr>
      <w:color w:val="0F4761"/>
      <w:kern w:val="2"/>
      <w14:ligatures w14:val="standardContextual"/>
    </w:rPr>
    <w:tblPr>
      <w:tblStyleRowBandSize w:val="1"/>
      <w:tblStyleColBandSize w:val="1"/>
      <w:tblBorders>
        <w:top w:val="single" w:sz="4" w:space="0" w:color="45B0E1"/>
        <w:left w:val="single" w:sz="4" w:space="0" w:color="45B0E1"/>
        <w:bottom w:val="single" w:sz="4" w:space="0" w:color="45B0E1"/>
        <w:right w:val="single" w:sz="4" w:space="0" w:color="45B0E1"/>
        <w:insideH w:val="single" w:sz="4" w:space="0" w:color="45B0E1"/>
        <w:insideV w:val="single" w:sz="4" w:space="0" w:color="45B0E1"/>
      </w:tblBorders>
    </w:tblPr>
    <w:tblStylePr w:type="firstRow">
      <w:rPr>
        <w:b/>
        <w:bCs/>
      </w:rPr>
      <w:tblPr/>
      <w:tcPr>
        <w:tcBorders>
          <w:bottom w:val="single" w:sz="12" w:space="0" w:color="45B0E1"/>
        </w:tcBorders>
      </w:tcPr>
    </w:tblStylePr>
    <w:tblStylePr w:type="lastRow">
      <w:rPr>
        <w:b/>
        <w:bCs/>
      </w:rPr>
      <w:tblPr/>
      <w:tcPr>
        <w:tcBorders>
          <w:top w:val="double" w:sz="4" w:space="0" w:color="45B0E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/>
      </w:tcPr>
    </w:tblStylePr>
    <w:tblStylePr w:type="band1Horz">
      <w:tblPr/>
      <w:tcPr>
        <w:shd w:val="clear" w:color="auto" w:fill="C1E4F5"/>
      </w:tcPr>
    </w:tblStylePr>
  </w:style>
  <w:style w:type="table" w:customStyle="1" w:styleId="Rutenettabell6fargerikuthevingsfarge22">
    <w:name w:val="Rutenettabell 6 fargerik – uthevingsfarge 22"/>
    <w:basedOn w:val="Vanligtabell"/>
    <w:next w:val="Rutenettabell6fargerikuthevingsfarge2"/>
    <w:uiPriority w:val="51"/>
    <w:rsid w:val="00840ECF"/>
    <w:pPr>
      <w:spacing w:after="0" w:line="240" w:lineRule="auto"/>
    </w:pPr>
    <w:rPr>
      <w:color w:val="BF4E14"/>
      <w:kern w:val="2"/>
      <w14:ligatures w14:val="standardContextual"/>
    </w:rPr>
    <w:tblPr>
      <w:tblStyleRowBandSize w:val="1"/>
      <w:tblStyleColBandSize w:val="1"/>
      <w:tblBorders>
        <w:top w:val="single" w:sz="4" w:space="0" w:color="F1A983"/>
        <w:left w:val="single" w:sz="4" w:space="0" w:color="F1A983"/>
        <w:bottom w:val="single" w:sz="4" w:space="0" w:color="F1A983"/>
        <w:right w:val="single" w:sz="4" w:space="0" w:color="F1A983"/>
        <w:insideH w:val="single" w:sz="4" w:space="0" w:color="F1A983"/>
        <w:insideV w:val="single" w:sz="4" w:space="0" w:color="F1A983"/>
      </w:tblBorders>
    </w:tblPr>
    <w:tblStylePr w:type="firstRow">
      <w:rPr>
        <w:b/>
        <w:bCs/>
      </w:rPr>
      <w:tblPr/>
      <w:tcPr>
        <w:tcBorders>
          <w:bottom w:val="single" w:sz="12" w:space="0" w:color="F1A983"/>
        </w:tcBorders>
      </w:tcPr>
    </w:tblStylePr>
    <w:tblStylePr w:type="lastRow">
      <w:rPr>
        <w:b/>
        <w:bCs/>
      </w:rPr>
      <w:tblPr/>
      <w:tcPr>
        <w:tcBorders>
          <w:top w:val="double" w:sz="4" w:space="0" w:color="F1A9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/>
      </w:tcPr>
    </w:tblStylePr>
    <w:tblStylePr w:type="band1Horz">
      <w:tblPr/>
      <w:tcPr>
        <w:shd w:val="clear" w:color="auto" w:fill="FAE2D5"/>
      </w:tcPr>
    </w:tblStylePr>
  </w:style>
  <w:style w:type="table" w:customStyle="1" w:styleId="Rutenettabell6fargerikuthevingsfarge32">
    <w:name w:val="Rutenettabell 6 fargerik – uthevingsfarge 32"/>
    <w:basedOn w:val="Vanligtabell"/>
    <w:next w:val="Rutenettabell6fargerikuthevingsfarge3"/>
    <w:uiPriority w:val="51"/>
    <w:rsid w:val="00840ECF"/>
    <w:pPr>
      <w:spacing w:after="0" w:line="240" w:lineRule="auto"/>
    </w:pPr>
    <w:rPr>
      <w:color w:val="124F1A"/>
      <w:kern w:val="2"/>
      <w14:ligatures w14:val="standardContextual"/>
    </w:rPr>
    <w:tblPr>
      <w:tblStyleRowBandSize w:val="1"/>
      <w:tblStyleColBandSize w:val="1"/>
      <w:tblBorders>
        <w:top w:val="single" w:sz="4" w:space="0" w:color="47D459"/>
        <w:left w:val="single" w:sz="4" w:space="0" w:color="47D459"/>
        <w:bottom w:val="single" w:sz="4" w:space="0" w:color="47D459"/>
        <w:right w:val="single" w:sz="4" w:space="0" w:color="47D459"/>
        <w:insideH w:val="single" w:sz="4" w:space="0" w:color="47D459"/>
        <w:insideV w:val="single" w:sz="4" w:space="0" w:color="47D459"/>
      </w:tblBorders>
    </w:tblPr>
    <w:tblStylePr w:type="firstRow">
      <w:rPr>
        <w:b/>
        <w:bCs/>
      </w:rPr>
      <w:tblPr/>
      <w:tcPr>
        <w:tcBorders>
          <w:bottom w:val="single" w:sz="12" w:space="0" w:color="47D459"/>
        </w:tcBorders>
      </w:tcPr>
    </w:tblStylePr>
    <w:tblStylePr w:type="lastRow">
      <w:rPr>
        <w:b/>
        <w:bCs/>
      </w:rPr>
      <w:tblPr/>
      <w:tcPr>
        <w:tcBorders>
          <w:top w:val="double" w:sz="4" w:space="0" w:color="47D4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/>
      </w:tcPr>
    </w:tblStylePr>
    <w:tblStylePr w:type="band1Horz">
      <w:tblPr/>
      <w:tcPr>
        <w:shd w:val="clear" w:color="auto" w:fill="C1F0C7"/>
      </w:tcPr>
    </w:tblStylePr>
  </w:style>
  <w:style w:type="table" w:customStyle="1" w:styleId="Rutenettabell6fargerikuthevingsfarge42">
    <w:name w:val="Rutenettabell 6 fargerik – uthevingsfarge 42"/>
    <w:basedOn w:val="Vanligtabell"/>
    <w:next w:val="Rutenettabell6fargerikuthevingsfarge4"/>
    <w:uiPriority w:val="51"/>
    <w:rsid w:val="00840ECF"/>
    <w:pPr>
      <w:spacing w:after="0" w:line="240" w:lineRule="auto"/>
    </w:pPr>
    <w:rPr>
      <w:color w:val="0B769F"/>
      <w:kern w:val="2"/>
      <w14:ligatures w14:val="standardContextual"/>
    </w:rPr>
    <w:tblPr>
      <w:tblStyleRowBandSize w:val="1"/>
      <w:tblStyleColBandSize w:val="1"/>
      <w:tblBorders>
        <w:top w:val="single" w:sz="4" w:space="0" w:color="60CAF3"/>
        <w:left w:val="single" w:sz="4" w:space="0" w:color="60CAF3"/>
        <w:bottom w:val="single" w:sz="4" w:space="0" w:color="60CAF3"/>
        <w:right w:val="single" w:sz="4" w:space="0" w:color="60CAF3"/>
        <w:insideH w:val="single" w:sz="4" w:space="0" w:color="60CAF3"/>
        <w:insideV w:val="single" w:sz="4" w:space="0" w:color="60CAF3"/>
      </w:tblBorders>
    </w:tblPr>
    <w:tblStylePr w:type="firstRow">
      <w:rPr>
        <w:b/>
        <w:bCs/>
      </w:rPr>
      <w:tblPr/>
      <w:tcPr>
        <w:tcBorders>
          <w:bottom w:val="single" w:sz="12" w:space="0" w:color="60CAF3"/>
        </w:tcBorders>
      </w:tcPr>
    </w:tblStylePr>
    <w:tblStylePr w:type="lastRow">
      <w:rPr>
        <w:b/>
        <w:bCs/>
      </w:rPr>
      <w:tblPr/>
      <w:tcPr>
        <w:tcBorders>
          <w:top w:val="double" w:sz="4" w:space="0" w:color="60CAF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/>
      </w:tcPr>
    </w:tblStylePr>
    <w:tblStylePr w:type="band1Horz">
      <w:tblPr/>
      <w:tcPr>
        <w:shd w:val="clear" w:color="auto" w:fill="CAEDFB"/>
      </w:tcPr>
    </w:tblStylePr>
  </w:style>
  <w:style w:type="table" w:customStyle="1" w:styleId="Rutenettabell6fargerikuthevingsfarge52">
    <w:name w:val="Rutenettabell 6 fargerik – uthevingsfarge 52"/>
    <w:basedOn w:val="Vanligtabell"/>
    <w:next w:val="Rutenettabell6fargerikuthevingsfarge5"/>
    <w:uiPriority w:val="51"/>
    <w:rsid w:val="00840ECF"/>
    <w:pPr>
      <w:spacing w:after="0" w:line="240" w:lineRule="auto"/>
    </w:pPr>
    <w:rPr>
      <w:color w:val="77206D"/>
      <w:kern w:val="2"/>
      <w14:ligatures w14:val="standardContextual"/>
    </w:rPr>
    <w:tblPr>
      <w:tblStyleRowBandSize w:val="1"/>
      <w:tblStyleColBandSize w:val="1"/>
      <w:tblBorders>
        <w:top w:val="single" w:sz="4" w:space="0" w:color="D86DCB"/>
        <w:left w:val="single" w:sz="4" w:space="0" w:color="D86DCB"/>
        <w:bottom w:val="single" w:sz="4" w:space="0" w:color="D86DCB"/>
        <w:right w:val="single" w:sz="4" w:space="0" w:color="D86DCB"/>
        <w:insideH w:val="single" w:sz="4" w:space="0" w:color="D86DCB"/>
        <w:insideV w:val="single" w:sz="4" w:space="0" w:color="D86DCB"/>
      </w:tblBorders>
    </w:tblPr>
    <w:tblStylePr w:type="firstRow">
      <w:rPr>
        <w:b/>
        <w:bCs/>
      </w:rPr>
      <w:tblPr/>
      <w:tcPr>
        <w:tcBorders>
          <w:bottom w:val="single" w:sz="12" w:space="0" w:color="D86DCB"/>
        </w:tcBorders>
      </w:tcPr>
    </w:tblStylePr>
    <w:tblStylePr w:type="lastRow">
      <w:rPr>
        <w:b/>
        <w:bCs/>
      </w:rPr>
      <w:tblPr/>
      <w:tcPr>
        <w:tcBorders>
          <w:top w:val="double" w:sz="4" w:space="0" w:color="D86DC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/>
      </w:tcPr>
    </w:tblStylePr>
    <w:tblStylePr w:type="band1Horz">
      <w:tblPr/>
      <w:tcPr>
        <w:shd w:val="clear" w:color="auto" w:fill="F2CEED"/>
      </w:tcPr>
    </w:tblStylePr>
  </w:style>
  <w:style w:type="table" w:customStyle="1" w:styleId="Rutenettabell6fargerikuthevingsfarge62">
    <w:name w:val="Rutenettabell 6 fargerik – uthevingsfarge 62"/>
    <w:basedOn w:val="Vanligtabell"/>
    <w:next w:val="Rutenettabell6fargerikuthevingsfarge6"/>
    <w:uiPriority w:val="51"/>
    <w:rsid w:val="00840ECF"/>
    <w:pPr>
      <w:spacing w:after="0" w:line="240" w:lineRule="auto"/>
    </w:pPr>
    <w:rPr>
      <w:color w:val="3A7C22"/>
      <w:kern w:val="2"/>
      <w14:ligatures w14:val="standardContextual"/>
    </w:rPr>
    <w:tblPr>
      <w:tblStyleRowBandSize w:val="1"/>
      <w:tblStyleColBandSize w:val="1"/>
      <w:tblBorders>
        <w:top w:val="single" w:sz="4" w:space="0" w:color="8DD873"/>
        <w:left w:val="single" w:sz="4" w:space="0" w:color="8DD873"/>
        <w:bottom w:val="single" w:sz="4" w:space="0" w:color="8DD873"/>
        <w:right w:val="single" w:sz="4" w:space="0" w:color="8DD873"/>
        <w:insideH w:val="single" w:sz="4" w:space="0" w:color="8DD873"/>
        <w:insideV w:val="single" w:sz="4" w:space="0" w:color="8DD873"/>
      </w:tblBorders>
    </w:tblPr>
    <w:tblStylePr w:type="firstRow">
      <w:rPr>
        <w:b/>
        <w:bCs/>
      </w:rPr>
      <w:tblPr/>
      <w:tcPr>
        <w:tcBorders>
          <w:bottom w:val="single" w:sz="12" w:space="0" w:color="8DD873"/>
        </w:tcBorders>
      </w:tcPr>
    </w:tblStylePr>
    <w:tblStylePr w:type="lastRow">
      <w:rPr>
        <w:b/>
        <w:bCs/>
      </w:rPr>
      <w:tblPr/>
      <w:tcPr>
        <w:tcBorders>
          <w:top w:val="double" w:sz="4" w:space="0" w:color="8DD87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/>
      </w:tcPr>
    </w:tblStylePr>
    <w:tblStylePr w:type="band1Horz">
      <w:tblPr/>
      <w:tcPr>
        <w:shd w:val="clear" w:color="auto" w:fill="D9F2D0"/>
      </w:tcPr>
    </w:tblStylePr>
  </w:style>
  <w:style w:type="table" w:customStyle="1" w:styleId="Rutenettabell7fargerik2">
    <w:name w:val="Rutenettabell 7 fargerik2"/>
    <w:basedOn w:val="Vanligtabell"/>
    <w:next w:val="Rutenettabell7fargerik"/>
    <w:uiPriority w:val="52"/>
    <w:rsid w:val="00840ECF"/>
    <w:pPr>
      <w:spacing w:after="0" w:line="240" w:lineRule="auto"/>
    </w:pPr>
    <w:rPr>
      <w:color w:val="000000"/>
      <w:kern w:val="2"/>
      <w14:ligatures w14:val="standardContextual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Rutenettabell7fargerikuthevingsfarge12">
    <w:name w:val="Rutenettabell 7 fargerik – uthevingsfarge 12"/>
    <w:basedOn w:val="Vanligtabell"/>
    <w:next w:val="Rutenettabell7fargerikuthevingsfarge1"/>
    <w:uiPriority w:val="52"/>
    <w:rsid w:val="00840ECF"/>
    <w:pPr>
      <w:spacing w:after="0" w:line="240" w:lineRule="auto"/>
    </w:pPr>
    <w:rPr>
      <w:color w:val="0F4761"/>
      <w:kern w:val="2"/>
      <w14:ligatures w14:val="standardContextual"/>
    </w:rPr>
    <w:tblPr>
      <w:tblStyleRowBandSize w:val="1"/>
      <w:tblStyleColBandSize w:val="1"/>
      <w:tblBorders>
        <w:top w:val="single" w:sz="4" w:space="0" w:color="45B0E1"/>
        <w:left w:val="single" w:sz="4" w:space="0" w:color="45B0E1"/>
        <w:bottom w:val="single" w:sz="4" w:space="0" w:color="45B0E1"/>
        <w:right w:val="single" w:sz="4" w:space="0" w:color="45B0E1"/>
        <w:insideH w:val="single" w:sz="4" w:space="0" w:color="45B0E1"/>
        <w:insideV w:val="single" w:sz="4" w:space="0" w:color="45B0E1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1E4F5"/>
      </w:tcPr>
    </w:tblStylePr>
    <w:tblStylePr w:type="band1Horz">
      <w:tblPr/>
      <w:tcPr>
        <w:shd w:val="clear" w:color="auto" w:fill="C1E4F5"/>
      </w:tcPr>
    </w:tblStylePr>
    <w:tblStylePr w:type="neCell">
      <w:tblPr/>
      <w:tcPr>
        <w:tcBorders>
          <w:bottom w:val="single" w:sz="4" w:space="0" w:color="45B0E1"/>
        </w:tcBorders>
      </w:tcPr>
    </w:tblStylePr>
    <w:tblStylePr w:type="nwCell">
      <w:tblPr/>
      <w:tcPr>
        <w:tcBorders>
          <w:bottom w:val="single" w:sz="4" w:space="0" w:color="45B0E1"/>
        </w:tcBorders>
      </w:tcPr>
    </w:tblStylePr>
    <w:tblStylePr w:type="seCell">
      <w:tblPr/>
      <w:tcPr>
        <w:tcBorders>
          <w:top w:val="single" w:sz="4" w:space="0" w:color="45B0E1"/>
        </w:tcBorders>
      </w:tcPr>
    </w:tblStylePr>
    <w:tblStylePr w:type="swCell">
      <w:tblPr/>
      <w:tcPr>
        <w:tcBorders>
          <w:top w:val="single" w:sz="4" w:space="0" w:color="45B0E1"/>
        </w:tcBorders>
      </w:tcPr>
    </w:tblStylePr>
  </w:style>
  <w:style w:type="table" w:customStyle="1" w:styleId="Rutenettabell7fargerikuthevingsfarge22">
    <w:name w:val="Rutenettabell 7 fargerik – uthevingsfarge 22"/>
    <w:basedOn w:val="Vanligtabell"/>
    <w:next w:val="Rutenettabell7fargerikuthevingsfarge2"/>
    <w:uiPriority w:val="52"/>
    <w:rsid w:val="00840ECF"/>
    <w:pPr>
      <w:spacing w:after="0" w:line="240" w:lineRule="auto"/>
    </w:pPr>
    <w:rPr>
      <w:color w:val="BF4E14"/>
      <w:kern w:val="2"/>
      <w14:ligatures w14:val="standardContextual"/>
    </w:rPr>
    <w:tblPr>
      <w:tblStyleRowBandSize w:val="1"/>
      <w:tblStyleColBandSize w:val="1"/>
      <w:tblBorders>
        <w:top w:val="single" w:sz="4" w:space="0" w:color="F1A983"/>
        <w:left w:val="single" w:sz="4" w:space="0" w:color="F1A983"/>
        <w:bottom w:val="single" w:sz="4" w:space="0" w:color="F1A983"/>
        <w:right w:val="single" w:sz="4" w:space="0" w:color="F1A983"/>
        <w:insideH w:val="single" w:sz="4" w:space="0" w:color="F1A983"/>
        <w:insideV w:val="single" w:sz="4" w:space="0" w:color="F1A9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AE2D5"/>
      </w:tcPr>
    </w:tblStylePr>
    <w:tblStylePr w:type="band1Horz">
      <w:tblPr/>
      <w:tcPr>
        <w:shd w:val="clear" w:color="auto" w:fill="FAE2D5"/>
      </w:tcPr>
    </w:tblStylePr>
    <w:tblStylePr w:type="neCell">
      <w:tblPr/>
      <w:tcPr>
        <w:tcBorders>
          <w:bottom w:val="single" w:sz="4" w:space="0" w:color="F1A983"/>
        </w:tcBorders>
      </w:tcPr>
    </w:tblStylePr>
    <w:tblStylePr w:type="nwCell">
      <w:tblPr/>
      <w:tcPr>
        <w:tcBorders>
          <w:bottom w:val="single" w:sz="4" w:space="0" w:color="F1A983"/>
        </w:tcBorders>
      </w:tcPr>
    </w:tblStylePr>
    <w:tblStylePr w:type="seCell">
      <w:tblPr/>
      <w:tcPr>
        <w:tcBorders>
          <w:top w:val="single" w:sz="4" w:space="0" w:color="F1A983"/>
        </w:tcBorders>
      </w:tcPr>
    </w:tblStylePr>
    <w:tblStylePr w:type="swCell">
      <w:tblPr/>
      <w:tcPr>
        <w:tcBorders>
          <w:top w:val="single" w:sz="4" w:space="0" w:color="F1A983"/>
        </w:tcBorders>
      </w:tcPr>
    </w:tblStylePr>
  </w:style>
  <w:style w:type="table" w:customStyle="1" w:styleId="Rutenettabell7fargerikuthevingsfarge32">
    <w:name w:val="Rutenettabell 7 fargerik – uthevingsfarge 32"/>
    <w:basedOn w:val="Vanligtabell"/>
    <w:next w:val="Rutenettabell7fargerikuthevingsfarge3"/>
    <w:uiPriority w:val="52"/>
    <w:rsid w:val="00840ECF"/>
    <w:pPr>
      <w:spacing w:after="0" w:line="240" w:lineRule="auto"/>
    </w:pPr>
    <w:rPr>
      <w:color w:val="124F1A"/>
      <w:kern w:val="2"/>
      <w14:ligatures w14:val="standardContextual"/>
    </w:rPr>
    <w:tblPr>
      <w:tblStyleRowBandSize w:val="1"/>
      <w:tblStyleColBandSize w:val="1"/>
      <w:tblBorders>
        <w:top w:val="single" w:sz="4" w:space="0" w:color="47D459"/>
        <w:left w:val="single" w:sz="4" w:space="0" w:color="47D459"/>
        <w:bottom w:val="single" w:sz="4" w:space="0" w:color="47D459"/>
        <w:right w:val="single" w:sz="4" w:space="0" w:color="47D459"/>
        <w:insideH w:val="single" w:sz="4" w:space="0" w:color="47D459"/>
        <w:insideV w:val="single" w:sz="4" w:space="0" w:color="47D45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1F0C7"/>
      </w:tcPr>
    </w:tblStylePr>
    <w:tblStylePr w:type="band1Horz">
      <w:tblPr/>
      <w:tcPr>
        <w:shd w:val="clear" w:color="auto" w:fill="C1F0C7"/>
      </w:tcPr>
    </w:tblStylePr>
    <w:tblStylePr w:type="neCell">
      <w:tblPr/>
      <w:tcPr>
        <w:tcBorders>
          <w:bottom w:val="single" w:sz="4" w:space="0" w:color="47D459"/>
        </w:tcBorders>
      </w:tcPr>
    </w:tblStylePr>
    <w:tblStylePr w:type="nwCell">
      <w:tblPr/>
      <w:tcPr>
        <w:tcBorders>
          <w:bottom w:val="single" w:sz="4" w:space="0" w:color="47D459"/>
        </w:tcBorders>
      </w:tcPr>
    </w:tblStylePr>
    <w:tblStylePr w:type="seCell">
      <w:tblPr/>
      <w:tcPr>
        <w:tcBorders>
          <w:top w:val="single" w:sz="4" w:space="0" w:color="47D459"/>
        </w:tcBorders>
      </w:tcPr>
    </w:tblStylePr>
    <w:tblStylePr w:type="swCell">
      <w:tblPr/>
      <w:tcPr>
        <w:tcBorders>
          <w:top w:val="single" w:sz="4" w:space="0" w:color="47D459"/>
        </w:tcBorders>
      </w:tcPr>
    </w:tblStylePr>
  </w:style>
  <w:style w:type="table" w:customStyle="1" w:styleId="Rutenettabell7fargerikuthevingsfarge42">
    <w:name w:val="Rutenettabell 7 fargerik – uthevingsfarge 42"/>
    <w:basedOn w:val="Vanligtabell"/>
    <w:next w:val="Rutenettabell7fargerikuthevingsfarge4"/>
    <w:uiPriority w:val="52"/>
    <w:rsid w:val="00840ECF"/>
    <w:pPr>
      <w:spacing w:after="0" w:line="240" w:lineRule="auto"/>
    </w:pPr>
    <w:rPr>
      <w:color w:val="0B769F"/>
      <w:kern w:val="2"/>
      <w14:ligatures w14:val="standardContextual"/>
    </w:rPr>
    <w:tblPr>
      <w:tblStyleRowBandSize w:val="1"/>
      <w:tblStyleColBandSize w:val="1"/>
      <w:tblBorders>
        <w:top w:val="single" w:sz="4" w:space="0" w:color="60CAF3"/>
        <w:left w:val="single" w:sz="4" w:space="0" w:color="60CAF3"/>
        <w:bottom w:val="single" w:sz="4" w:space="0" w:color="60CAF3"/>
        <w:right w:val="single" w:sz="4" w:space="0" w:color="60CAF3"/>
        <w:insideH w:val="single" w:sz="4" w:space="0" w:color="60CAF3"/>
        <w:insideV w:val="single" w:sz="4" w:space="0" w:color="60CAF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AEDFB"/>
      </w:tcPr>
    </w:tblStylePr>
    <w:tblStylePr w:type="band1Horz">
      <w:tblPr/>
      <w:tcPr>
        <w:shd w:val="clear" w:color="auto" w:fill="CAEDFB"/>
      </w:tcPr>
    </w:tblStylePr>
    <w:tblStylePr w:type="neCell">
      <w:tblPr/>
      <w:tcPr>
        <w:tcBorders>
          <w:bottom w:val="single" w:sz="4" w:space="0" w:color="60CAF3"/>
        </w:tcBorders>
      </w:tcPr>
    </w:tblStylePr>
    <w:tblStylePr w:type="nwCell">
      <w:tblPr/>
      <w:tcPr>
        <w:tcBorders>
          <w:bottom w:val="single" w:sz="4" w:space="0" w:color="60CAF3"/>
        </w:tcBorders>
      </w:tcPr>
    </w:tblStylePr>
    <w:tblStylePr w:type="seCell">
      <w:tblPr/>
      <w:tcPr>
        <w:tcBorders>
          <w:top w:val="single" w:sz="4" w:space="0" w:color="60CAF3"/>
        </w:tcBorders>
      </w:tcPr>
    </w:tblStylePr>
    <w:tblStylePr w:type="swCell">
      <w:tblPr/>
      <w:tcPr>
        <w:tcBorders>
          <w:top w:val="single" w:sz="4" w:space="0" w:color="60CAF3"/>
        </w:tcBorders>
      </w:tcPr>
    </w:tblStylePr>
  </w:style>
  <w:style w:type="table" w:customStyle="1" w:styleId="Rutenettabell7fargerikuthevingsfarge52">
    <w:name w:val="Rutenettabell 7 fargerik – uthevingsfarge 52"/>
    <w:basedOn w:val="Vanligtabell"/>
    <w:next w:val="Rutenettabell7fargerikuthevingsfarge5"/>
    <w:uiPriority w:val="52"/>
    <w:rsid w:val="00840ECF"/>
    <w:pPr>
      <w:spacing w:after="0" w:line="240" w:lineRule="auto"/>
    </w:pPr>
    <w:rPr>
      <w:color w:val="77206D"/>
      <w:kern w:val="2"/>
      <w14:ligatures w14:val="standardContextual"/>
    </w:rPr>
    <w:tblPr>
      <w:tblStyleRowBandSize w:val="1"/>
      <w:tblStyleColBandSize w:val="1"/>
      <w:tblBorders>
        <w:top w:val="single" w:sz="4" w:space="0" w:color="D86DCB"/>
        <w:left w:val="single" w:sz="4" w:space="0" w:color="D86DCB"/>
        <w:bottom w:val="single" w:sz="4" w:space="0" w:color="D86DCB"/>
        <w:right w:val="single" w:sz="4" w:space="0" w:color="D86DCB"/>
        <w:insideH w:val="single" w:sz="4" w:space="0" w:color="D86DCB"/>
        <w:insideV w:val="single" w:sz="4" w:space="0" w:color="D86DC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2CEED"/>
      </w:tcPr>
    </w:tblStylePr>
    <w:tblStylePr w:type="band1Horz">
      <w:tblPr/>
      <w:tcPr>
        <w:shd w:val="clear" w:color="auto" w:fill="F2CEED"/>
      </w:tcPr>
    </w:tblStylePr>
    <w:tblStylePr w:type="neCell">
      <w:tblPr/>
      <w:tcPr>
        <w:tcBorders>
          <w:bottom w:val="single" w:sz="4" w:space="0" w:color="D86DCB"/>
        </w:tcBorders>
      </w:tcPr>
    </w:tblStylePr>
    <w:tblStylePr w:type="nwCell">
      <w:tblPr/>
      <w:tcPr>
        <w:tcBorders>
          <w:bottom w:val="single" w:sz="4" w:space="0" w:color="D86DCB"/>
        </w:tcBorders>
      </w:tcPr>
    </w:tblStylePr>
    <w:tblStylePr w:type="seCell">
      <w:tblPr/>
      <w:tcPr>
        <w:tcBorders>
          <w:top w:val="single" w:sz="4" w:space="0" w:color="D86DCB"/>
        </w:tcBorders>
      </w:tcPr>
    </w:tblStylePr>
    <w:tblStylePr w:type="swCell">
      <w:tblPr/>
      <w:tcPr>
        <w:tcBorders>
          <w:top w:val="single" w:sz="4" w:space="0" w:color="D86DCB"/>
        </w:tcBorders>
      </w:tcPr>
    </w:tblStylePr>
  </w:style>
  <w:style w:type="table" w:customStyle="1" w:styleId="Rutenettabell7fargerikuthevingsfarge62">
    <w:name w:val="Rutenettabell 7 fargerik – uthevingsfarge 62"/>
    <w:basedOn w:val="Vanligtabell"/>
    <w:next w:val="Rutenettabell7fargerikuthevingsfarge6"/>
    <w:uiPriority w:val="52"/>
    <w:rsid w:val="00840ECF"/>
    <w:pPr>
      <w:spacing w:after="0" w:line="240" w:lineRule="auto"/>
    </w:pPr>
    <w:rPr>
      <w:color w:val="3A7C22"/>
      <w:kern w:val="2"/>
      <w14:ligatures w14:val="standardContextual"/>
    </w:rPr>
    <w:tblPr>
      <w:tblStyleRowBandSize w:val="1"/>
      <w:tblStyleColBandSize w:val="1"/>
      <w:tblBorders>
        <w:top w:val="single" w:sz="4" w:space="0" w:color="8DD873"/>
        <w:left w:val="single" w:sz="4" w:space="0" w:color="8DD873"/>
        <w:bottom w:val="single" w:sz="4" w:space="0" w:color="8DD873"/>
        <w:right w:val="single" w:sz="4" w:space="0" w:color="8DD873"/>
        <w:insideH w:val="single" w:sz="4" w:space="0" w:color="8DD873"/>
        <w:insideV w:val="single" w:sz="4" w:space="0" w:color="8DD87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F2D0"/>
      </w:tcPr>
    </w:tblStylePr>
    <w:tblStylePr w:type="band1Horz">
      <w:tblPr/>
      <w:tcPr>
        <w:shd w:val="clear" w:color="auto" w:fill="D9F2D0"/>
      </w:tcPr>
    </w:tblStylePr>
    <w:tblStylePr w:type="neCell">
      <w:tblPr/>
      <w:tcPr>
        <w:tcBorders>
          <w:bottom w:val="single" w:sz="4" w:space="0" w:color="8DD873"/>
        </w:tcBorders>
      </w:tcPr>
    </w:tblStylePr>
    <w:tblStylePr w:type="nwCell">
      <w:tblPr/>
      <w:tcPr>
        <w:tcBorders>
          <w:bottom w:val="single" w:sz="4" w:space="0" w:color="8DD873"/>
        </w:tcBorders>
      </w:tcPr>
    </w:tblStylePr>
    <w:tblStylePr w:type="seCell">
      <w:tblPr/>
      <w:tcPr>
        <w:tcBorders>
          <w:top w:val="single" w:sz="4" w:space="0" w:color="8DD873"/>
        </w:tcBorders>
      </w:tcPr>
    </w:tblStylePr>
    <w:tblStylePr w:type="swCell">
      <w:tblPr/>
      <w:tcPr>
        <w:tcBorders>
          <w:top w:val="single" w:sz="4" w:space="0" w:color="8DD873"/>
        </w:tcBorders>
      </w:tcPr>
    </w:tblStylePr>
  </w:style>
  <w:style w:type="table" w:customStyle="1" w:styleId="Rutenettabelllys2">
    <w:name w:val="Rutenettabell lys2"/>
    <w:basedOn w:val="Vanligtabell"/>
    <w:next w:val="Rutenettabelllys"/>
    <w:uiPriority w:val="40"/>
    <w:rsid w:val="00840ECF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Rutenettabell1lys2">
    <w:name w:val="Rutenettabell 1 lys2"/>
    <w:basedOn w:val="Vanligtabell"/>
    <w:next w:val="Rutenettabell1lys"/>
    <w:uiPriority w:val="46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-3D-effekt12">
    <w:name w:val="Tabell - 3D-effekt 12"/>
    <w:basedOn w:val="Vanligtabell"/>
    <w:next w:val="Tabell-3D-effekt1"/>
    <w:uiPriority w:val="99"/>
    <w:semiHidden/>
    <w:unhideWhenUsed/>
    <w:rsid w:val="00840ECF"/>
    <w:pPr>
      <w:spacing w:after="160" w:line="259" w:lineRule="auto"/>
    </w:pPr>
    <w:rPr>
      <w:kern w:val="2"/>
      <w14:ligatures w14:val="standardContextual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ell-3D-effekt22">
    <w:name w:val="Tabell - 3D-effekt 22"/>
    <w:basedOn w:val="Vanligtabell"/>
    <w:next w:val="Tabell-3D-effekt2"/>
    <w:uiPriority w:val="99"/>
    <w:semiHidden/>
    <w:unhideWhenUsed/>
    <w:rsid w:val="00840ECF"/>
    <w:pPr>
      <w:spacing w:after="160" w:line="259" w:lineRule="auto"/>
    </w:pPr>
    <w:rPr>
      <w:kern w:val="2"/>
      <w14:ligatures w14:val="standardContextual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3D-effekt32">
    <w:name w:val="Tabell - 3D-effekt 32"/>
    <w:basedOn w:val="Vanligtabell"/>
    <w:next w:val="Tabell-3D-effekt3"/>
    <w:uiPriority w:val="99"/>
    <w:semiHidden/>
    <w:unhideWhenUsed/>
    <w:rsid w:val="00840ECF"/>
    <w:pPr>
      <w:spacing w:after="160" w:line="259" w:lineRule="auto"/>
    </w:pPr>
    <w:rPr>
      <w:kern w:val="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elegant2">
    <w:name w:val="Tabell - elegant2"/>
    <w:basedOn w:val="Vanligtabell"/>
    <w:next w:val="Tabell-elegant"/>
    <w:uiPriority w:val="99"/>
    <w:semiHidden/>
    <w:unhideWhenUsed/>
    <w:rsid w:val="00840ECF"/>
    <w:pPr>
      <w:spacing w:after="160" w:line="259" w:lineRule="auto"/>
    </w:pPr>
    <w:rPr>
      <w:kern w:val="2"/>
      <w14:ligatures w14:val="standardContextua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fargerik12">
    <w:name w:val="Tabell - fargerik 12"/>
    <w:basedOn w:val="Vanligtabell"/>
    <w:next w:val="Tabell-fargerik1"/>
    <w:uiPriority w:val="99"/>
    <w:semiHidden/>
    <w:unhideWhenUsed/>
    <w:rsid w:val="00840ECF"/>
    <w:pPr>
      <w:spacing w:after="160" w:line="259" w:lineRule="auto"/>
    </w:pPr>
    <w:rPr>
      <w:color w:val="FFFFFF"/>
      <w:kern w:val="2"/>
      <w14:ligatures w14:val="standardContextual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fargerik22">
    <w:name w:val="Tabell - fargerik 22"/>
    <w:basedOn w:val="Vanligtabell"/>
    <w:next w:val="Tabell-fargerik2"/>
    <w:uiPriority w:val="99"/>
    <w:semiHidden/>
    <w:unhideWhenUsed/>
    <w:rsid w:val="00840ECF"/>
    <w:pPr>
      <w:spacing w:after="160" w:line="259" w:lineRule="auto"/>
    </w:pPr>
    <w:rPr>
      <w:kern w:val="2"/>
      <w14:ligatures w14:val="standardContextua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fargerik32">
    <w:name w:val="Tabell - fargerik 32"/>
    <w:basedOn w:val="Vanligtabell"/>
    <w:next w:val="Tabell-fargerik3"/>
    <w:uiPriority w:val="99"/>
    <w:semiHidden/>
    <w:unhideWhenUsed/>
    <w:rsid w:val="00840ECF"/>
    <w:pPr>
      <w:spacing w:after="160" w:line="259" w:lineRule="auto"/>
    </w:pPr>
    <w:rPr>
      <w:kern w:val="2"/>
      <w14:ligatures w14:val="standardContextua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ell-klassisk12">
    <w:name w:val="Tabell - klassisk 12"/>
    <w:basedOn w:val="Vanligtabell"/>
    <w:next w:val="Tabell-klassisk1"/>
    <w:uiPriority w:val="99"/>
    <w:semiHidden/>
    <w:unhideWhenUsed/>
    <w:rsid w:val="00840ECF"/>
    <w:pPr>
      <w:spacing w:after="160" w:line="259" w:lineRule="auto"/>
    </w:pPr>
    <w:rPr>
      <w:kern w:val="2"/>
      <w14:ligatures w14:val="standardContextua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klassisk22">
    <w:name w:val="Tabell - klassisk 22"/>
    <w:basedOn w:val="Vanligtabell"/>
    <w:next w:val="Tabell-klassisk2"/>
    <w:uiPriority w:val="99"/>
    <w:semiHidden/>
    <w:unhideWhenUsed/>
    <w:rsid w:val="00840ECF"/>
    <w:pPr>
      <w:spacing w:after="160" w:line="259" w:lineRule="auto"/>
    </w:pPr>
    <w:rPr>
      <w:kern w:val="2"/>
      <w14:ligatures w14:val="standardContextua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klassisk32">
    <w:name w:val="Tabell - klassisk 32"/>
    <w:basedOn w:val="Vanligtabell"/>
    <w:next w:val="Tabell-klassisk3"/>
    <w:uiPriority w:val="99"/>
    <w:semiHidden/>
    <w:unhideWhenUsed/>
    <w:rsid w:val="00840ECF"/>
    <w:pPr>
      <w:spacing w:after="160" w:line="259" w:lineRule="auto"/>
    </w:pPr>
    <w:rPr>
      <w:color w:val="000080"/>
      <w:kern w:val="2"/>
      <w14:ligatures w14:val="standardContextu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klassisk42">
    <w:name w:val="Tabell - klassisk 42"/>
    <w:basedOn w:val="Vanligtabell"/>
    <w:next w:val="Tabell-klassisk4"/>
    <w:uiPriority w:val="99"/>
    <w:semiHidden/>
    <w:unhideWhenUsed/>
    <w:rsid w:val="00840ECF"/>
    <w:pPr>
      <w:spacing w:after="160" w:line="259" w:lineRule="auto"/>
    </w:pPr>
    <w:rPr>
      <w:kern w:val="2"/>
      <w14:ligatures w14:val="standardContextua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moderne2">
    <w:name w:val="Tabell - moderne2"/>
    <w:basedOn w:val="Vanligtabell"/>
    <w:next w:val="Tabell-moderne"/>
    <w:uiPriority w:val="99"/>
    <w:semiHidden/>
    <w:unhideWhenUsed/>
    <w:rsid w:val="00840ECF"/>
    <w:pPr>
      <w:spacing w:after="160" w:line="259" w:lineRule="auto"/>
    </w:pPr>
    <w:rPr>
      <w:kern w:val="2"/>
      <w14:ligatures w14:val="standardContextua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ell-profesjonell2">
    <w:name w:val="Tabell - profesjonell2"/>
    <w:basedOn w:val="Vanligtabell"/>
    <w:next w:val="Tabell-profesjonell"/>
    <w:uiPriority w:val="99"/>
    <w:semiHidden/>
    <w:unhideWhenUsed/>
    <w:rsid w:val="00840ECF"/>
    <w:pPr>
      <w:spacing w:after="160" w:line="259" w:lineRule="auto"/>
    </w:pPr>
    <w:rPr>
      <w:kern w:val="2"/>
      <w14:ligatures w14:val="standardContextu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ell-svak12">
    <w:name w:val="Tabell - svak 12"/>
    <w:basedOn w:val="Vanligtabell"/>
    <w:next w:val="Tabell-svak1"/>
    <w:uiPriority w:val="99"/>
    <w:semiHidden/>
    <w:unhideWhenUsed/>
    <w:rsid w:val="00840ECF"/>
    <w:pPr>
      <w:spacing w:after="160" w:line="259" w:lineRule="auto"/>
    </w:pPr>
    <w:rPr>
      <w:kern w:val="2"/>
      <w14:ligatures w14:val="standardContextua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svak22">
    <w:name w:val="Tabell - svak 22"/>
    <w:basedOn w:val="Vanligtabell"/>
    <w:next w:val="Tabell-svak2"/>
    <w:uiPriority w:val="99"/>
    <w:semiHidden/>
    <w:unhideWhenUsed/>
    <w:rsid w:val="00840ECF"/>
    <w:pPr>
      <w:spacing w:after="160" w:line="259" w:lineRule="auto"/>
    </w:pPr>
    <w:rPr>
      <w:kern w:val="2"/>
      <w14:ligatures w14:val="standardContextua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Web12">
    <w:name w:val="Tabell - Web 12"/>
    <w:basedOn w:val="Vanligtabell"/>
    <w:next w:val="Tabell-Web1"/>
    <w:uiPriority w:val="99"/>
    <w:semiHidden/>
    <w:unhideWhenUsed/>
    <w:rsid w:val="00840ECF"/>
    <w:pPr>
      <w:spacing w:after="160" w:line="259" w:lineRule="auto"/>
    </w:pPr>
    <w:rPr>
      <w:kern w:val="2"/>
      <w14:ligatures w14:val="standardContextu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Web22">
    <w:name w:val="Tabell - Web 22"/>
    <w:basedOn w:val="Vanligtabell"/>
    <w:next w:val="Tabell-Web2"/>
    <w:uiPriority w:val="99"/>
    <w:semiHidden/>
    <w:unhideWhenUsed/>
    <w:rsid w:val="00840ECF"/>
    <w:pPr>
      <w:spacing w:after="160" w:line="259" w:lineRule="auto"/>
    </w:pPr>
    <w:rPr>
      <w:kern w:val="2"/>
      <w14:ligatures w14:val="standardContextu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Web32">
    <w:name w:val="Tabell - Web 32"/>
    <w:basedOn w:val="Vanligtabell"/>
    <w:next w:val="Tabell-Web3"/>
    <w:uiPriority w:val="99"/>
    <w:semiHidden/>
    <w:unhideWhenUsed/>
    <w:rsid w:val="00840ECF"/>
    <w:pPr>
      <w:spacing w:after="160" w:line="259" w:lineRule="auto"/>
    </w:pPr>
    <w:rPr>
      <w:kern w:val="2"/>
      <w14:ligatures w14:val="standardContextu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iste12">
    <w:name w:val="Tabelliste 12"/>
    <w:basedOn w:val="Vanligtabell"/>
    <w:next w:val="Tabelliste1"/>
    <w:uiPriority w:val="99"/>
    <w:semiHidden/>
    <w:unhideWhenUsed/>
    <w:rsid w:val="00840ECF"/>
    <w:pPr>
      <w:spacing w:after="160" w:line="259" w:lineRule="auto"/>
    </w:pPr>
    <w:rPr>
      <w:kern w:val="2"/>
      <w14:ligatures w14:val="standardContextua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iste22">
    <w:name w:val="Tabelliste 22"/>
    <w:basedOn w:val="Vanligtabell"/>
    <w:next w:val="Tabelliste2"/>
    <w:uiPriority w:val="99"/>
    <w:semiHidden/>
    <w:unhideWhenUsed/>
    <w:rsid w:val="00840ECF"/>
    <w:pPr>
      <w:spacing w:after="160" w:line="259" w:lineRule="auto"/>
    </w:pPr>
    <w:rPr>
      <w:kern w:val="2"/>
      <w14:ligatures w14:val="standardContextual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iste32">
    <w:name w:val="Tabelliste 32"/>
    <w:basedOn w:val="Vanligtabell"/>
    <w:next w:val="Tabelliste3"/>
    <w:uiPriority w:val="99"/>
    <w:semiHidden/>
    <w:unhideWhenUsed/>
    <w:rsid w:val="00840ECF"/>
    <w:pPr>
      <w:spacing w:after="160" w:line="259" w:lineRule="auto"/>
    </w:pPr>
    <w:rPr>
      <w:kern w:val="2"/>
      <w14:ligatures w14:val="standardContextua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iste42">
    <w:name w:val="Tabelliste 42"/>
    <w:basedOn w:val="Vanligtabell"/>
    <w:next w:val="Tabelliste4"/>
    <w:uiPriority w:val="99"/>
    <w:semiHidden/>
    <w:unhideWhenUsed/>
    <w:rsid w:val="00840ECF"/>
    <w:pPr>
      <w:spacing w:after="160" w:line="259" w:lineRule="auto"/>
    </w:pPr>
    <w:rPr>
      <w:kern w:val="2"/>
      <w14:ligatures w14:val="standardContextu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Tabelliste52">
    <w:name w:val="Tabelliste 52"/>
    <w:basedOn w:val="Vanligtabell"/>
    <w:next w:val="Tabelliste5"/>
    <w:uiPriority w:val="99"/>
    <w:semiHidden/>
    <w:unhideWhenUsed/>
    <w:rsid w:val="00840ECF"/>
    <w:pPr>
      <w:spacing w:after="160" w:line="259" w:lineRule="auto"/>
    </w:pPr>
    <w:rPr>
      <w:kern w:val="2"/>
      <w14:ligatures w14:val="standardContextu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iste62">
    <w:name w:val="Tabelliste 62"/>
    <w:basedOn w:val="Vanligtabell"/>
    <w:next w:val="Tabelliste6"/>
    <w:uiPriority w:val="99"/>
    <w:semiHidden/>
    <w:unhideWhenUsed/>
    <w:rsid w:val="00840ECF"/>
    <w:pPr>
      <w:spacing w:after="160" w:line="259" w:lineRule="auto"/>
    </w:pPr>
    <w:rPr>
      <w:kern w:val="2"/>
      <w14:ligatures w14:val="standardContextua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Tabelliste72">
    <w:name w:val="Tabelliste 72"/>
    <w:basedOn w:val="Vanligtabell"/>
    <w:next w:val="Tabelliste7"/>
    <w:uiPriority w:val="99"/>
    <w:semiHidden/>
    <w:unhideWhenUsed/>
    <w:rsid w:val="00840ECF"/>
    <w:pPr>
      <w:spacing w:after="160" w:line="259" w:lineRule="auto"/>
    </w:pPr>
    <w:rPr>
      <w:kern w:val="2"/>
      <w14:ligatures w14:val="standardContextua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Tabelliste82">
    <w:name w:val="Tabelliste 82"/>
    <w:basedOn w:val="Vanligtabell"/>
    <w:next w:val="Tabelliste8"/>
    <w:uiPriority w:val="99"/>
    <w:semiHidden/>
    <w:unhideWhenUsed/>
    <w:rsid w:val="00840ECF"/>
    <w:pPr>
      <w:spacing w:after="160" w:line="259" w:lineRule="auto"/>
    </w:pPr>
    <w:rPr>
      <w:kern w:val="2"/>
      <w14:ligatures w14:val="standardContextua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Tabellkolonne12">
    <w:name w:val="Tabellkolonne 12"/>
    <w:basedOn w:val="Vanligtabell"/>
    <w:next w:val="Tabellkolonne1"/>
    <w:uiPriority w:val="99"/>
    <w:semiHidden/>
    <w:unhideWhenUsed/>
    <w:rsid w:val="00840ECF"/>
    <w:pPr>
      <w:spacing w:after="160" w:line="259" w:lineRule="auto"/>
    </w:pPr>
    <w:rPr>
      <w:b/>
      <w:bCs/>
      <w:kern w:val="2"/>
      <w14:ligatures w14:val="standardContextual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kolonne22">
    <w:name w:val="Tabellkolonne 22"/>
    <w:basedOn w:val="Vanligtabell"/>
    <w:next w:val="Tabellkolonne2"/>
    <w:uiPriority w:val="99"/>
    <w:semiHidden/>
    <w:unhideWhenUsed/>
    <w:rsid w:val="00840ECF"/>
    <w:pPr>
      <w:spacing w:after="160" w:line="259" w:lineRule="auto"/>
    </w:pPr>
    <w:rPr>
      <w:b/>
      <w:bCs/>
      <w:kern w:val="2"/>
      <w14:ligatures w14:val="standardContextual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kolonne32">
    <w:name w:val="Tabellkolonne 32"/>
    <w:basedOn w:val="Vanligtabell"/>
    <w:next w:val="Tabellkolonne3"/>
    <w:uiPriority w:val="99"/>
    <w:semiHidden/>
    <w:unhideWhenUsed/>
    <w:rsid w:val="00840ECF"/>
    <w:pPr>
      <w:spacing w:after="160" w:line="259" w:lineRule="auto"/>
    </w:pPr>
    <w:rPr>
      <w:b/>
      <w:bCs/>
      <w:kern w:val="2"/>
      <w14:ligatures w14:val="standardContextual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kolonne42">
    <w:name w:val="Tabellkolonne 42"/>
    <w:basedOn w:val="Vanligtabell"/>
    <w:next w:val="Tabellkolonne4"/>
    <w:uiPriority w:val="99"/>
    <w:semiHidden/>
    <w:unhideWhenUsed/>
    <w:rsid w:val="00840ECF"/>
    <w:pPr>
      <w:spacing w:after="160" w:line="259" w:lineRule="auto"/>
    </w:pPr>
    <w:rPr>
      <w:kern w:val="2"/>
      <w14:ligatures w14:val="standardContextual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Tabellkolonne52">
    <w:name w:val="Tabellkolonne 52"/>
    <w:basedOn w:val="Vanligtabell"/>
    <w:next w:val="Tabellkolonne5"/>
    <w:uiPriority w:val="99"/>
    <w:semiHidden/>
    <w:unhideWhenUsed/>
    <w:rsid w:val="00840ECF"/>
    <w:pPr>
      <w:spacing w:after="160" w:line="259" w:lineRule="auto"/>
    </w:pPr>
    <w:rPr>
      <w:kern w:val="2"/>
      <w14:ligatures w14:val="standardContextua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Tabellrutenett12">
    <w:name w:val="Tabellrutenett 12"/>
    <w:basedOn w:val="Vanligtabell"/>
    <w:next w:val="Tabellrutenett1"/>
    <w:uiPriority w:val="99"/>
    <w:semiHidden/>
    <w:unhideWhenUsed/>
    <w:rsid w:val="00840ECF"/>
    <w:pPr>
      <w:spacing w:after="160" w:line="259" w:lineRule="auto"/>
    </w:pPr>
    <w:rPr>
      <w:kern w:val="2"/>
      <w14:ligatures w14:val="standardContextu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rutenett22">
    <w:name w:val="Tabellrutenett 22"/>
    <w:basedOn w:val="Vanligtabell"/>
    <w:next w:val="Tabellrutenett2"/>
    <w:uiPriority w:val="99"/>
    <w:semiHidden/>
    <w:unhideWhenUsed/>
    <w:rsid w:val="00840ECF"/>
    <w:pPr>
      <w:spacing w:after="160" w:line="259" w:lineRule="auto"/>
    </w:pPr>
    <w:rPr>
      <w:kern w:val="2"/>
      <w14:ligatures w14:val="standardContextual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rutenett32">
    <w:name w:val="Tabellrutenett 32"/>
    <w:basedOn w:val="Vanligtabell"/>
    <w:next w:val="Tabellrutenett3"/>
    <w:uiPriority w:val="99"/>
    <w:semiHidden/>
    <w:unhideWhenUsed/>
    <w:rsid w:val="00840ECF"/>
    <w:pPr>
      <w:spacing w:after="160" w:line="259" w:lineRule="auto"/>
    </w:pPr>
    <w:rPr>
      <w:kern w:val="2"/>
      <w14:ligatures w14:val="standardContextua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rutenett42">
    <w:name w:val="Tabellrutenett 42"/>
    <w:basedOn w:val="Vanligtabell"/>
    <w:next w:val="Tabellrutenett4"/>
    <w:uiPriority w:val="99"/>
    <w:semiHidden/>
    <w:unhideWhenUsed/>
    <w:rsid w:val="00840ECF"/>
    <w:pPr>
      <w:spacing w:after="160" w:line="259" w:lineRule="auto"/>
    </w:pPr>
    <w:rPr>
      <w:kern w:val="2"/>
      <w14:ligatures w14:val="standardContextua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rutenett52">
    <w:name w:val="Tabellrutenett 52"/>
    <w:basedOn w:val="Vanligtabell"/>
    <w:next w:val="Tabellrutenett5"/>
    <w:uiPriority w:val="99"/>
    <w:semiHidden/>
    <w:unhideWhenUsed/>
    <w:rsid w:val="00840ECF"/>
    <w:pPr>
      <w:spacing w:after="160" w:line="259" w:lineRule="auto"/>
    </w:pPr>
    <w:rPr>
      <w:kern w:val="2"/>
      <w14:ligatures w14:val="standardContextu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ellrutenett62">
    <w:name w:val="Tabellrutenett 62"/>
    <w:basedOn w:val="Vanligtabell"/>
    <w:next w:val="Tabellrutenett6"/>
    <w:uiPriority w:val="99"/>
    <w:semiHidden/>
    <w:unhideWhenUsed/>
    <w:rsid w:val="00840ECF"/>
    <w:pPr>
      <w:spacing w:after="160" w:line="259" w:lineRule="auto"/>
    </w:pPr>
    <w:rPr>
      <w:kern w:val="2"/>
      <w14:ligatures w14:val="standardContextu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ellrutenett72">
    <w:name w:val="Tabellrutenett 72"/>
    <w:basedOn w:val="Vanligtabell"/>
    <w:next w:val="Tabellrutenett7"/>
    <w:uiPriority w:val="99"/>
    <w:semiHidden/>
    <w:unhideWhenUsed/>
    <w:rsid w:val="00840ECF"/>
    <w:pPr>
      <w:spacing w:after="160" w:line="259" w:lineRule="auto"/>
    </w:pPr>
    <w:rPr>
      <w:b/>
      <w:bCs/>
      <w:kern w:val="2"/>
      <w14:ligatures w14:val="standardContextu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ellrutenett82">
    <w:name w:val="Tabellrutenett 82"/>
    <w:basedOn w:val="Vanligtabell"/>
    <w:next w:val="Tabellrutenett8"/>
    <w:uiPriority w:val="99"/>
    <w:semiHidden/>
    <w:unhideWhenUsed/>
    <w:rsid w:val="00840ECF"/>
    <w:pPr>
      <w:spacing w:after="160" w:line="259" w:lineRule="auto"/>
    </w:pPr>
    <w:rPr>
      <w:kern w:val="2"/>
      <w14:ligatures w14:val="standardContextua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temaer2">
    <w:name w:val="Tabelltemaer2"/>
    <w:basedOn w:val="Vanligtabell"/>
    <w:next w:val="Tabelltemaer"/>
    <w:uiPriority w:val="99"/>
    <w:semiHidden/>
    <w:unhideWhenUsed/>
    <w:rsid w:val="00840ECF"/>
    <w:pPr>
      <w:spacing w:after="160" w:line="259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Vanligtabell12">
    <w:name w:val="Vanlig tabell 12"/>
    <w:basedOn w:val="Vanligtabell"/>
    <w:next w:val="Vanligtabell1"/>
    <w:uiPriority w:val="41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Vanligtabell22">
    <w:name w:val="Vanlig tabell 22"/>
    <w:basedOn w:val="Vanligtabell"/>
    <w:next w:val="Vanligtabell2"/>
    <w:uiPriority w:val="42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Vanligtabell32">
    <w:name w:val="Vanlig tabell 32"/>
    <w:basedOn w:val="Vanligtabell"/>
    <w:next w:val="Vanligtabell3"/>
    <w:uiPriority w:val="43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Vanligtabell42">
    <w:name w:val="Vanlig tabell 42"/>
    <w:basedOn w:val="Vanligtabell"/>
    <w:next w:val="Vanligtabell4"/>
    <w:uiPriority w:val="44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Vanligtabell52">
    <w:name w:val="Vanlig tabell 52"/>
    <w:basedOn w:val="Vanligtabell"/>
    <w:next w:val="Vanligtabell5"/>
    <w:uiPriority w:val="45"/>
    <w:rsid w:val="00840ECF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</w:tblPr>
    <w:tblStylePr w:type="firstRow">
      <w:rPr>
        <w:rFonts w:ascii="Aptos Display" w:eastAsia="Times New Roman" w:hAnsi="Aptos Display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Aptos Display" w:eastAsia="Times New Roman" w:hAnsi="Aptos Display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Aptos Display" w:eastAsia="Times New Roman" w:hAnsi="Aptos Display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Aptos Display" w:eastAsia="Times New Roman" w:hAnsi="Aptos Display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9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6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0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5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3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header" Target="header5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2.png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23" Type="http://schemas.openxmlformats.org/officeDocument/2006/relationships/footer" Target="footer4.xml"/><Relationship Id="rId10" Type="http://schemas.openxmlformats.org/officeDocument/2006/relationships/webSettings" Target="webSetting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openxmlformats.org/officeDocument/2006/relationships/header" Target="header7.xml"/><Relationship Id="rId27" Type="http://schemas.openxmlformats.org/officeDocument/2006/relationships/theme" Target="theme/theme1.xml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akarkiv.vegvesen.no/biz/v2-pbr/docprod/templates/SVV%20Krav-%20og%20Hjelpedokument.dotm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bs:GrowBusinessDocument xmlns:gbs="http://www.software-innovation.no/growBusinessDocument" gbs:officeVersion="2007" gbs:sourceId="8921259" gbs:entity="Document" gbs:templateDesignerVersion="3.1 F">
  <gbs:Lists>
    <gbs:SingleLines>
      <gbs:ToVersion gbs:name="Godkjennere" gbs:removeList="False" gbs:row-separator="&#10;" gbs:field-separator=", " gbs:loadFromGrowBusiness="Always" gbs:saveInGrowBusiness="False" gbs:removeContentControl="0">
        <gbs:DisplayField gbs:key="10000">
        </gbs:DisplayField>
        <gbs:ToVersion.ToLastWorkplan.ToActivityContact.Name/>
        <gbs:ToVersion.ToLastWorkplan.ToActivityContact.ToContact.SearchName/>
        <gbs:Criteria xmlns:gbs="http://www.software-innovation.no/growBusinessDocument" gbs:operator="and">
          <gbs:Criterion gbs:field="//ToLastWorkplan::ActivityStatus" gbs:operator="=">50021</gbs:Criterion>
          <gbs:Criterion gbs:field="::Recno" gbs:operator="=">{{currentVerId}}</gbs:Criterion>
          <gbs:Criterion gbs:field="//ToLastWorkplan//FromOthersToMe::ActivityStatus" gbs:operator="=">50021</gbs:Criterion>
        </gbs:Criteria>
      </gbs:ToVersion>
      <gbs:ToVersion gbs:name="Revisjonsstatus" gbs:removeList="False" gbs:loadFromGrowBusiness="Always" gbs:saveInGrowBusiness="False" gbs:removeContentControl="0">
        <gbs:DisplayField gbs:key="10001">
        </gbs:DisplayField>
        <gbs:ToVersion.ToDocumentStatus.Description/>
        <gbs:Criteria xmlns:gbs="http://www.software-innovation.no/growBusinessDocument" gbs:operator="and">
          <gbs:Criterion gbs:field="::Recno" gbs:operator="=">{{currentVerId}}</gbs:Criterion>
          <gbs:Criterion gbs:field="//ToDocumentStatus::Recno" gbs:operator="in">50000,101,104</gbs:Criterion>
        </gbs:Criteria>
      </gbs:ToVersion>
      <gbs:ToVersion gbs:name="Godkjennerliste2" gbs:removeList="False" gbs:row-separator="&#10;" gbs:field-separator=", " gbs:loadFromGrowBusiness="Always" gbs:saveInGrowBusiness="False" gbs:removeContentControl="0">
        <gbs:DisplayField gbs:key="10002">
        </gbs:DisplayField>
        <gbs:ToVersion.ToLastWorkplan.FromMeToOthers.OurRef.Name/>
        <gbs:ToVersion.ToLastWorkplan.FromMeToOthers.ToOrgUnit.SearchName/>
        <gbs:Criteria gbs:operator="and">
          <gbs:Criterion gbs:field="::Recno" gbs:operator="=">{{currentVerId}}</gbs:Criterion>
          <gbs:Criterion gbs:field="//ToLastWorkplan//FromMeToOthers::ActivityStatus" gbs:operator="=">50021</gbs:Criterion>
        </gbs:Criteria>
      </gbs:ToVersion>
    </gbs:SingleLines>
    <gbs:MultipleLines>
    </gbs:MultipleLines>
  </gbs:Lists>
  <gbs:ToVersionJOINEX.ClosedDate gbs:loadFromGrowBusiness="Always" gbs:saveInGrowBusiness="False" gbs:connected="true" gbs:recno="" gbs:entity="" gbs:datatype="date" gbs:key="10003" gbs:removeContentControl="0" gbs:joinex="[JOINEX=[Recno]={{currentVerId}};JOIN=EQUAL]">
  </gbs:ToVersionJOINEX.ClosedDate>
  <gbs:ToDocumentType.Description gbs:loadFromGrowBusiness="OnEdit" gbs:saveInGrowBusiness="False" gbs:connected="true" gbs:recno="" gbs:entity="" gbs:datatype="string" gbs:key="10004" gbs:removeContentControl="0">Internt krav</gbs:ToDocumentType.Description>
  <gbs:ToDocumentCategory.Description gbs:loadFromGrowBusiness="OnEdit" gbs:saveInGrowBusiness="False" gbs:connected="true" gbs:recno="" gbs:entity="" gbs:datatype="string" gbs:key="10005" gbs:removeContentControl="0">Annet - internt krav</gbs:ToDocumentCategory.Description>
  <gbs:Notes gbs:loadFromGrowBusiness="OnEdit" gbs:saveInGrowBusiness="True" gbs:connected="true" gbs:recno="" gbs:entity="" gbs:datatype="note" gbs:key="10006" gbs:removeContentControl="0">
  </gbs:Notes>
  <gbs:UnofficialTitle gbs:loadFromGrowBusiness="OnEdit" gbs:saveInGrowBusiness="True" gbs:connected="true" gbs:recno="" gbs:entity="" gbs:datatype="string" gbs:key="10007" gbs:removeContentControl="0">Maldokument byggekontrakter - Over EØS-terskelverdi – NS8405 – Konkurranse med forhandling</gbs:UnofficialTitle>
  <gbs:ToOrgUnit.StructureNumber gbs:loadFromGrowBusiness="OnProduce" gbs:saveInGrowBusiness="False" gbs:connected="true" gbs:recno="" gbs:entity="" gbs:datatype="string" gbs:key="10008">506M744437M744546M744550M</gbs:ToOrgUnit.StructureNumber>
  <gbs:OurRef.Name gbs:loadFromGrowBusiness="OnEdit" gbs:saveInGrowBusiness="False" gbs:connected="true" gbs:recno="" gbs:entity="" gbs:datatype="string" gbs:key="10009" gbs:removeContentControl="0"/>
  <gbs:ToOrgUnit.SearchName gbs:loadFromGrowBusiness="OnEdit" gbs:saveInGrowBusiness="False" gbs:connected="true" gbs:recno="" gbs:entity="" gbs:datatype="string" gbs:key="10010" gbs:removeContentControl="0">BEA00 Kontrakt og marked Utbygging</gbs:ToOrgUnit.SearchName>
  <gbs:ToJournalStatus.Code gbs:loadFromGrowBusiness="OnProduce" gbs:saveInGrowBusiness="False" gbs:connected="true" gbs:recno="" gbs:entity="" gbs:datatype="string" gbs:key="10011">J</gbs:ToJournalStatus.Code>
</gbs:GrowBusinessDocument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708C91B17B9B4B900A54557596C73C" ma:contentTypeVersion="6" ma:contentTypeDescription="Opprett et nytt dokument." ma:contentTypeScope="" ma:versionID="5d670fd9d6cf13cdc91a3c02817cc237">
  <xsd:schema xmlns:xsd="http://www.w3.org/2001/XMLSchema" xmlns:xs="http://www.w3.org/2001/XMLSchema" xmlns:p="http://schemas.microsoft.com/office/2006/metadata/properties" xmlns:ns2="beae3e8e-208c-4b8a-be05-3e30f474ae01" xmlns:ns3="ae0bccca-83f7-48f6-8075-9614aef82b5e" targetNamespace="http://schemas.microsoft.com/office/2006/metadata/properties" ma:root="true" ma:fieldsID="0f28695f950547d1a62eabb5c880c4ed" ns2:_="" ns3:_="">
    <xsd:import namespace="beae3e8e-208c-4b8a-be05-3e30f474ae01"/>
    <xsd:import namespace="ae0bccca-83f7-48f6-8075-9614aef82b5e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default="2;#Kontrakt og marked Utbygging|f677affa-5960-4eec-8953-b3343ad93c64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50c4c132-c4b1-4a9e-a0da-715ce7f7a5ba}" ma:internalName="TaxCatchAll" ma:showField="CatchAllData" ma:web="42e58d5f-8804-4246-aa6d-d73046cbb0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50c4c132-c4b1-4a9e-a0da-715ce7f7a5ba}" ma:internalName="TaxCatchAllLabel" ma:readOnly="true" ma:showField="CatchAllDataLabel" ma:web="42e58d5f-8804-4246-aa6d-d73046cbb0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0bccca-83f7-48f6-8075-9614aef82b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Kontrakt og marked Utbygging</TermName>
          <TermId xmlns="http://schemas.microsoft.com/office/infopath/2007/PartnerControls">f677affa-5960-4eec-8953-b3343ad93c64</TermId>
        </TermInfo>
      </Terms>
    </h491b3e5757f4a00a7c25d6edb0ba887>
    <TaxCatchAll xmlns="beae3e8e-208c-4b8a-be05-3e30f474ae01">
      <Value>2</Value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4c297bfe-2ddf-49c0-b48d-5e3f9de3295d" ContentTypeId="0x0101" PreviousValue="false"/>
</file>

<file path=customXml/itemProps1.xml><?xml version="1.0" encoding="utf-8"?>
<ds:datastoreItem xmlns:ds="http://schemas.openxmlformats.org/officeDocument/2006/customXml" ds:itemID="{AC13712E-8324-4397-9BE2-7A4C723E97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C92DAA-4341-4F86-BF25-483B2F66629D}">
  <ds:schemaRefs>
    <ds:schemaRef ds:uri="http://www.software-innovation.no/growBusinessDocument"/>
  </ds:schemaRefs>
</ds:datastoreItem>
</file>

<file path=customXml/itemProps3.xml><?xml version="1.0" encoding="utf-8"?>
<ds:datastoreItem xmlns:ds="http://schemas.openxmlformats.org/officeDocument/2006/customXml" ds:itemID="{BA65F22F-6874-439A-BEE6-081E5398DE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ae0bccca-83f7-48f6-8075-9614aef82b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1AD5DD-3554-4DB3-9949-B3B27595D6DF}">
  <ds:schemaRefs>
    <ds:schemaRef ds:uri="http://schemas.microsoft.com/office/infopath/2007/PartnerControls"/>
    <ds:schemaRef ds:uri="http://purl.org/dc/elements/1.1/"/>
    <ds:schemaRef ds:uri="ae0bccca-83f7-48f6-8075-9614aef82b5e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beae3e8e-208c-4b8a-be05-3e30f474ae01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3107605-CC46-4579-9A7A-D5872DBD162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768E9BF-A676-4D19-A221-091A0BC1B80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SVV%20Krav-%20og%20Hjelpedokument</Template>
  <TotalTime>19</TotalTime>
  <Pages>20</Pages>
  <Words>2430</Words>
  <Characters>15702</Characters>
  <Application>Microsoft Office Word</Application>
  <DocSecurity>0</DocSecurity>
  <Lines>1046</Lines>
  <Paragraphs>490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17642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Mal for Innholdsmaler</dc:subject>
  <dc:creator>Eli Marie Hoftun Kvæstad EILKVA</dc:creator>
  <cp:keywords/>
  <dc:description/>
  <cp:lastModifiedBy>Ruben Onarheim</cp:lastModifiedBy>
  <cp:revision>6</cp:revision>
  <cp:lastPrinted>2025-11-25T14:20:00Z</cp:lastPrinted>
  <dcterms:created xsi:type="dcterms:W3CDTF">2026-03-03T13:17:00Z</dcterms:created>
  <dcterms:modified xsi:type="dcterms:W3CDTF">2026-05-04T12:12:00Z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FilePath">
    <vt:lpwstr>c:\windows\system32\inetsrv\SVV Krav- og Hjelpedokument.dotm</vt:lpwstr>
  </property>
  <property fmtid="{D5CDD505-2E9C-101B-9397-08002B2CF9AE}" pid="3" name="filePathOneNote">
    <vt:lpwstr>
    </vt:lpwstr>
  </property>
  <property fmtid="{D5CDD505-2E9C-101B-9397-08002B2CF9AE}" pid="4" name="comment">
    <vt:lpwstr>Maldokument byggekontrakter - Over EØS-terskelverdi – NS8405 – Konkurranse med forhandling</vt:lpwstr>
  </property>
  <property fmtid="{D5CDD505-2E9C-101B-9397-08002B2CF9AE}" pid="5" name="sourceId">
    <vt:lpwstr>{0(8)}</vt:lpwstr>
  </property>
  <property fmtid="{D5CDD505-2E9C-101B-9397-08002B2CF9AE}" pid="6" name="module">
    <vt:lpwstr>{0(9)}</vt:lpwstr>
  </property>
  <property fmtid="{D5CDD505-2E9C-101B-9397-08002B2CF9AE}" pid="7" name="customParams">
    <vt:lpwstr>
    </vt:lpwstr>
  </property>
  <property fmtid="{D5CDD505-2E9C-101B-9397-08002B2CF9AE}" pid="8" name="server">
    <vt:lpwstr>sakarkiv.vegvesen.no</vt:lpwstr>
  </property>
  <property fmtid="{D5CDD505-2E9C-101B-9397-08002B2CF9AE}" pid="9" name="externalUser">
    <vt:lpwstr>
    </vt:lpwstr>
  </property>
  <property fmtid="{D5CDD505-2E9C-101B-9397-08002B2CF9AE}" pid="10" name="option">
    <vt:lpwstr>true</vt:lpwstr>
  </property>
  <property fmtid="{D5CDD505-2E9C-101B-9397-08002B2CF9AE}" pid="11" name="SVVOperationStatus">
    <vt:bool>true</vt:bool>
  </property>
  <property fmtid="{D5CDD505-2E9C-101B-9397-08002B2CF9AE}" pid="12" name="Has360Connection">
    <vt:lpwstr>True</vt:lpwstr>
  </property>
  <property fmtid="{D5CDD505-2E9C-101B-9397-08002B2CF9AE}" pid="13" name="LanguageID">
    <vt:lpwstr>1044</vt:lpwstr>
  </property>
  <property fmtid="{D5CDD505-2E9C-101B-9397-08002B2CF9AE}" pid="14" name="sipTrackRevision">
    <vt:lpwstr>false</vt:lpwstr>
  </property>
  <property fmtid="{D5CDD505-2E9C-101B-9397-08002B2CF9AE}" pid="15" name="docId">
    <vt:lpwstr>8921259</vt:lpwstr>
  </property>
  <property fmtid="{D5CDD505-2E9C-101B-9397-08002B2CF9AE}" pid="16" name="verId">
    <vt:lpwstr>7595965</vt:lpwstr>
  </property>
  <property fmtid="{D5CDD505-2E9C-101B-9397-08002B2CF9AE}" pid="17" name="templateId">
    <vt:lpwstr>300009</vt:lpwstr>
  </property>
  <property fmtid="{D5CDD505-2E9C-101B-9397-08002B2CF9AE}" pid="18" name="createdBy">
    <vt:lpwstr>Eli Marie Hoftun Kvæstad EILKVA</vt:lpwstr>
  </property>
  <property fmtid="{D5CDD505-2E9C-101B-9397-08002B2CF9AE}" pid="19" name="modifiedBy">
    <vt:lpwstr>Eli Marie Hoftun Kvæstad EILKVA</vt:lpwstr>
  </property>
  <property fmtid="{D5CDD505-2E9C-101B-9397-08002B2CF9AE}" pid="20" name="serverName">
    <vt:lpwstr>
    </vt:lpwstr>
  </property>
  <property fmtid="{D5CDD505-2E9C-101B-9397-08002B2CF9AE}" pid="21" name="protocol">
    <vt:lpwstr>
    </vt:lpwstr>
  </property>
  <property fmtid="{D5CDD505-2E9C-101B-9397-08002B2CF9AE}" pid="22" name="site">
    <vt:lpwstr>
    </vt:lpwstr>
  </property>
  <property fmtid="{D5CDD505-2E9C-101B-9397-08002B2CF9AE}" pid="23" name="fileId">
    <vt:lpwstr>16600586</vt:lpwstr>
  </property>
  <property fmtid="{D5CDD505-2E9C-101B-9397-08002B2CF9AE}" pid="24" name="currentVerId">
    <vt:lpwstr>7595965</vt:lpwstr>
  </property>
  <property fmtid="{D5CDD505-2E9C-101B-9397-08002B2CF9AE}" pid="25" name="fileName">
    <vt:lpwstr>2780 Maldokument byggekontrakter - Over EØS-terskelverdi – NS8405 – Konkurranse med fo 16600586_7595965_0.DOCX</vt:lpwstr>
  </property>
  <property fmtid="{D5CDD505-2E9C-101B-9397-08002B2CF9AE}" pid="26" name="filePath">
    <vt:lpwstr>
    </vt:lpwstr>
  </property>
  <property fmtid="{D5CDD505-2E9C-101B-9397-08002B2CF9AE}" pid="27" name="Operation">
    <vt:lpwstr>CheckoutFile</vt:lpwstr>
  </property>
  <property fmtid="{D5CDD505-2E9C-101B-9397-08002B2CF9AE}" pid="28" name="ContentTypeId">
    <vt:lpwstr>0x010100D2708C91B17B9B4B900A54557596C73C</vt:lpwstr>
  </property>
  <property fmtid="{D5CDD505-2E9C-101B-9397-08002B2CF9AE}" pid="29" name="Dokumentstatus">
    <vt:lpwstr>1;#Under arbeid|f39d8bcc-2a80-4417-a67a-9134b0a418c4</vt:lpwstr>
  </property>
  <property fmtid="{D5CDD505-2E9C-101B-9397-08002B2CF9AE}" pid="30" name="Prosessområder">
    <vt:lpwstr/>
  </property>
  <property fmtid="{D5CDD505-2E9C-101B-9397-08002B2CF9AE}" pid="31" name="Organisasjonsenhet">
    <vt:lpwstr>2;#Kontrakt og marked Utbygging|f677affa-5960-4eec-8953-b3343ad93c64</vt:lpwstr>
  </property>
  <property fmtid="{D5CDD505-2E9C-101B-9397-08002B2CF9AE}" pid="32" name="Prosessomr_x00e5_der">
    <vt:lpwstr/>
  </property>
  <property fmtid="{D5CDD505-2E9C-101B-9397-08002B2CF9AE}" pid="33" name="MSIP_Label_5cf16e47-2ef9-4232-918d-e60afd9f4a96_Enabled">
    <vt:lpwstr>true</vt:lpwstr>
  </property>
  <property fmtid="{D5CDD505-2E9C-101B-9397-08002B2CF9AE}" pid="34" name="MSIP_Label_5cf16e47-2ef9-4232-918d-e60afd9f4a96_SetDate">
    <vt:lpwstr>2026-05-04T12:06:51Z</vt:lpwstr>
  </property>
  <property fmtid="{D5CDD505-2E9C-101B-9397-08002B2CF9AE}" pid="35" name="MSIP_Label_5cf16e47-2ef9-4232-918d-e60afd9f4a96_Method">
    <vt:lpwstr>Privileged</vt:lpwstr>
  </property>
  <property fmtid="{D5CDD505-2E9C-101B-9397-08002B2CF9AE}" pid="36" name="MSIP_Label_5cf16e47-2ef9-4232-918d-e60afd9f4a96_Name">
    <vt:lpwstr>Intern</vt:lpwstr>
  </property>
  <property fmtid="{D5CDD505-2E9C-101B-9397-08002B2CF9AE}" pid="37" name="MSIP_Label_5cf16e47-2ef9-4232-918d-e60afd9f4a96_SiteId">
    <vt:lpwstr>38856954-ed55-49f7-8bdd-738ffbbfd390</vt:lpwstr>
  </property>
  <property fmtid="{D5CDD505-2E9C-101B-9397-08002B2CF9AE}" pid="38" name="MSIP_Label_5cf16e47-2ef9-4232-918d-e60afd9f4a96_ActionId">
    <vt:lpwstr>472abbf7-8b3d-4acf-88b4-792ccd03e67e</vt:lpwstr>
  </property>
  <property fmtid="{D5CDD505-2E9C-101B-9397-08002B2CF9AE}" pid="39" name="MSIP_Label_5cf16e47-2ef9-4232-918d-e60afd9f4a96_ContentBits">
    <vt:lpwstr>0</vt:lpwstr>
  </property>
  <property fmtid="{D5CDD505-2E9C-101B-9397-08002B2CF9AE}" pid="40" name="MSIP_Label_5cf16e47-2ef9-4232-918d-e60afd9f4a96_Tag">
    <vt:lpwstr>10, 0, 1, 1</vt:lpwstr>
  </property>
</Properties>
</file>